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484eb" w14:paraId="9e484eb" w:rsidRDefault="00D87530" w:rsidP="00D87530" w:rsidR="00D87530">
      <w:pPr>
        <w:spacing w:after="0"/>
        <w:jc w:val="both"/>
        <w15:collapsed w:val="false"/>
      </w:pPr>
      <w:bookmarkStart w:name="_GoBack" w:id="0"/>
      <w:bookmarkEnd w:id="0"/>
      <w:r>
        <w:t xml:space="preserve">        REPUBLIKA HRVATSKA</w:t>
      </w:r>
    </w:p>
    <w:p w:rsidRDefault="00D87530" w:rsidP="00D87530" w:rsidR="00D87530">
      <w:pPr>
        <w:spacing w:after="0"/>
        <w:jc w:val="both"/>
      </w:pPr>
      <w:r>
        <w:t>TRGOVAČKI SUD U VARAŽDINU</w:t>
      </w:r>
      <w:r>
        <w:tab/>
      </w:r>
      <w:r>
        <w:tab/>
      </w:r>
      <w:r>
        <w:tab/>
      </w:r>
      <w:r>
        <w:tab/>
      </w:r>
    </w:p>
    <w:p w:rsidRDefault="00D87530" w:rsidP="00D87530" w:rsidR="00D87530">
      <w:pPr>
        <w:spacing w:after="0"/>
        <w:jc w:val="both"/>
      </w:pPr>
    </w:p>
    <w:p w:rsidRDefault="00D87530" w:rsidP="00D87530" w:rsidR="00D87530">
      <w:pPr>
        <w:spacing w:after="0"/>
        <w:jc w:val="both"/>
      </w:pPr>
    </w:p>
    <w:p w:rsidRDefault="00D87530" w:rsidP="00D87530" w:rsidR="00D87530">
      <w:pPr>
        <w:spacing w:after="0"/>
        <w:jc w:val="center"/>
      </w:pPr>
      <w:r>
        <w:t>Z A P I S N I K</w:t>
      </w:r>
    </w:p>
    <w:p w:rsidRDefault="00D87530" w:rsidP="00D87530" w:rsidR="00D87530">
      <w:pPr>
        <w:spacing w:after="0"/>
        <w:jc w:val="center"/>
      </w:pPr>
      <w:r>
        <w:t>sastavljen kod Trgovačkog suda u Varaždinu o održanom ročištu</w:t>
      </w:r>
    </w:p>
    <w:p w:rsidRDefault="00D87530" w:rsidP="00D87530" w:rsidR="00D87530">
      <w:pPr>
        <w:spacing w:after="0"/>
        <w:jc w:val="center"/>
      </w:pPr>
      <w:r>
        <w:t>dana 23. veljače 2018.</w:t>
      </w:r>
    </w:p>
    <w:p w:rsidRDefault="00D87530" w:rsidP="00D87530" w:rsidR="00D87530">
      <w:pPr>
        <w:spacing w:after="0"/>
        <w:jc w:val="center"/>
      </w:pPr>
      <w:r>
        <w:t xml:space="preserve">radi sklapanja </w:t>
      </w:r>
      <w:proofErr w:type="spellStart"/>
      <w:r>
        <w:t>predstečajne</w:t>
      </w:r>
      <w:proofErr w:type="spellEnd"/>
      <w:r>
        <w:t xml:space="preserve"> nagodbe nad dužnikom</w:t>
      </w:r>
    </w:p>
    <w:p w:rsidRDefault="00D87530" w:rsidP="00D87530" w:rsidR="00D87530">
      <w:pPr>
        <w:spacing w:after="0"/>
        <w:jc w:val="center"/>
      </w:pPr>
      <w:r>
        <w:t>ROBNI CENTAR trgovačko društvo za trgovinu na</w:t>
      </w:r>
    </w:p>
    <w:p w:rsidRDefault="00D87530" w:rsidP="00D87530" w:rsidR="00D87530">
      <w:pPr>
        <w:spacing w:after="0"/>
        <w:jc w:val="center"/>
      </w:pPr>
      <w:r>
        <w:t>veliko i malo d.o.o. iz Križevaca, Ulica Nikole Tesle br. 49,</w:t>
      </w:r>
    </w:p>
    <w:p w:rsidRDefault="00D87530" w:rsidP="00D87530" w:rsidR="00D87530">
      <w:pPr>
        <w:spacing w:after="0"/>
        <w:jc w:val="center"/>
      </w:pPr>
      <w:r>
        <w:t>OIB: 52971700497</w:t>
      </w:r>
    </w:p>
    <w:p w:rsidRDefault="00D87530" w:rsidP="00D87530" w:rsidR="00D87530">
      <w:pPr>
        <w:spacing w:after="0"/>
        <w:jc w:val="both"/>
        <w:rPr>
          <w:b/>
        </w:rPr>
      </w:pPr>
    </w:p>
    <w:p w:rsidRDefault="00D87530" w:rsidP="00D87530" w:rsidR="00D87530">
      <w:pPr>
        <w:spacing w:after="0"/>
        <w:jc w:val="both"/>
        <w:rPr>
          <w:u w:val="single"/>
        </w:rPr>
      </w:pPr>
      <w:r>
        <w:rPr>
          <w:u w:val="single"/>
        </w:rPr>
        <w:t>NAZOČNI  OD  STRANE  SUDA :</w:t>
      </w:r>
    </w:p>
    <w:p w:rsidRDefault="00D87530" w:rsidP="00D87530" w:rsidR="00D87530">
      <w:pPr>
        <w:spacing w:after="0"/>
        <w:jc w:val="both"/>
      </w:pPr>
    </w:p>
    <w:p w:rsidRDefault="00D87530" w:rsidP="00D87530" w:rsidR="00D87530">
      <w:pPr>
        <w:spacing w:after="0"/>
        <w:jc w:val="both"/>
      </w:pPr>
      <w:r>
        <w:t>SUDAC : HUGO  WEDEMEYER</w:t>
      </w:r>
    </w:p>
    <w:p w:rsidRDefault="00D87530" w:rsidP="00D87530" w:rsidR="00D87530">
      <w:pPr>
        <w:spacing w:after="0"/>
        <w:jc w:val="both"/>
      </w:pPr>
    </w:p>
    <w:p w:rsidRDefault="00D87530" w:rsidP="00D87530" w:rsidR="00D87530">
      <w:pPr>
        <w:spacing w:after="0"/>
        <w:jc w:val="both"/>
      </w:pPr>
      <w:r>
        <w:t xml:space="preserve">Zapisničar : Lidija  </w:t>
      </w:r>
      <w:proofErr w:type="spellStart"/>
      <w:r>
        <w:t>Šmaguc</w:t>
      </w:r>
      <w:proofErr w:type="spellEnd"/>
    </w:p>
    <w:p w:rsidRDefault="00D87530" w:rsidP="00D87530" w:rsidR="00D87530">
      <w:pPr>
        <w:spacing w:after="0"/>
        <w:jc w:val="both"/>
      </w:pPr>
    </w:p>
    <w:p w:rsidRDefault="00D87530" w:rsidP="00D87530" w:rsidR="00D87530">
      <w:pPr>
        <w:spacing w:after="0"/>
        <w:jc w:val="both"/>
      </w:pPr>
    </w:p>
    <w:p w:rsidRDefault="00D87530" w:rsidP="00D87530" w:rsidR="00D87530">
      <w:pPr>
        <w:spacing w:after="0"/>
        <w:ind w:firstLine="708"/>
        <w:jc w:val="both"/>
      </w:pPr>
      <w:r>
        <w:t>Ročište je javno.</w:t>
      </w:r>
    </w:p>
    <w:p w:rsidRDefault="00D87530" w:rsidP="00D87530" w:rsidR="00D87530">
      <w:pPr>
        <w:spacing w:after="0"/>
        <w:jc w:val="both"/>
      </w:pPr>
    </w:p>
    <w:p w:rsidRDefault="00D87530" w:rsidP="00D87530" w:rsidR="00D87530">
      <w:pPr>
        <w:spacing w:after="0"/>
        <w:ind w:firstLine="708"/>
        <w:jc w:val="both"/>
      </w:pPr>
      <w:r>
        <w:t>Početak u 9,00 sati.</w:t>
      </w:r>
    </w:p>
    <w:p w:rsidRDefault="00D87530" w:rsidP="00D87530" w:rsidR="00D87530">
      <w:pPr>
        <w:spacing w:after="0"/>
        <w:jc w:val="both"/>
      </w:pPr>
    </w:p>
    <w:p w:rsidRDefault="00D87530" w:rsidP="00D87530" w:rsidR="00D87530">
      <w:pPr>
        <w:spacing w:after="0"/>
        <w:jc w:val="both"/>
      </w:pPr>
    </w:p>
    <w:p w:rsidRDefault="00D87530" w:rsidP="00D87530" w:rsidR="00D87530">
      <w:pPr>
        <w:spacing w:after="0"/>
        <w:ind w:firstLine="708"/>
        <w:jc w:val="both"/>
      </w:pPr>
      <w:r>
        <w:t>Utvrđuje se da su na današnje ročište pristupili :</w:t>
      </w:r>
    </w:p>
    <w:p w:rsidRDefault="00D87530" w:rsidP="00D87530" w:rsidR="00D87530">
      <w:pPr>
        <w:spacing w:after="0"/>
        <w:jc w:val="both"/>
      </w:pPr>
    </w:p>
    <w:p w:rsidRDefault="00D87530" w:rsidP="00D87530" w:rsidR="00D87530">
      <w:pPr>
        <w:spacing w:after="0"/>
        <w:jc w:val="both"/>
      </w:pPr>
      <w:r>
        <w:t xml:space="preserve">Za dužnika :   direktor dužnika Andrija Zidarić, uz punomoćnika Damira Barišića, </w:t>
      </w:r>
    </w:p>
    <w:p w:rsidRDefault="00D87530" w:rsidP="00D87530" w:rsidR="00D87530">
      <w:pPr>
        <w:spacing w:after="0"/>
        <w:jc w:val="both"/>
      </w:pPr>
      <w:r>
        <w:t xml:space="preserve">                       odvjetnika iz Koprivnice, </w:t>
      </w:r>
    </w:p>
    <w:p w:rsidRDefault="00D87530" w:rsidP="00D87530" w:rsidR="00D87530">
      <w:pPr>
        <w:spacing w:after="0"/>
        <w:jc w:val="both"/>
      </w:pPr>
    </w:p>
    <w:p w:rsidRDefault="00D87530" w:rsidP="00D87530" w:rsidR="00D87530">
      <w:pPr>
        <w:spacing w:after="0"/>
        <w:jc w:val="both"/>
      </w:pPr>
      <w:r>
        <w:t xml:space="preserve">Vjerovnici, i to za vjerovnike  : </w:t>
      </w:r>
    </w:p>
    <w:p w:rsidRDefault="00D87530" w:rsidP="00D87530" w:rsidR="00D87530">
      <w:pPr>
        <w:pStyle w:val="Standard"/>
        <w:numPr>
          <w:ilvl w:val="0"/>
          <w:numId w:val="47"/>
        </w:numPr>
        <w:textAlignment w:val="baseline"/>
        <w:rPr>
          <w:rFonts w:cs="Times New Roman"/>
        </w:rPr>
      </w:pPr>
      <w:r>
        <w:rPr>
          <w:rFonts w:cs="Times New Roman"/>
        </w:rPr>
        <w:t xml:space="preserve">Zajednički odvjetnički ured Zlatko Gregurić, Tatjana </w:t>
      </w:r>
      <w:proofErr w:type="spellStart"/>
      <w:r>
        <w:rPr>
          <w:rFonts w:cs="Times New Roman"/>
        </w:rPr>
        <w:t>Figač</w:t>
      </w:r>
      <w:proofErr w:type="spellEnd"/>
      <w:r>
        <w:rPr>
          <w:rFonts w:cs="Times New Roman"/>
        </w:rPr>
        <w:t>-Gregurić  i</w:t>
      </w:r>
    </w:p>
    <w:p w:rsidRDefault="00D87530" w:rsidP="00D87530" w:rsidR="00D87530">
      <w:pPr>
        <w:pStyle w:val="Standard"/>
        <w:ind w:left="720"/>
        <w:rPr>
          <w:rFonts w:cs="Times New Roman"/>
        </w:rPr>
      </w:pPr>
      <w:r>
        <w:rPr>
          <w:rFonts w:cs="Times New Roman"/>
        </w:rPr>
        <w:t xml:space="preserve">Hrvoje </w:t>
      </w:r>
      <w:proofErr w:type="spellStart"/>
      <w:r>
        <w:rPr>
          <w:rFonts w:cs="Times New Roman"/>
        </w:rPr>
        <w:t>Mladinić</w:t>
      </w:r>
      <w:proofErr w:type="spellEnd"/>
      <w:r>
        <w:rPr>
          <w:rFonts w:cs="Times New Roman"/>
        </w:rPr>
        <w:t xml:space="preserve"> Bjelovar, OIB: 70851049834</w:t>
      </w:r>
    </w:p>
    <w:p w:rsidRDefault="00D87530" w:rsidP="00D87530" w:rsidR="00D87530">
      <w:pPr>
        <w:pStyle w:val="Standard"/>
        <w:numPr>
          <w:ilvl w:val="0"/>
          <w:numId w:val="47"/>
        </w:numPr>
        <w:textAlignment w:val="baseline"/>
        <w:rPr>
          <w:rFonts w:cs="Times New Roman"/>
        </w:rPr>
      </w:pPr>
      <w:r>
        <w:rPr>
          <w:rFonts w:cs="Times New Roman"/>
        </w:rPr>
        <w:t xml:space="preserve">Korčula </w:t>
      </w:r>
      <w:proofErr w:type="spellStart"/>
      <w:r>
        <w:rPr>
          <w:rFonts w:cs="Times New Roman"/>
        </w:rPr>
        <w:t>invest</w:t>
      </w:r>
      <w:proofErr w:type="spellEnd"/>
      <w:r>
        <w:rPr>
          <w:rFonts w:cs="Times New Roman"/>
        </w:rPr>
        <w:t xml:space="preserve"> d.o.o. Križevci, OIB: 20811663752</w:t>
      </w:r>
    </w:p>
    <w:p w:rsidRDefault="00D87530" w:rsidP="00D87530" w:rsidR="00D87530">
      <w:pPr>
        <w:pStyle w:val="Standard"/>
        <w:numPr>
          <w:ilvl w:val="0"/>
          <w:numId w:val="47"/>
        </w:numPr>
        <w:textAlignment w:val="baseline"/>
        <w:rPr>
          <w:rFonts w:cs="Times New Roman"/>
        </w:rPr>
      </w:pPr>
      <w:r>
        <w:rPr>
          <w:rFonts w:cs="Times New Roman"/>
        </w:rPr>
        <w:t>Grad Križevci, Križevci, OIB: 35435239132</w:t>
      </w:r>
    </w:p>
    <w:p w:rsidRDefault="00D87530" w:rsidP="00D87530" w:rsidR="00D87530">
      <w:pPr>
        <w:pStyle w:val="Standard"/>
        <w:numPr>
          <w:ilvl w:val="0"/>
          <w:numId w:val="47"/>
        </w:numPr>
        <w:textAlignment w:val="baseline"/>
        <w:rPr>
          <w:rFonts w:cs="Times New Roman"/>
        </w:rPr>
      </w:pPr>
      <w:r>
        <w:rPr>
          <w:rFonts w:cs="Times New Roman"/>
        </w:rPr>
        <w:t>Grad Osijek, Osijek, OIB: 30050049642</w:t>
      </w:r>
    </w:p>
    <w:p w:rsidRDefault="00D87530" w:rsidP="00D87530" w:rsidR="00D87530">
      <w:pPr>
        <w:pStyle w:val="Standard"/>
        <w:numPr>
          <w:ilvl w:val="0"/>
          <w:numId w:val="47"/>
        </w:numPr>
        <w:textAlignment w:val="baseline"/>
        <w:rPr>
          <w:rFonts w:cs="Times New Roman"/>
        </w:rPr>
      </w:pPr>
      <w:r>
        <w:rPr>
          <w:rFonts w:cs="Times New Roman"/>
        </w:rPr>
        <w:t xml:space="preserve">Tomislav </w:t>
      </w:r>
      <w:proofErr w:type="spellStart"/>
      <w:r>
        <w:rPr>
          <w:rFonts w:cs="Times New Roman"/>
        </w:rPr>
        <w:t>Vukonić</w:t>
      </w:r>
      <w:proofErr w:type="spellEnd"/>
      <w:r>
        <w:rPr>
          <w:rFonts w:cs="Times New Roman"/>
        </w:rPr>
        <w:t xml:space="preserve">, Automehaničarska radiona </w:t>
      </w:r>
      <w:proofErr w:type="spellStart"/>
      <w:r>
        <w:rPr>
          <w:rFonts w:cs="Times New Roman"/>
        </w:rPr>
        <w:t>vl</w:t>
      </w:r>
      <w:proofErr w:type="spellEnd"/>
      <w:r>
        <w:rPr>
          <w:rFonts w:cs="Times New Roman"/>
        </w:rPr>
        <w:t xml:space="preserve">. T. </w:t>
      </w:r>
      <w:proofErr w:type="spellStart"/>
      <w:r>
        <w:rPr>
          <w:rFonts w:cs="Times New Roman"/>
        </w:rPr>
        <w:t>Vukonić</w:t>
      </w:r>
      <w:proofErr w:type="spellEnd"/>
      <w:r>
        <w:rPr>
          <w:rFonts w:cs="Times New Roman"/>
        </w:rPr>
        <w:t>, OIB:23166508224</w:t>
      </w:r>
    </w:p>
    <w:p w:rsidRDefault="00D87530" w:rsidP="00D87530" w:rsidR="00D87530">
      <w:pPr>
        <w:pStyle w:val="Standard"/>
        <w:numPr>
          <w:ilvl w:val="0"/>
          <w:numId w:val="47"/>
        </w:numPr>
        <w:textAlignment w:val="baseline"/>
        <w:rPr>
          <w:rFonts w:cs="Times New Roman"/>
        </w:rPr>
      </w:pPr>
      <w:r>
        <w:rPr>
          <w:rFonts w:cs="Times New Roman"/>
        </w:rPr>
        <w:t>Dom d.o.o. Križevci, OIB: 89187731748</w:t>
      </w:r>
    </w:p>
    <w:p w:rsidRDefault="00D87530" w:rsidP="00D87530" w:rsidR="00D87530">
      <w:pPr>
        <w:pStyle w:val="Standard"/>
        <w:numPr>
          <w:ilvl w:val="0"/>
          <w:numId w:val="47"/>
        </w:numPr>
        <w:textAlignment w:val="baseline"/>
        <w:rPr>
          <w:rFonts w:cs="Times New Roman"/>
        </w:rPr>
      </w:pPr>
      <w:r>
        <w:rPr>
          <w:rFonts w:cs="Times New Roman"/>
        </w:rPr>
        <w:t xml:space="preserve">Eko </w:t>
      </w:r>
      <w:proofErr w:type="spellStart"/>
      <w:r>
        <w:rPr>
          <w:rFonts w:cs="Times New Roman"/>
        </w:rPr>
        <w:t>Sandia</w:t>
      </w:r>
      <w:proofErr w:type="spellEnd"/>
      <w:r>
        <w:rPr>
          <w:rFonts w:cs="Times New Roman"/>
        </w:rPr>
        <w:t xml:space="preserve"> d.o.o. Zagreb, OIB: 16172405896</w:t>
      </w:r>
    </w:p>
    <w:p w:rsidRDefault="00D87530" w:rsidP="00D87530" w:rsidR="00D87530">
      <w:pPr>
        <w:pStyle w:val="Standard"/>
        <w:numPr>
          <w:ilvl w:val="0"/>
          <w:numId w:val="47"/>
        </w:numPr>
        <w:textAlignment w:val="baseline"/>
        <w:rPr>
          <w:rFonts w:cs="Times New Roman"/>
        </w:rPr>
      </w:pPr>
      <w:r>
        <w:rPr>
          <w:rFonts w:cs="Times New Roman"/>
        </w:rPr>
        <w:t>Elektrotehnika d.o.o. Križevci, OIB: 36530679543</w:t>
      </w:r>
    </w:p>
    <w:p w:rsidRDefault="00D87530" w:rsidP="00D87530" w:rsidR="00D87530">
      <w:pPr>
        <w:pStyle w:val="Standard"/>
        <w:numPr>
          <w:ilvl w:val="0"/>
          <w:numId w:val="47"/>
        </w:numPr>
        <w:textAlignment w:val="baseline"/>
        <w:rPr>
          <w:rFonts w:cs="Times New Roman"/>
        </w:rPr>
      </w:pPr>
      <w:r>
        <w:rPr>
          <w:rFonts w:cs="Times New Roman"/>
        </w:rPr>
        <w:t>Gospodarski list d.d. Zagreb, OIB: 09377481666</w:t>
      </w:r>
    </w:p>
    <w:p w:rsidRDefault="00D87530" w:rsidP="00D87530" w:rsidR="00D87530">
      <w:pPr>
        <w:pStyle w:val="Standard"/>
        <w:ind w:left="360"/>
        <w:rPr>
          <w:rFonts w:cs="Times New Roman"/>
        </w:rPr>
      </w:pPr>
      <w:r>
        <w:rPr>
          <w:rFonts w:cs="Times New Roman"/>
        </w:rPr>
        <w:t>10.Gumitehna d.o.o. Kranj (Slovenija), OIB: SI72269804</w:t>
      </w:r>
    </w:p>
    <w:p w:rsidRDefault="00D87530" w:rsidP="00D87530" w:rsidR="00D87530">
      <w:pPr>
        <w:pStyle w:val="Standard"/>
        <w:ind w:left="360"/>
        <w:rPr>
          <w:rFonts w:cs="Times New Roman"/>
        </w:rPr>
      </w:pPr>
      <w:r>
        <w:rPr>
          <w:rFonts w:cs="Times New Roman"/>
        </w:rPr>
        <w:t>11.RSM Croatia d.o.o. Koprivnica, OIB: 75897840685</w:t>
      </w:r>
    </w:p>
    <w:p w:rsidRDefault="00D87530" w:rsidP="00D87530" w:rsidR="00D87530">
      <w:pPr>
        <w:pStyle w:val="Standard"/>
        <w:rPr>
          <w:rFonts w:cs="Times New Roman"/>
        </w:rPr>
      </w:pPr>
      <w:r>
        <w:rPr>
          <w:rFonts w:cs="Times New Roman"/>
        </w:rPr>
        <w:t xml:space="preserve">     12.Peran d.o.o. Zagreb, OIB: 73127443455</w:t>
      </w:r>
    </w:p>
    <w:p w:rsidRDefault="00D87530" w:rsidP="00D87530" w:rsidR="00D87530">
      <w:pPr>
        <w:pStyle w:val="Standard"/>
        <w:rPr>
          <w:rFonts w:cs="Times New Roman"/>
        </w:rPr>
      </w:pPr>
      <w:r>
        <w:rPr>
          <w:rFonts w:cs="Times New Roman"/>
        </w:rPr>
        <w:t xml:space="preserve">     13.PSC </w:t>
      </w:r>
      <w:proofErr w:type="spellStart"/>
      <w:r>
        <w:rPr>
          <w:rFonts w:cs="Times New Roman"/>
        </w:rPr>
        <w:t>Ferenčak</w:t>
      </w:r>
      <w:proofErr w:type="spellEnd"/>
      <w:r>
        <w:rPr>
          <w:rFonts w:cs="Times New Roman"/>
        </w:rPr>
        <w:t xml:space="preserve"> d.o.o. Križevci, OIB: 92177469549</w:t>
      </w:r>
    </w:p>
    <w:p w:rsidRDefault="00D87530" w:rsidP="00D87530" w:rsidR="00D87530">
      <w:pPr>
        <w:pStyle w:val="Standard"/>
        <w:rPr>
          <w:rFonts w:cs="Times New Roman"/>
        </w:rPr>
      </w:pPr>
      <w:r>
        <w:rPr>
          <w:rFonts w:cs="Times New Roman"/>
        </w:rPr>
        <w:t xml:space="preserve">     14.Radio Trsat d.o.o. Rijeka, OIB: 79306459615</w:t>
      </w:r>
    </w:p>
    <w:p w:rsidRDefault="00D87530" w:rsidP="00D87530" w:rsidR="00D87530">
      <w:pPr>
        <w:pStyle w:val="Standard"/>
        <w:rPr>
          <w:rFonts w:cs="Times New Roman"/>
        </w:rPr>
      </w:pPr>
      <w:r>
        <w:rPr>
          <w:rFonts w:cs="Times New Roman"/>
        </w:rPr>
        <w:t xml:space="preserve">     15. </w:t>
      </w:r>
      <w:proofErr w:type="spellStart"/>
      <w:r>
        <w:rPr>
          <w:rFonts w:cs="Times New Roman"/>
        </w:rPr>
        <w:t>Ruber</w:t>
      </w:r>
      <w:proofErr w:type="spellEnd"/>
      <w:r>
        <w:rPr>
          <w:rFonts w:cs="Times New Roman"/>
        </w:rPr>
        <w:t xml:space="preserve"> d.o.o. Križevci, OIB: 17903306091</w:t>
      </w:r>
    </w:p>
    <w:p w:rsidRDefault="00D87530" w:rsidP="00D87530" w:rsidR="00D87530">
      <w:pPr>
        <w:pStyle w:val="Standard"/>
        <w:rPr>
          <w:rFonts w:cs="Times New Roman"/>
        </w:rPr>
      </w:pPr>
      <w:r>
        <w:rPr>
          <w:rFonts w:cs="Times New Roman"/>
        </w:rPr>
        <w:t xml:space="preserve">     16. Svijet tonera d.o.o. Osijek, OIB: 57185316373</w:t>
      </w:r>
    </w:p>
    <w:p w:rsidRDefault="00D87530" w:rsidP="00D87530" w:rsidR="00D87530">
      <w:pPr>
        <w:pStyle w:val="Standard"/>
        <w:rPr>
          <w:rFonts w:cs="Times New Roman"/>
        </w:rPr>
      </w:pPr>
      <w:r>
        <w:rPr>
          <w:rFonts w:cs="Times New Roman"/>
        </w:rPr>
        <w:t xml:space="preserve">     17. </w:t>
      </w:r>
      <w:proofErr w:type="spellStart"/>
      <w:r>
        <w:rPr>
          <w:rFonts w:cs="Times New Roman"/>
        </w:rPr>
        <w:t>Unikom</w:t>
      </w:r>
      <w:proofErr w:type="spellEnd"/>
      <w:r>
        <w:rPr>
          <w:rFonts w:cs="Times New Roman"/>
        </w:rPr>
        <w:t xml:space="preserve"> d.o.o. Osijek, OIB: 07507345484</w:t>
      </w:r>
    </w:p>
    <w:p w:rsidRDefault="00D87530" w:rsidP="00D87530" w:rsidR="00D87530">
      <w:pPr>
        <w:pStyle w:val="Standard"/>
        <w:rPr>
          <w:rFonts w:cs="Times New Roman"/>
        </w:rPr>
      </w:pPr>
      <w:r>
        <w:rPr>
          <w:rFonts w:cs="Times New Roman"/>
        </w:rPr>
        <w:lastRenderedPageBreak/>
        <w:t xml:space="preserve">     18. KTC d.d. Križevci, OIB: 95970838122</w:t>
      </w:r>
    </w:p>
    <w:p w:rsidRDefault="00D87530" w:rsidP="00D87530" w:rsidR="00D87530">
      <w:pPr>
        <w:pStyle w:val="Standard"/>
        <w:rPr>
          <w:rFonts w:cs="Times New Roman"/>
        </w:rPr>
      </w:pPr>
      <w:r>
        <w:rPr>
          <w:rFonts w:cs="Times New Roman"/>
        </w:rPr>
        <w:t xml:space="preserve">     19. Hrvatske vode Zagreb, OIB: 28921383001 </w:t>
      </w:r>
    </w:p>
    <w:p w:rsidRDefault="00D87530" w:rsidP="00D87530" w:rsidR="00D87530">
      <w:pPr>
        <w:pStyle w:val="Standard"/>
        <w:rPr>
          <w:rFonts w:cs="Times New Roman"/>
        </w:rPr>
      </w:pPr>
      <w:r>
        <w:rPr>
          <w:rFonts w:cs="Times New Roman"/>
        </w:rPr>
        <w:t xml:space="preserve">     20. Ivica Zidarić, Križevci, OIB: 27838473122</w:t>
      </w:r>
    </w:p>
    <w:p w:rsidRDefault="00D87530" w:rsidP="00D87530" w:rsidR="00D87530">
      <w:pPr>
        <w:pStyle w:val="Standard"/>
        <w:rPr>
          <w:rFonts w:cs="Times New Roman"/>
        </w:rPr>
      </w:pPr>
      <w:r>
        <w:rPr>
          <w:rFonts w:cs="Times New Roman"/>
        </w:rPr>
        <w:t xml:space="preserve">     21.Goodyear </w:t>
      </w:r>
      <w:proofErr w:type="spellStart"/>
      <w:r>
        <w:rPr>
          <w:rFonts w:cs="Times New Roman"/>
        </w:rPr>
        <w:t>Dunlop</w:t>
      </w:r>
      <w:proofErr w:type="spellEnd"/>
      <w:r>
        <w:rPr>
          <w:rFonts w:cs="Times New Roman"/>
        </w:rPr>
        <w:t xml:space="preserve"> Sava </w:t>
      </w:r>
      <w:proofErr w:type="spellStart"/>
      <w:r>
        <w:rPr>
          <w:rFonts w:cs="Times New Roman"/>
        </w:rPr>
        <w:t>Tires</w:t>
      </w:r>
      <w:proofErr w:type="spellEnd"/>
      <w:r>
        <w:rPr>
          <w:rFonts w:cs="Times New Roman"/>
        </w:rPr>
        <w:t xml:space="preserve"> d.o.o. Slovenija, OIB: 41430348986,     </w:t>
      </w:r>
    </w:p>
    <w:p w:rsidRDefault="00D87530" w:rsidP="00D87530" w:rsidR="00D87530">
      <w:pPr>
        <w:pStyle w:val="Standard"/>
        <w:rPr>
          <w:rFonts w:cs="Times New Roman"/>
        </w:rPr>
      </w:pPr>
      <w:r>
        <w:rPr>
          <w:rFonts w:cs="Times New Roman"/>
        </w:rPr>
        <w:t xml:space="preserve">          zastupani po Odvjetničkom društvu Vedriš &amp; partneri Zagreb,</w:t>
      </w:r>
    </w:p>
    <w:p w:rsidRDefault="00D87530" w:rsidP="00D87530" w:rsidR="00D87530">
      <w:pPr>
        <w:spacing w:after="0"/>
        <w:rPr>
          <w:rFonts w:cs="Times New Roman"/>
        </w:rPr>
      </w:pPr>
      <w:r>
        <w:t xml:space="preserve">          odvjetnica Ana </w:t>
      </w:r>
      <w:proofErr w:type="spellStart"/>
      <w:r>
        <w:t>Tućan</w:t>
      </w:r>
      <w:proofErr w:type="spellEnd"/>
      <w:r>
        <w:t>-Kljaković, svi zastupani po punomoćniku Stjepanu Gagru odvjetniku iz Križevaca, po punomoćima koje su predane u spis,</w:t>
      </w:r>
    </w:p>
    <w:p w:rsidRDefault="00D87530" w:rsidP="00D87530" w:rsidR="00D87530">
      <w:pPr>
        <w:spacing w:after="0"/>
        <w:jc w:val="both"/>
      </w:pPr>
    </w:p>
    <w:p w:rsidRDefault="00D87530" w:rsidP="00D87530" w:rsidR="00D87530">
      <w:pPr>
        <w:spacing w:after="0"/>
        <w:jc w:val="both"/>
      </w:pPr>
      <w:r>
        <w:t xml:space="preserve">-za vjerovnika INA Industrija nafte, zam. punomoćnika Milica </w:t>
      </w:r>
      <w:proofErr w:type="spellStart"/>
      <w:r>
        <w:t>Zejak</w:t>
      </w:r>
      <w:proofErr w:type="spellEnd"/>
      <w:r>
        <w:t xml:space="preserve"> odvjetnički vježbenik u OD Ilić, </w:t>
      </w:r>
      <w:proofErr w:type="spellStart"/>
      <w:r>
        <w:t>Orehovec</w:t>
      </w:r>
      <w:proofErr w:type="spellEnd"/>
      <w:r>
        <w:t xml:space="preserve"> i Partneri iz  Zagreba,</w:t>
      </w:r>
    </w:p>
    <w:p w:rsidRDefault="00D87530" w:rsidP="00D87530" w:rsidR="00D87530">
      <w:pPr>
        <w:spacing w:after="0"/>
        <w:jc w:val="both"/>
      </w:pPr>
    </w:p>
    <w:p w:rsidRDefault="00D87530" w:rsidP="00D87530" w:rsidR="00D87530">
      <w:pPr>
        <w:spacing w:after="0"/>
        <w:jc w:val="both"/>
      </w:pPr>
      <w:r>
        <w:t>-za vjerovnika Fond za zaštitu okoliša i energetsku učinkovitost punomoćnik Goran Valentić, po punomoći koju predaje u spis,</w:t>
      </w:r>
    </w:p>
    <w:p w:rsidRDefault="00D87530" w:rsidP="00D87530" w:rsidR="00D87530">
      <w:pPr>
        <w:spacing w:after="0"/>
        <w:jc w:val="both"/>
      </w:pPr>
    </w:p>
    <w:p w:rsidRDefault="00D87530" w:rsidP="00D87530" w:rsidR="00D87530">
      <w:pPr>
        <w:spacing w:after="0"/>
        <w:jc w:val="both"/>
      </w:pPr>
      <w:r>
        <w:t xml:space="preserve">-za vjerovnika </w:t>
      </w:r>
      <w:proofErr w:type="spellStart"/>
      <w:r>
        <w:t>Ceskoslovenska</w:t>
      </w:r>
      <w:proofErr w:type="spellEnd"/>
      <w:r>
        <w:t xml:space="preserve"> </w:t>
      </w:r>
      <w:proofErr w:type="spellStart"/>
      <w:r>
        <w:t>Obchodni</w:t>
      </w:r>
      <w:proofErr w:type="spellEnd"/>
      <w:r>
        <w:t xml:space="preserve"> banka </w:t>
      </w:r>
      <w:proofErr w:type="spellStart"/>
      <w:r>
        <w:t>a.s</w:t>
      </w:r>
      <w:proofErr w:type="spellEnd"/>
      <w:r>
        <w:t xml:space="preserve">. iz Češke zam. punomoćnika Andrej </w:t>
      </w:r>
      <w:proofErr w:type="spellStart"/>
      <w:r>
        <w:t>Žmikić</w:t>
      </w:r>
      <w:proofErr w:type="spellEnd"/>
      <w:r>
        <w:t xml:space="preserve"> odvjetnički vježbenik kod odvjetnice Linde Križić iz Zagreba po punomoći koju predaje u spis,</w:t>
      </w:r>
    </w:p>
    <w:p w:rsidRDefault="00D87530" w:rsidP="00D87530" w:rsidR="00D87530">
      <w:pPr>
        <w:spacing w:after="0"/>
        <w:jc w:val="both"/>
      </w:pPr>
    </w:p>
    <w:p w:rsidRDefault="00D87530" w:rsidP="00D87530" w:rsidR="00D87530">
      <w:pPr>
        <w:spacing w:after="0"/>
        <w:jc w:val="both"/>
      </w:pPr>
      <w:r>
        <w:t xml:space="preserve">-za vjerovnika </w:t>
      </w:r>
      <w:proofErr w:type="spellStart"/>
      <w:r>
        <w:t>Continental</w:t>
      </w:r>
      <w:proofErr w:type="spellEnd"/>
      <w:r>
        <w:t xml:space="preserve"> </w:t>
      </w:r>
      <w:proofErr w:type="spellStart"/>
      <w:r>
        <w:t>Matador</w:t>
      </w:r>
      <w:proofErr w:type="spellEnd"/>
      <w:r>
        <w:t xml:space="preserve"> </w:t>
      </w:r>
      <w:proofErr w:type="spellStart"/>
      <w:r>
        <w:t>Rubber</w:t>
      </w:r>
      <w:proofErr w:type="spellEnd"/>
      <w:r>
        <w:t xml:space="preserve"> </w:t>
      </w:r>
      <w:proofErr w:type="spellStart"/>
      <w:r>
        <w:t>punomćnica</w:t>
      </w:r>
      <w:proofErr w:type="spellEnd"/>
      <w:r>
        <w:t xml:space="preserve"> Gabriele </w:t>
      </w:r>
      <w:proofErr w:type="spellStart"/>
      <w:r>
        <w:t>Wahl</w:t>
      </w:r>
      <w:proofErr w:type="spellEnd"/>
      <w:r>
        <w:t xml:space="preserve"> Cesarec.</w:t>
      </w:r>
    </w:p>
    <w:p w:rsidRDefault="00D87530" w:rsidP="00D87530" w:rsidR="00D87530">
      <w:pPr>
        <w:spacing w:after="0"/>
        <w:jc w:val="both"/>
      </w:pPr>
    </w:p>
    <w:p w:rsidRDefault="00D87530" w:rsidP="00D87530" w:rsidR="00D87530">
      <w:pPr>
        <w:spacing w:after="0"/>
        <w:jc w:val="both"/>
      </w:pPr>
    </w:p>
    <w:p w:rsidRDefault="00D87530" w:rsidP="00D87530" w:rsidR="00D87530">
      <w:pPr>
        <w:spacing w:after="0"/>
        <w:ind w:firstLine="720"/>
        <w:jc w:val="both"/>
      </w:pPr>
      <w:r>
        <w:t xml:space="preserve">Utvrđuje se da je današnje ročište radi sklapanja </w:t>
      </w:r>
      <w:proofErr w:type="spellStart"/>
      <w:r>
        <w:t>predstečajne</w:t>
      </w:r>
      <w:proofErr w:type="spellEnd"/>
      <w:r>
        <w:t xml:space="preserve"> nagodbe određeno rješenjem ovoga suda od 6. veljače 2018. poslovni broj 6 St-13/2018-20, a da je oglas o održavanju današnjeg ročišta radi sklapanja  </w:t>
      </w:r>
      <w:proofErr w:type="spellStart"/>
      <w:r>
        <w:t>predstečajne</w:t>
      </w:r>
      <w:proofErr w:type="spellEnd"/>
      <w:r>
        <w:t xml:space="preserve"> nagodbe objavljen :</w:t>
      </w:r>
    </w:p>
    <w:p w:rsidRDefault="00D87530" w:rsidP="00D87530" w:rsidR="00D87530">
      <w:pPr>
        <w:spacing w:after="0"/>
        <w:jc w:val="both"/>
      </w:pPr>
    </w:p>
    <w:p w:rsidRDefault="00D87530" w:rsidP="00D87530" w:rsidR="00D87530">
      <w:pPr>
        <w:spacing w:after="0"/>
        <w:jc w:val="both"/>
      </w:pPr>
      <w:r>
        <w:t>- na oglasnoj ploči ovoga suda 7. veljače 2018.,</w:t>
      </w:r>
    </w:p>
    <w:p w:rsidRDefault="00D87530" w:rsidP="00D87530" w:rsidR="00D87530">
      <w:pPr>
        <w:spacing w:after="0"/>
        <w:jc w:val="both"/>
      </w:pPr>
      <w:r>
        <w:t>- na web stranici FINA-e 9. veljače 2018.</w:t>
      </w:r>
    </w:p>
    <w:p w:rsidRDefault="00D87530" w:rsidP="00D87530" w:rsidR="00D87530">
      <w:pPr>
        <w:spacing w:after="0"/>
        <w:jc w:val="both"/>
      </w:pPr>
    </w:p>
    <w:p w:rsidRDefault="00D87530" w:rsidP="00D87530" w:rsidR="00D87530">
      <w:pPr>
        <w:spacing w:after="0"/>
        <w:ind w:firstLine="705"/>
        <w:jc w:val="both"/>
      </w:pPr>
      <w:r>
        <w:t xml:space="preserve">Dužnik navodi da ustraje kod prijedloga od 3. siječnja 2018. koji je predan u spis 4. siječnja 2018. da se odobri sklapanje </w:t>
      </w:r>
      <w:proofErr w:type="spellStart"/>
      <w:r>
        <w:t>predstečajne</w:t>
      </w:r>
      <w:proofErr w:type="spellEnd"/>
      <w:r>
        <w:t xml:space="preserve"> nagodbe o kojoj je </w:t>
      </w:r>
      <w:proofErr w:type="spellStart"/>
      <w:r>
        <w:t>glasovano</w:t>
      </w:r>
      <w:proofErr w:type="spellEnd"/>
      <w:r>
        <w:t xml:space="preserve"> kod FINE ZAGREB na ročištu održanom 5. prosinca 2017.</w:t>
      </w:r>
    </w:p>
    <w:p w:rsidRDefault="00D87530" w:rsidP="00D87530" w:rsidR="00D87530">
      <w:pPr>
        <w:spacing w:after="0"/>
        <w:ind w:firstLine="705"/>
        <w:jc w:val="both"/>
      </w:pPr>
      <w:r>
        <w:t xml:space="preserve">Utvrđuje se da u spisu </w:t>
      </w:r>
      <w:proofErr w:type="spellStart"/>
      <w:r>
        <w:t>prileži</w:t>
      </w:r>
      <w:proofErr w:type="spellEnd"/>
      <w:r>
        <w:t xml:space="preserve"> tablica s popisom vjerovnika čije su tražbine utvrđene i koji imaju pravo glasa.</w:t>
      </w:r>
    </w:p>
    <w:p w:rsidRDefault="00D87530" w:rsidP="00D87530" w:rsidR="00D87530">
      <w:pPr>
        <w:spacing w:after="0"/>
        <w:jc w:val="both"/>
      </w:pPr>
      <w:r>
        <w:t xml:space="preserve"> </w:t>
      </w:r>
      <w:r>
        <w:tab/>
        <w:t>Pravo glasa  imaju vjerovnici čije su tražbine utvrđene.</w:t>
      </w:r>
    </w:p>
    <w:p w:rsidRDefault="00D87530" w:rsidP="00D87530" w:rsidR="00D87530">
      <w:pPr>
        <w:spacing w:after="0"/>
        <w:ind w:firstLine="705"/>
        <w:jc w:val="both"/>
      </w:pPr>
      <w:r>
        <w:t xml:space="preserve">Utvrđuje se da u spisu </w:t>
      </w:r>
      <w:proofErr w:type="spellStart"/>
      <w:r>
        <w:t>prileži</w:t>
      </w:r>
      <w:proofErr w:type="spellEnd"/>
      <w:r>
        <w:t xml:space="preserve"> i rješenje FINE Zagreb, Nagodbenog vijeća HR01 od 5. prosinca 2017. s klauzulom izvršnosti od 28. prosinca 2017., kojim je utvrđeno da su ZA plan financijskog restrukturiranja dužnika glasovali vjerovnici čije tražbine prelaze 2/3 vrijednosti svih utvrđenih tražbina, te da je postupak proveden u skladu sa Zakonom.</w:t>
      </w:r>
    </w:p>
    <w:p w:rsidRDefault="00D87530" w:rsidP="00D87530" w:rsidR="00D87530">
      <w:pPr>
        <w:spacing w:after="0"/>
        <w:ind w:firstLine="705"/>
        <w:jc w:val="both"/>
      </w:pPr>
      <w:r>
        <w:t xml:space="preserve">Konstatira se da je dužnik uz prijedlog sudu za sklapanje </w:t>
      </w:r>
      <w:proofErr w:type="spellStart"/>
      <w:r>
        <w:t>predstečajne</w:t>
      </w:r>
      <w:proofErr w:type="spellEnd"/>
      <w:r>
        <w:t xml:space="preserve"> nagodbe dostavio, uz dokumentaciju propisanu u čl. </w:t>
      </w:r>
      <w:smartTag w:element="metricconverter" w:uri="urn:schemas-microsoft-com:office:smarttags">
        <w:smartTagPr>
          <w:attr w:val="66. st" w:name="ProductID"/>
        </w:smartTagPr>
        <w:r>
          <w:t>66. st</w:t>
        </w:r>
      </w:smartTag>
      <w:r>
        <w:t xml:space="preserve">. 3. ZFPPN-a, i nacrt teksta </w:t>
      </w:r>
      <w:proofErr w:type="spellStart"/>
      <w:r>
        <w:t>predstečajne</w:t>
      </w:r>
      <w:proofErr w:type="spellEnd"/>
      <w:r>
        <w:t xml:space="preserve"> nagodbe.</w:t>
      </w:r>
    </w:p>
    <w:p w:rsidRDefault="00D87530" w:rsidP="00D87530" w:rsidR="00D87530">
      <w:pPr>
        <w:spacing w:after="0"/>
        <w:ind w:firstLine="705"/>
        <w:jc w:val="both"/>
      </w:pPr>
      <w:r>
        <w:t>Punomoćnik dužnika navodi :</w:t>
      </w:r>
    </w:p>
    <w:p w:rsidRDefault="00D87530" w:rsidP="00D87530" w:rsidR="00D87530">
      <w:pPr>
        <w:spacing w:after="0"/>
        <w:ind w:firstLine="705"/>
        <w:jc w:val="both"/>
      </w:pPr>
      <w:r>
        <w:tab/>
        <w:t xml:space="preserve">Na ročište nije pristupio vjerovnik koji je glasovao za plan i to Ministarstvo financija, iako je jučer navedeni vjerovnik potvrdio današnji dolazak, pa predlažem kraću stanku radi konzultacija.  </w:t>
      </w:r>
    </w:p>
    <w:p w:rsidRDefault="00D87530" w:rsidP="00D87530" w:rsidR="00D87530">
      <w:pPr>
        <w:spacing w:after="0"/>
        <w:ind w:firstLine="705"/>
        <w:jc w:val="both"/>
      </w:pPr>
    </w:p>
    <w:p w:rsidRDefault="00D87530" w:rsidP="00D87530" w:rsidR="00D87530">
      <w:pPr>
        <w:spacing w:after="0"/>
        <w:ind w:firstLine="705"/>
        <w:jc w:val="both"/>
      </w:pPr>
      <w:r>
        <w:t xml:space="preserve">Zam. Punomoćnika vjerovnika </w:t>
      </w:r>
      <w:proofErr w:type="spellStart"/>
      <w:r>
        <w:t>Ceskoslovenska</w:t>
      </w:r>
      <w:proofErr w:type="spellEnd"/>
      <w:r>
        <w:t xml:space="preserve"> </w:t>
      </w:r>
      <w:proofErr w:type="spellStart"/>
      <w:r>
        <w:t>Obchodni</w:t>
      </w:r>
      <w:proofErr w:type="spellEnd"/>
      <w:r>
        <w:t xml:space="preserve"> banka </w:t>
      </w:r>
      <w:proofErr w:type="spellStart"/>
      <w:r>
        <w:t>a.s</w:t>
      </w:r>
      <w:proofErr w:type="spellEnd"/>
      <w:r>
        <w:t xml:space="preserve">. iz Češke zam. punomoćnika Andrej </w:t>
      </w:r>
      <w:proofErr w:type="spellStart"/>
      <w:r>
        <w:t>Žmikić</w:t>
      </w:r>
      <w:proofErr w:type="spellEnd"/>
      <w:r>
        <w:t xml:space="preserve"> navodi :</w:t>
      </w:r>
    </w:p>
    <w:p w:rsidRDefault="00D87530" w:rsidP="00D87530" w:rsidR="00D87530">
      <w:pPr>
        <w:spacing w:after="0"/>
        <w:ind w:firstLine="705"/>
        <w:jc w:val="both"/>
      </w:pPr>
      <w:r>
        <w:lastRenderedPageBreak/>
        <w:tab/>
        <w:t xml:space="preserve">Protivim se ikakvoj stanci ili odgodi ročišta iz razloga jer Zakon o financijskom poslovanju i </w:t>
      </w:r>
      <w:proofErr w:type="spellStart"/>
      <w:r>
        <w:t>predstečajnoj</w:t>
      </w:r>
      <w:proofErr w:type="spellEnd"/>
      <w:r>
        <w:t xml:space="preserve"> nagodbi ne propisuje da je nedolazak jednog od vjerovnika na ročište za sklapanje </w:t>
      </w:r>
      <w:proofErr w:type="spellStart"/>
      <w:r>
        <w:t>predstečajne</w:t>
      </w:r>
      <w:proofErr w:type="spellEnd"/>
      <w:r>
        <w:t xml:space="preserve"> nagodbe pred sudom, a koji je ranije u postupku glasovao kod FINE za prihvaćanje plana  opravdani razlog za odgodu  ročišta za sklapanje nagodbe pred sudom.</w:t>
      </w:r>
    </w:p>
    <w:p w:rsidRDefault="00D87530" w:rsidP="00D87530" w:rsidR="00D87530">
      <w:pPr>
        <w:spacing w:after="0"/>
        <w:ind w:firstLine="705"/>
        <w:jc w:val="both"/>
      </w:pPr>
    </w:p>
    <w:p w:rsidRDefault="00D87530" w:rsidP="00D87530" w:rsidR="00D87530">
      <w:pPr>
        <w:spacing w:after="0"/>
        <w:ind w:firstLine="705"/>
        <w:jc w:val="both"/>
      </w:pPr>
      <w:r>
        <w:t>Punomoćnik predlagatelja navodi :</w:t>
      </w:r>
    </w:p>
    <w:p w:rsidRDefault="00D87530" w:rsidP="00D87530" w:rsidR="00D87530">
      <w:pPr>
        <w:spacing w:after="0"/>
        <w:ind w:firstLine="705"/>
        <w:jc w:val="both"/>
      </w:pPr>
      <w:r>
        <w:tab/>
        <w:t xml:space="preserve">Da je smisao postupka </w:t>
      </w:r>
      <w:proofErr w:type="spellStart"/>
      <w:r>
        <w:t>predstečajne</w:t>
      </w:r>
      <w:proofErr w:type="spellEnd"/>
      <w:r>
        <w:t xml:space="preserve"> nagodbe uspostava dužnikove solventnosti i likvidnosti pa je predloženo odobravanje stanke upravljeno na ustaljivanje svrhe postupka jer bi nasuprot tome za dužnika mogla biti izazvana posljedica pokretanja stečajnog postupka, a što nije u interesu niti dužniku niti bilo kojem vjerovniku.</w:t>
      </w:r>
    </w:p>
    <w:p w:rsidRDefault="00D87530" w:rsidP="00D87530" w:rsidR="00D87530">
      <w:pPr>
        <w:spacing w:after="0"/>
        <w:ind w:firstLine="705"/>
        <w:jc w:val="both"/>
      </w:pPr>
    </w:p>
    <w:p w:rsidRDefault="00D87530" w:rsidP="00D87530" w:rsidR="00D87530">
      <w:pPr>
        <w:spacing w:after="0"/>
        <w:ind w:firstLine="705"/>
        <w:jc w:val="both"/>
      </w:pPr>
      <w:r>
        <w:tab/>
        <w:t>Punomoćnici ostalih prisutnih vjerovnika suglasno navode da se ne protive da se odredi stanka u ovom ročištu.</w:t>
      </w:r>
    </w:p>
    <w:p w:rsidRDefault="00D87530" w:rsidP="00D87530" w:rsidR="00D87530">
      <w:pPr>
        <w:spacing w:after="0"/>
        <w:ind w:firstLine="705"/>
        <w:jc w:val="both"/>
      </w:pPr>
    </w:p>
    <w:p w:rsidRDefault="00D87530" w:rsidP="00D87530" w:rsidR="00D87530">
      <w:pPr>
        <w:spacing w:after="0"/>
        <w:ind w:firstLine="705"/>
        <w:jc w:val="both"/>
      </w:pPr>
      <w:r>
        <w:tab/>
        <w:t xml:space="preserve">Konstatira se da je sudac telefonskim putem u 10,00 sati bio obaviješten od strane Ministarstva financija da su punomoćnici ministarstva, dakle, osobe  koje su glasovale u ime Ministarstva financija za prihvaćanje plana financijskog restrukturiranja zbog iznenadne bolesti danas u jutro spriječene doći na današnje ročište, međutim, zamolilo se da se odredi kraća stanka kako bi se od strane Ministarstva financija opunomoćila osoba koja je od strane toga ministarstva imenovana ovlaštenom osobom za potpisivanje nagodbe pred trgovačkim sudom u postupcima </w:t>
      </w:r>
      <w:proofErr w:type="spellStart"/>
      <w:r>
        <w:t>predstečajne</w:t>
      </w:r>
      <w:proofErr w:type="spellEnd"/>
      <w:r>
        <w:t xml:space="preserve"> nagodbe.</w:t>
      </w:r>
    </w:p>
    <w:p w:rsidRDefault="00D87530" w:rsidP="00D87530" w:rsidR="00D87530">
      <w:pPr>
        <w:spacing w:after="0"/>
        <w:ind w:firstLine="705"/>
        <w:jc w:val="both"/>
      </w:pPr>
    </w:p>
    <w:p w:rsidRDefault="00D87530" w:rsidP="00D87530" w:rsidR="00D87530">
      <w:pPr>
        <w:spacing w:after="0"/>
        <w:ind w:firstLine="705"/>
        <w:jc w:val="both"/>
      </w:pPr>
      <w:r>
        <w:t>Sud donosi</w:t>
      </w:r>
    </w:p>
    <w:p w:rsidRDefault="00D87530" w:rsidP="00D87530" w:rsidR="00D87530">
      <w:pPr>
        <w:spacing w:after="0"/>
        <w:ind w:firstLine="705"/>
        <w:jc w:val="both"/>
      </w:pPr>
    </w:p>
    <w:p w:rsidRDefault="00D87530" w:rsidP="00D87530" w:rsidR="00D87530">
      <w:pPr>
        <w:spacing w:after="0"/>
        <w:jc w:val="center"/>
      </w:pPr>
      <w:r>
        <w:t>r j e š e n j e</w:t>
      </w:r>
    </w:p>
    <w:p w:rsidRDefault="00D87530" w:rsidP="00D87530" w:rsidR="00D87530">
      <w:pPr>
        <w:spacing w:after="0"/>
        <w:ind w:firstLine="705"/>
        <w:jc w:val="both"/>
      </w:pPr>
    </w:p>
    <w:p w:rsidRDefault="00D87530" w:rsidP="00D87530" w:rsidR="00D87530">
      <w:pPr>
        <w:spacing w:after="0"/>
        <w:ind w:firstLine="705"/>
        <w:jc w:val="both"/>
      </w:pPr>
      <w:r>
        <w:tab/>
        <w:t>Određuje se stanka u ovom postupku od 45 minuta, te će se s ročištem nastaviti u 10,30 sati.</w:t>
      </w:r>
    </w:p>
    <w:p w:rsidRDefault="00D87530" w:rsidP="00D87530" w:rsidR="00D87530">
      <w:pPr>
        <w:spacing w:after="0"/>
        <w:ind w:firstLine="705"/>
        <w:jc w:val="both"/>
      </w:pPr>
    </w:p>
    <w:p w:rsidRDefault="00D87530" w:rsidP="00D87530" w:rsidR="00D87530">
      <w:pPr>
        <w:spacing w:after="0"/>
        <w:ind w:firstLine="705"/>
        <w:jc w:val="both"/>
      </w:pPr>
      <w:r>
        <w:tab/>
        <w:t>Sud donosi</w:t>
      </w:r>
    </w:p>
    <w:p w:rsidRDefault="00D87530" w:rsidP="00D87530" w:rsidR="00D87530">
      <w:pPr>
        <w:spacing w:after="0"/>
        <w:ind w:firstLine="705"/>
        <w:jc w:val="both"/>
      </w:pPr>
    </w:p>
    <w:p w:rsidRDefault="00D87530" w:rsidP="00D87530" w:rsidR="00D87530">
      <w:pPr>
        <w:spacing w:after="0"/>
        <w:jc w:val="center"/>
      </w:pPr>
      <w:r>
        <w:t>r j e š e n j e</w:t>
      </w:r>
    </w:p>
    <w:p w:rsidRDefault="00D87530" w:rsidP="00D87530" w:rsidR="00D87530">
      <w:pPr>
        <w:spacing w:after="0"/>
        <w:ind w:firstLine="705"/>
        <w:jc w:val="both"/>
      </w:pPr>
    </w:p>
    <w:p w:rsidRDefault="00D87530" w:rsidP="00D87530" w:rsidR="00D87530">
      <w:pPr>
        <w:spacing w:after="0"/>
        <w:ind w:firstLine="705"/>
        <w:jc w:val="both"/>
      </w:pPr>
      <w:r>
        <w:tab/>
        <w:t>Nakon proteka navedene stanke nastavlja se sa prekinutim ročištem.</w:t>
      </w:r>
    </w:p>
    <w:p w:rsidRDefault="00D87530" w:rsidP="00D87530" w:rsidR="00D87530">
      <w:pPr>
        <w:spacing w:after="0"/>
        <w:ind w:firstLine="705"/>
        <w:jc w:val="both"/>
      </w:pPr>
    </w:p>
    <w:p w:rsidRDefault="00D87530" w:rsidP="00D87530" w:rsidR="00D87530">
      <w:pPr>
        <w:spacing w:after="0"/>
        <w:ind w:firstLine="705"/>
        <w:jc w:val="both"/>
      </w:pPr>
      <w:r>
        <w:tab/>
        <w:t xml:space="preserve">Konstatira se da je na ročište pristupila Marijana Kuzmić bivša upravna savjetnica za </w:t>
      </w:r>
      <w:proofErr w:type="spellStart"/>
      <w:r>
        <w:t>stečaje</w:t>
      </w:r>
      <w:proofErr w:type="spellEnd"/>
      <w:r>
        <w:t xml:space="preserve"> i likvidacije koja je predala u spis Odluku Ministarstva financija o njezinom imenovanju za osobu ovlaštenu za potpisivanje nagodbe pred trgovačkim sudom u redovnim postupcima </w:t>
      </w:r>
      <w:proofErr w:type="spellStart"/>
      <w:r>
        <w:t>predstečajne</w:t>
      </w:r>
      <w:proofErr w:type="spellEnd"/>
      <w:r>
        <w:t xml:space="preserve"> nagodbe od 26. listopada 2016.</w:t>
      </w:r>
    </w:p>
    <w:p w:rsidRDefault="00D87530" w:rsidP="00D87530" w:rsidR="00D87530">
      <w:pPr>
        <w:spacing w:after="0"/>
        <w:ind w:firstLine="705"/>
        <w:jc w:val="both"/>
      </w:pPr>
    </w:p>
    <w:p w:rsidRDefault="00D87530" w:rsidP="00D87530" w:rsidR="00D87530">
      <w:pPr>
        <w:spacing w:after="0"/>
        <w:ind w:firstLine="705"/>
        <w:jc w:val="both"/>
        <w:rPr>
          <w:rFonts w:eastAsia="Calibri"/>
        </w:rPr>
      </w:pPr>
      <w:r>
        <w:rPr>
          <w:rFonts w:cs="Tahoma"/>
        </w:rPr>
        <w:t xml:space="preserve">Nakon toga dužnik ukratko izlaže plan financijskog restrukturiranja koji je prihvaćen pred Nagodbenim vijećem FINE Zagreb,  te navodi da u cijelosti ustraje kod predloženog teksta </w:t>
      </w:r>
      <w:proofErr w:type="spellStart"/>
      <w:r>
        <w:rPr>
          <w:rFonts w:cs="Tahoma"/>
        </w:rPr>
        <w:t>predstečajne</w:t>
      </w:r>
      <w:proofErr w:type="spellEnd"/>
      <w:r>
        <w:rPr>
          <w:rFonts w:cs="Tahoma"/>
        </w:rPr>
        <w:t xml:space="preserve"> nagodbe, kako je naveden u prijedlogu predanom sudu od 4. siječnja 2018., te dodaje, da je naknadnom kontrolom utvrđeno da su se dogodile nenamjerne pogreške u pisanju i to pri označavanju pojedinih točki </w:t>
      </w:r>
      <w:proofErr w:type="spellStart"/>
      <w:r>
        <w:rPr>
          <w:rFonts w:cs="Tahoma"/>
        </w:rPr>
        <w:t>predstečajne</w:t>
      </w:r>
      <w:proofErr w:type="spellEnd"/>
      <w:r>
        <w:rPr>
          <w:rFonts w:cs="Tahoma"/>
        </w:rPr>
        <w:t xml:space="preserve"> nagodbe tako u točki 11. treba stajati da dužnici otpuštaju dug iz točke 10, a pogrešno je stavljeno da otpuštaju dug iz točke 11. i tako redom, kao što je u navedeno u podnesku. Također, omaškom je iz teksta </w:t>
      </w:r>
      <w:r>
        <w:rPr>
          <w:rFonts w:cs="Tahoma"/>
        </w:rPr>
        <w:lastRenderedPageBreak/>
        <w:t>nagodbe ispuštena jedna rečenica koja je na str. 14. plana  koja glasi : "</w:t>
      </w:r>
      <w:r>
        <w:rPr>
          <w:rFonts w:eastAsia="Calibri"/>
        </w:rPr>
        <w:t xml:space="preserve">Vjerovnici sa založnim pravom mogu u dogovoru s dužnikom po fer vrijednosti preuzeti ili zajedno prodati nekretnine dužnika i umanjiti svoje potraživanje." </w:t>
      </w:r>
    </w:p>
    <w:p w:rsidRDefault="00D87530" w:rsidP="00D87530" w:rsidR="00D87530">
      <w:pPr>
        <w:spacing w:after="0"/>
        <w:ind w:firstLine="705"/>
        <w:jc w:val="both"/>
        <w:rPr>
          <w:rFonts w:eastAsia="Calibri"/>
        </w:rPr>
      </w:pPr>
      <w:r>
        <w:rPr>
          <w:rFonts w:eastAsia="Calibri"/>
        </w:rPr>
        <w:t xml:space="preserve">Predlaže se prisutnim vjerovnicima da predloženu </w:t>
      </w:r>
      <w:proofErr w:type="spellStart"/>
      <w:r>
        <w:rPr>
          <w:rFonts w:eastAsia="Calibri"/>
        </w:rPr>
        <w:t>predstečajnu</w:t>
      </w:r>
      <w:proofErr w:type="spellEnd"/>
      <w:r>
        <w:rPr>
          <w:rFonts w:eastAsia="Calibri"/>
        </w:rPr>
        <w:t xml:space="preserve"> nagodbu prihvate zajedno s navedenim ispravcima tehničke naravi, te uz dodatak naprijed navedene rečenice preuzete iz teksta plana financijskog i operativnog restrukturiranja, koja je općenite naravi i ne mijenja i ne utječe ni na koju pojedinačnu poziciju bilo kojeg vjerovnika. U pogledu odredbi </w:t>
      </w:r>
      <w:proofErr w:type="spellStart"/>
      <w:r>
        <w:rPr>
          <w:rFonts w:eastAsia="Calibri"/>
        </w:rPr>
        <w:t>predstečajne</w:t>
      </w:r>
      <w:proofErr w:type="spellEnd"/>
      <w:r>
        <w:rPr>
          <w:rFonts w:eastAsia="Calibri"/>
        </w:rPr>
        <w:t xml:space="preserve"> nagodbe dužnik je dulje vrijeme pregovarao sa većinom vjerovnika i s obzirom na to da je njen sadržaj pravodobno objavljen smatram kako nije potrebno detaljno ponovo obrazlagati sadržaj odredbi nagodbe.</w:t>
      </w:r>
    </w:p>
    <w:p w:rsidRDefault="00D87530" w:rsidP="00D87530" w:rsidR="00D87530">
      <w:pPr>
        <w:widowControl w:val="false"/>
        <w:autoSpaceDE w:val="false"/>
        <w:autoSpaceDN w:val="false"/>
        <w:adjustRightInd w:val="false"/>
        <w:spacing w:after="0"/>
        <w:ind w:firstLine="705"/>
        <w:jc w:val="both"/>
        <w:rPr>
          <w:rFonts w:cs="Tahoma" w:eastAsia="Times New Roman"/>
        </w:rPr>
      </w:pPr>
      <w:r>
        <w:rPr>
          <w:rFonts w:cs="Tahoma"/>
        </w:rPr>
        <w:t xml:space="preserve">Prijedlog </w:t>
      </w:r>
      <w:proofErr w:type="spellStart"/>
      <w:r>
        <w:rPr>
          <w:rFonts w:cs="Tahoma"/>
        </w:rPr>
        <w:t>predstečajne</w:t>
      </w:r>
      <w:proofErr w:type="spellEnd"/>
      <w:r>
        <w:rPr>
          <w:rFonts w:cs="Tahoma"/>
        </w:rPr>
        <w:t xml:space="preserve"> nagodbe u cijelosti istovjetan Planu financijskog restrukturiranja kod kojeg se glasovalo kod FINE 5. prosinca 2017. </w:t>
      </w:r>
    </w:p>
    <w:p w:rsidRDefault="00D87530" w:rsidP="00D87530" w:rsidR="00D87530">
      <w:pPr>
        <w:widowControl w:val="false"/>
        <w:autoSpaceDE w:val="false"/>
        <w:autoSpaceDN w:val="false"/>
        <w:adjustRightInd w:val="false"/>
        <w:spacing w:after="0"/>
        <w:ind w:firstLine="705"/>
        <w:jc w:val="both"/>
        <w:rPr>
          <w:rFonts w:cs="Tahoma"/>
        </w:rPr>
      </w:pPr>
      <w:r>
        <w:rPr>
          <w:rFonts w:cs="Tahoma"/>
        </w:rPr>
        <w:t xml:space="preserve">Prisutni vjerovnici koji su glasovali za plan suglasno navode da je prijedlog teksta </w:t>
      </w:r>
      <w:proofErr w:type="spellStart"/>
      <w:r>
        <w:rPr>
          <w:rFonts w:cs="Tahoma"/>
        </w:rPr>
        <w:t>predstečajne</w:t>
      </w:r>
      <w:proofErr w:type="spellEnd"/>
      <w:r>
        <w:rPr>
          <w:rFonts w:cs="Tahoma"/>
        </w:rPr>
        <w:t xml:space="preserve"> nagodbe u cijelosti istovjetan Planu financijskog restrukturiranja.</w:t>
      </w:r>
    </w:p>
    <w:p w:rsidRDefault="00D87530" w:rsidP="00D87530" w:rsidR="00D87530">
      <w:pPr>
        <w:widowControl w:val="false"/>
        <w:autoSpaceDE w:val="false"/>
        <w:autoSpaceDN w:val="false"/>
        <w:adjustRightInd w:val="false"/>
        <w:spacing w:after="0"/>
        <w:ind w:firstLine="705"/>
        <w:jc w:val="both"/>
        <w:rPr>
          <w:rFonts w:cs="Times New Roman"/>
        </w:rPr>
      </w:pPr>
      <w:r>
        <w:t xml:space="preserve">Prelazi se na glasovanje o predloženoj </w:t>
      </w:r>
      <w:proofErr w:type="spellStart"/>
      <w:r>
        <w:t>predstečajnoj</w:t>
      </w:r>
      <w:proofErr w:type="spellEnd"/>
      <w:r>
        <w:t xml:space="preserve"> nagodbi.</w:t>
      </w:r>
    </w:p>
    <w:p w:rsidRDefault="00D87530" w:rsidP="00D87530" w:rsidR="00D87530">
      <w:pPr>
        <w:widowControl w:val="false"/>
        <w:autoSpaceDE w:val="false"/>
        <w:autoSpaceDN w:val="false"/>
        <w:adjustRightInd w:val="false"/>
        <w:spacing w:after="0"/>
        <w:ind w:firstLine="705"/>
        <w:jc w:val="both"/>
        <w:rPr>
          <w:b/>
        </w:rPr>
      </w:pPr>
      <w:r>
        <w:rPr>
          <w:rFonts w:cs="Tahoma"/>
        </w:rPr>
        <w:t xml:space="preserve">Stečajni sudac ističe da se temeljem odredbe čl. 63. Zakona o financijskom poslovanju i </w:t>
      </w:r>
      <w:proofErr w:type="spellStart"/>
      <w:r>
        <w:rPr>
          <w:rFonts w:cs="Tahoma"/>
        </w:rPr>
        <w:t>predstečajnoj</w:t>
      </w:r>
      <w:proofErr w:type="spellEnd"/>
      <w:r>
        <w:rPr>
          <w:rFonts w:cs="Tahoma"/>
        </w:rPr>
        <w:t xml:space="preserve"> nagodbi vjerovnici, u svrhu odlučivanja o planu financijskog restrukturiranja, dijele na tri grupe od kojih jednu čine tijela javne uprave i trgovačka društva u većinskom državnom vlasništvu, drugu financijske institucije, a treću ostali vjerovnici. Plan financijskog restrukturiranja smatra se prihvaćenim ako za njega glasuju vjerovnici čije tražbine prelaze polovinu vrijednosti utvrđenih tražbina za svaku grupu vjerovnika, ili ako za njega glasuju vjerovnici čije tražbine prelaze 2/3 vrijednosti svih utvrđenih tražbina. Smatrat će se da su protiv plana financijskog restrukturiranja oni vjerovnici koji imaju pravo glasa, a nisu glasovali.</w:t>
      </w:r>
    </w:p>
    <w:p w:rsidRDefault="00D87530" w:rsidP="00D87530" w:rsidR="00D87530">
      <w:pPr>
        <w:spacing w:after="0"/>
        <w:ind w:firstLine="705"/>
        <w:jc w:val="both"/>
      </w:pPr>
      <w:r>
        <w:t xml:space="preserve">Konstatira se da sada svoj pristanak na sklapanje </w:t>
      </w:r>
      <w:proofErr w:type="spellStart"/>
      <w:r>
        <w:t>predstečajne</w:t>
      </w:r>
      <w:proofErr w:type="spellEnd"/>
      <w:r>
        <w:t xml:space="preserve"> nagodbe daju :</w:t>
      </w:r>
    </w:p>
    <w:p w:rsidRDefault="00D87530" w:rsidP="00D87530" w:rsidR="00D87530">
      <w:pPr>
        <w:spacing w:after="0"/>
        <w:jc w:val="both"/>
      </w:pPr>
      <w:r>
        <w:t xml:space="preserve">- dužnik, te </w:t>
      </w:r>
    </w:p>
    <w:p w:rsidRDefault="00D87530" w:rsidP="00D87530" w:rsidR="00D87530">
      <w:pPr>
        <w:spacing w:after="0"/>
        <w:jc w:val="both"/>
      </w:pPr>
      <w:r>
        <w:t>- prisutni vjerovnici.</w:t>
      </w:r>
    </w:p>
    <w:p w:rsidRDefault="00D87530" w:rsidP="00D87530" w:rsidR="00D87530">
      <w:pPr>
        <w:spacing w:after="0"/>
        <w:ind w:firstLine="708"/>
        <w:jc w:val="both"/>
      </w:pPr>
    </w:p>
    <w:p w:rsidRDefault="00D87530" w:rsidP="00D87530" w:rsidR="00D87530">
      <w:pPr>
        <w:spacing w:after="0"/>
        <w:ind w:firstLine="708"/>
        <w:jc w:val="both"/>
      </w:pPr>
      <w:r>
        <w:t xml:space="preserve">Konstatira se da su ZA sklapanje </w:t>
      </w:r>
      <w:proofErr w:type="spellStart"/>
      <w:r>
        <w:t>predstečajne</w:t>
      </w:r>
      <w:proofErr w:type="spellEnd"/>
      <w:r>
        <w:t xml:space="preserve"> nagodbe svoj pristanak na današnjem ročištu dali vjerovnici čiji ukupni iznos utvrđenih tražbina  prelazi iznos  2/3 vrijednosti svih utvrđenih tražbina, čime navedene tražbine čine potrebnu većinu iz čl. </w:t>
      </w:r>
      <w:smartTag w:element="metricconverter" w:uri="urn:schemas-microsoft-com:office:smarttags">
        <w:smartTagPr>
          <w:attr w:val="63. st" w:name="ProductID"/>
        </w:smartTagPr>
        <w:smartTag w:element="num2text" w:uri="http://www.java.hr/xml/smarttags/num2text">
          <w:smartTagPr>
            <w:attr w:val="63. st" w:name="ProductID"/>
          </w:smartTagPr>
          <w:r>
            <w:t>63. st</w:t>
          </w:r>
        </w:smartTag>
      </w:smartTag>
      <w:r>
        <w:t>. 2. ZFPPN-a.</w:t>
      </w:r>
    </w:p>
    <w:p w:rsidRDefault="00D87530" w:rsidP="00D87530" w:rsidR="00D87530">
      <w:pPr>
        <w:spacing w:after="0"/>
        <w:ind w:firstLine="708"/>
        <w:jc w:val="both"/>
      </w:pPr>
    </w:p>
    <w:p w:rsidRDefault="00D87530" w:rsidP="00D87530" w:rsidR="00D87530">
      <w:pPr>
        <w:spacing w:after="0"/>
        <w:jc w:val="both"/>
        <w:rPr>
          <w:b/>
        </w:rPr>
      </w:pPr>
      <w:r>
        <w:t xml:space="preserve">           </w:t>
      </w:r>
      <w:r>
        <w:tab/>
        <w:t>Nakon toga,</w:t>
      </w:r>
      <w:r>
        <w:rPr>
          <w:b/>
        </w:rPr>
        <w:t xml:space="preserve"> </w:t>
      </w:r>
      <w:r>
        <w:t xml:space="preserve">s obzirom da su ispunjeni uvjeti iz odredbe čl. </w:t>
      </w:r>
      <w:smartTag w:element="metricconverter" w:uri="urn:schemas-microsoft-com:office:smarttags">
        <w:smartTagPr>
          <w:attr w:val="66. st" w:name="ProductID"/>
        </w:smartTagPr>
        <w:r>
          <w:t>66. st</w:t>
        </w:r>
      </w:smartTag>
      <w:r>
        <w:t>. 9. ZFPPN-a,</w:t>
      </w:r>
      <w:r>
        <w:rPr>
          <w:b/>
        </w:rPr>
        <w:t xml:space="preserve"> </w:t>
      </w:r>
      <w:r>
        <w:t>sud donosi</w:t>
      </w:r>
      <w:r>
        <w:rPr>
          <w:b/>
        </w:rPr>
        <w:t xml:space="preserve"> </w:t>
      </w:r>
    </w:p>
    <w:p w:rsidRDefault="00D87530" w:rsidP="00D87530" w:rsidR="00D87530">
      <w:pPr>
        <w:spacing w:after="0"/>
        <w:jc w:val="both"/>
      </w:pPr>
    </w:p>
    <w:p w:rsidRDefault="00D87530" w:rsidP="00D87530" w:rsidR="00D87530">
      <w:pPr>
        <w:spacing w:after="0"/>
        <w:jc w:val="center"/>
      </w:pPr>
      <w:r>
        <w:t>R J E Š E NJ E</w:t>
      </w:r>
    </w:p>
    <w:p w:rsidRDefault="00D87530" w:rsidP="00D87530" w:rsidR="00D87530">
      <w:pPr>
        <w:spacing w:after="0"/>
        <w:jc w:val="both"/>
      </w:pPr>
    </w:p>
    <w:p w:rsidRDefault="00D87530" w:rsidP="00D87530" w:rsidR="00D87530">
      <w:pPr>
        <w:spacing w:after="0"/>
        <w:jc w:val="both"/>
      </w:pPr>
      <w:r>
        <w:t xml:space="preserve">             Odobrava se sklopljena </w:t>
      </w:r>
      <w:proofErr w:type="spellStart"/>
      <w:r>
        <w:t>predstečajna</w:t>
      </w:r>
      <w:proofErr w:type="spellEnd"/>
      <w:r>
        <w:t xml:space="preserve"> nagodba čiji je sadržaj u cijelosti istovjetan sa sadržajem prihvaćenog plana financijskog restrukturiranja i koja glasi :</w:t>
      </w:r>
    </w:p>
    <w:p w:rsidRDefault="00D87530" w:rsidP="00D87530" w:rsidR="00D87530">
      <w:pPr>
        <w:spacing w:after="0"/>
        <w:jc w:val="both"/>
      </w:pPr>
      <w:r>
        <w:tab/>
      </w:r>
      <w:r>
        <w:tab/>
      </w:r>
      <w:r>
        <w:tab/>
      </w:r>
    </w:p>
    <w:p w:rsidRDefault="00D87530" w:rsidP="00D87530" w:rsidR="00D87530">
      <w:pPr>
        <w:spacing w:after="0"/>
        <w:jc w:val="both"/>
        <w:rPr>
          <w:rFonts w:cs="Tahoma"/>
          <w:bCs/>
          <w:iCs/>
        </w:rPr>
      </w:pPr>
      <w:r>
        <w:rPr>
          <w:rFonts w:cs="Tahoma"/>
          <w:b/>
          <w:bCs/>
          <w:iCs/>
        </w:rPr>
        <w:t>ROBNI CENTAR</w:t>
      </w:r>
      <w:r>
        <w:rPr>
          <w:rFonts w:cs="Tahoma"/>
          <w:bCs/>
          <w:iCs/>
        </w:rPr>
        <w:t xml:space="preserve"> trgovačko društvo za trgovinu na veliko i malo d.o.o., OIB: 52971700497, Križevci, Ulica Nikole Tesle 49, koje zastupa predsjednik Uprave Andrija Zidarić (u nastavku teksta označen kao DUŽNIK)</w:t>
      </w:r>
    </w:p>
    <w:p w:rsidRDefault="00D87530" w:rsidP="00D87530" w:rsidR="00D87530">
      <w:pPr>
        <w:spacing w:after="0"/>
        <w:jc w:val="both"/>
        <w:rPr>
          <w:rFonts w:cs="Tahoma"/>
          <w:bCs/>
          <w:iCs/>
        </w:rPr>
      </w:pPr>
      <w:r>
        <w:rPr>
          <w:rFonts w:cs="Tahoma"/>
          <w:bCs/>
          <w:iCs/>
        </w:rPr>
        <w:t>i</w:t>
      </w:r>
    </w:p>
    <w:p w:rsidRDefault="00D87530" w:rsidP="00D87530" w:rsidR="00D87530">
      <w:pPr>
        <w:spacing w:after="0"/>
        <w:jc w:val="both"/>
        <w:rPr>
          <w:rFonts w:cs="Tahoma"/>
          <w:bCs/>
          <w:iCs/>
        </w:rPr>
      </w:pPr>
      <w:r>
        <w:rPr>
          <w:rFonts w:cs="Tahoma"/>
          <w:b/>
          <w:bCs/>
          <w:iCs/>
        </w:rPr>
        <w:t xml:space="preserve">VJEROVNICI </w:t>
      </w:r>
      <w:r>
        <w:rPr>
          <w:rFonts w:cs="Tahoma"/>
          <w:bCs/>
          <w:iCs/>
        </w:rPr>
        <w:t xml:space="preserve">– sudionici postupka </w:t>
      </w:r>
      <w:proofErr w:type="spellStart"/>
      <w:r>
        <w:rPr>
          <w:rFonts w:cs="Tahoma"/>
          <w:bCs/>
          <w:iCs/>
        </w:rPr>
        <w:t>predstečajne</w:t>
      </w:r>
      <w:proofErr w:type="spellEnd"/>
      <w:r>
        <w:rPr>
          <w:rFonts w:cs="Tahoma"/>
          <w:bCs/>
          <w:iCs/>
        </w:rPr>
        <w:t xml:space="preserve"> nagodbe, navedeni u Rješenju o utvrđivanju tražbina Nagodbenog vijeća Financijske agencije HR02, Zagreb, Koturaška 43, KLASA: UP-I/110/07/14-01/6817, UR. BROJ: 04-06-14-6817-80 od 16.10.2014. godine,</w:t>
      </w:r>
    </w:p>
    <w:p w:rsidRDefault="00D87530" w:rsidP="00D87530" w:rsidR="00D87530">
      <w:pPr>
        <w:spacing w:after="0"/>
        <w:jc w:val="both"/>
        <w:rPr>
          <w:rFonts w:cs="Tahoma"/>
          <w:bCs/>
          <w:iCs/>
        </w:rPr>
      </w:pPr>
    </w:p>
    <w:p w:rsidRDefault="00D87530" w:rsidP="00D87530" w:rsidR="00D87530">
      <w:pPr>
        <w:spacing w:after="0"/>
        <w:jc w:val="both"/>
        <w:rPr>
          <w:rFonts w:cs="Tahoma"/>
          <w:bCs/>
          <w:iCs/>
        </w:rPr>
      </w:pPr>
      <w:r>
        <w:rPr>
          <w:rFonts w:cs="Tahoma"/>
          <w:bCs/>
          <w:iCs/>
        </w:rPr>
        <w:lastRenderedPageBreak/>
        <w:t xml:space="preserve">nakon provedenog ponovljenog prvostupanjskog postupka radi provođenja Presude Upravnog suda u Zagrebu UsI-2023/15 od 20. srpnja 2017. godine i usvajanja Plana financijskog i operativnog restrukturiranja,  glasovanjem vjerovnika pred Nagodbenim vijećem Financijske agencije HR01,  dana 4. prosinca 2017. godine, </w:t>
      </w:r>
    </w:p>
    <w:p w:rsidRDefault="00D87530" w:rsidP="00D87530" w:rsidR="00D87530">
      <w:pPr>
        <w:spacing w:after="0"/>
        <w:jc w:val="both"/>
        <w:rPr>
          <w:rFonts w:cs="Tahoma"/>
          <w:bCs/>
          <w:iCs/>
        </w:rPr>
      </w:pPr>
    </w:p>
    <w:p w:rsidRDefault="00D87530" w:rsidP="00D87530" w:rsidR="00D87530">
      <w:pPr>
        <w:spacing w:after="0"/>
        <w:jc w:val="both"/>
        <w:rPr>
          <w:rFonts w:cs="Tahoma"/>
          <w:bCs/>
          <w:iCs/>
        </w:rPr>
      </w:pPr>
      <w:r>
        <w:rPr>
          <w:rFonts w:cs="Tahoma"/>
          <w:bCs/>
          <w:iCs/>
        </w:rPr>
        <w:t xml:space="preserve">a na temelju Rješenja Nagodbenog vijeća Financijske agencije Klasa UP/I110/07/14-01/6817 </w:t>
      </w:r>
      <w:proofErr w:type="spellStart"/>
      <w:r>
        <w:rPr>
          <w:rFonts w:cs="Tahoma"/>
          <w:bCs/>
          <w:iCs/>
        </w:rPr>
        <w:t>Ur</w:t>
      </w:r>
      <w:proofErr w:type="spellEnd"/>
      <w:r>
        <w:rPr>
          <w:rFonts w:cs="Tahoma"/>
          <w:bCs/>
          <w:iCs/>
        </w:rPr>
        <w:t>. br. 04-06-17-6817-176 od 5.prosinca 2017. godine o utvrđenju da je Plan financijskog i operativnog restrukturiranja za predlagatelja kao dužnika prihvaćen, da su za Plan financijskog i operativnog restrukturiranja glasovali vjerovnici koji čine potrebnu većinu iz članka 63. Zakona te da je postupak proveden u skladu sa zakonom, s klauzulom izvršnosti toga Rješenja na dan 28. prosinca 2017. godine,</w:t>
      </w:r>
    </w:p>
    <w:p w:rsidRDefault="00D87530" w:rsidP="00D87530" w:rsidR="00D87530">
      <w:pPr>
        <w:spacing w:after="0"/>
        <w:jc w:val="both"/>
        <w:rPr>
          <w:rFonts w:cs="Tahoma"/>
          <w:bCs/>
          <w:iCs/>
        </w:rPr>
      </w:pPr>
    </w:p>
    <w:p w:rsidRDefault="00D87530" w:rsidP="00D87530" w:rsidR="00D87530">
      <w:pPr>
        <w:spacing w:after="0"/>
        <w:jc w:val="both"/>
        <w:rPr>
          <w:rFonts w:cs="Tahoma"/>
          <w:bCs/>
          <w:iCs/>
        </w:rPr>
      </w:pPr>
      <w:r>
        <w:rPr>
          <w:rFonts w:cs="Tahoma"/>
          <w:bCs/>
          <w:iCs/>
        </w:rPr>
        <w:t xml:space="preserve">na temelju pravodobno predanog prijedloga DUŽNIKA za sklapanje ove </w:t>
      </w:r>
      <w:proofErr w:type="spellStart"/>
      <w:r>
        <w:rPr>
          <w:rFonts w:cs="Tahoma"/>
          <w:bCs/>
          <w:iCs/>
        </w:rPr>
        <w:t>Predstečajne</w:t>
      </w:r>
      <w:proofErr w:type="spellEnd"/>
      <w:r>
        <w:rPr>
          <w:rFonts w:cs="Tahoma"/>
          <w:bCs/>
          <w:iCs/>
        </w:rPr>
        <w:t xml:space="preserve"> nagodbe, podnesenog Trgovačkom sudu u Varaždinu dana 4. siječnja 2018. godine,</w:t>
      </w:r>
    </w:p>
    <w:p w:rsidRDefault="00D87530" w:rsidP="00D87530" w:rsidR="00D87530">
      <w:pPr>
        <w:spacing w:after="0"/>
        <w:jc w:val="both"/>
        <w:rPr>
          <w:rFonts w:cs="Tahoma"/>
          <w:bCs/>
          <w:iCs/>
        </w:rPr>
      </w:pPr>
    </w:p>
    <w:p w:rsidRDefault="00D87530" w:rsidP="00D87530" w:rsidR="00D87530">
      <w:pPr>
        <w:spacing w:after="0"/>
        <w:jc w:val="both"/>
        <w:rPr>
          <w:rFonts w:cs="Tahoma"/>
          <w:bCs/>
          <w:iCs/>
        </w:rPr>
      </w:pPr>
      <w:r>
        <w:rPr>
          <w:rFonts w:cs="Tahoma"/>
          <w:bCs/>
          <w:iCs/>
        </w:rPr>
        <w:t>na ročištu za glasovanje održanom 23. veljače 2018. godine pred Trgovačkim sudom u Varaždinu, sklapaju ovu</w:t>
      </w:r>
    </w:p>
    <w:p w:rsidRDefault="00D87530" w:rsidP="00D87530" w:rsidR="00D87530">
      <w:pPr>
        <w:spacing w:after="0"/>
        <w:jc w:val="right"/>
        <w:rPr>
          <w:rFonts w:cs="Times New Roman"/>
          <w:b/>
        </w:rPr>
      </w:pPr>
    </w:p>
    <w:p w:rsidRDefault="00D87530" w:rsidP="00D87530" w:rsidR="00D87530">
      <w:pPr>
        <w:spacing w:after="0"/>
        <w:jc w:val="right"/>
        <w:rPr>
          <w:b/>
        </w:rPr>
      </w:pPr>
    </w:p>
    <w:p w:rsidRDefault="00D87530" w:rsidP="00D87530" w:rsidR="00D87530">
      <w:pPr>
        <w:spacing w:after="0"/>
        <w:jc w:val="center"/>
        <w:rPr>
          <w:b/>
        </w:rPr>
      </w:pPr>
      <w:r>
        <w:rPr>
          <w:b/>
        </w:rPr>
        <w:t>PREDSTEČAJNU NAGODBU</w:t>
      </w:r>
    </w:p>
    <w:p w:rsidRDefault="00D87530" w:rsidP="00D87530" w:rsidR="00D87530">
      <w:pPr>
        <w:spacing w:after="0"/>
        <w:jc w:val="center"/>
        <w:rPr>
          <w:b/>
        </w:rPr>
      </w:pPr>
    </w:p>
    <w:p w:rsidRDefault="00D87530" w:rsidP="00D87530" w:rsidR="00D87530">
      <w:pPr>
        <w:numPr>
          <w:ilvl w:val="0"/>
          <w:numId w:val="48"/>
        </w:numPr>
        <w:spacing w:after="0"/>
        <w:jc w:val="both"/>
        <w:rPr>
          <w:rFonts w:cs="Tahoma" w:eastAsia="Calibri"/>
        </w:rPr>
      </w:pPr>
      <w:r>
        <w:rPr>
          <w:rFonts w:cs="Tahoma"/>
        </w:rPr>
        <w:t xml:space="preserve">DUŽNIK i vjerovnik  </w:t>
      </w:r>
      <w:r>
        <w:rPr>
          <w:rFonts w:cs="Tahoma"/>
          <w:b/>
        </w:rPr>
        <w:t>SKUPINE C</w:t>
      </w:r>
      <w:r>
        <w:rPr>
          <w:rFonts w:cs="Tahoma"/>
        </w:rPr>
        <w:t xml:space="preserve">, i to: KORČULA INVEST j.d.o.o. sa sjedištem u Korčula, Depolo 1a, OIB 20811663752 (u daljnjem tekstu: KORČULA INVEST), kao stjecatelj tražbina prema DUŽNIKU od prednika APS DELTA S.A. dioničko društvo koje djeluje kao neregulirano društvo za </w:t>
      </w:r>
      <w:proofErr w:type="spellStart"/>
      <w:r>
        <w:rPr>
          <w:rFonts w:cs="Tahoma"/>
        </w:rPr>
        <w:t>sekuritizaciju</w:t>
      </w:r>
      <w:proofErr w:type="spellEnd"/>
      <w:r>
        <w:rPr>
          <w:rFonts w:cs="Tahoma"/>
        </w:rPr>
        <w:t xml:space="preserve">, osnovano sukladno pravima Velikog Vojvodstva Luksemburga, s registriranim sjedištem na adresi 1 </w:t>
      </w:r>
      <w:proofErr w:type="spellStart"/>
      <w:r>
        <w:rPr>
          <w:rFonts w:cs="Tahoma"/>
        </w:rPr>
        <w:t>Rue</w:t>
      </w:r>
      <w:proofErr w:type="spellEnd"/>
      <w:r>
        <w:rPr>
          <w:rFonts w:cs="Tahoma"/>
        </w:rPr>
        <w:t xml:space="preserve"> </w:t>
      </w:r>
      <w:proofErr w:type="spellStart"/>
      <w:r>
        <w:rPr>
          <w:rFonts w:cs="Tahoma"/>
        </w:rPr>
        <w:t>Jean</w:t>
      </w:r>
      <w:proofErr w:type="spellEnd"/>
      <w:r>
        <w:rPr>
          <w:rFonts w:cs="Tahoma"/>
        </w:rPr>
        <w:t xml:space="preserve"> </w:t>
      </w:r>
      <w:proofErr w:type="spellStart"/>
      <w:r>
        <w:rPr>
          <w:rFonts w:cs="Tahoma"/>
        </w:rPr>
        <w:t>Piret</w:t>
      </w:r>
      <w:proofErr w:type="spellEnd"/>
      <w:r>
        <w:rPr>
          <w:rFonts w:cs="Tahoma"/>
        </w:rPr>
        <w:t>, L-2350 Luxembourg, registrirano  pri Luksemburškom registru trgovine i društva pod brojem RCS B 204.416, OIB 45421012929, koji je stekao sve tražbine vjerovnika HRVATSKA POŠTANSKA BANKA, dioničko društvo</w:t>
      </w:r>
      <w:r>
        <w:t xml:space="preserve"> Zagreb, </w:t>
      </w:r>
      <w:proofErr w:type="spellStart"/>
      <w:r>
        <w:t>Jurišićeva</w:t>
      </w:r>
      <w:proofErr w:type="spellEnd"/>
      <w:r>
        <w:t xml:space="preserve"> 4, OIB: 87939104217, temeljem Ugovora o prijenosu sklopljenog dana 20. siječnja 2017. godine,  koje tražbine su  tome vjerovniku utvrđena u iznosu od </w:t>
      </w:r>
      <w:r>
        <w:rPr>
          <w:rFonts w:cs="Tahoma"/>
        </w:rPr>
        <w:t xml:space="preserve">  21.843.253,67 kn, a koje tražbine se temelje na Okvirnom ugovoru za kredite, garancije, akreditive i eskont mjenica broj 06/2010-DPVPJS od 25.11.2010. godine, te 1. Dodatka od 05.05.2011. godine, 2. Dodatka od 23.12.2011. godine, 3. Dodatka od 25.02.2013. godine i 4. Dodatak od 23.12.2013. godine, a koji vjerovnik  je tijekom ovog postupka dao izjavu o odricanju od prava na odvojeno namirenje, sporazumjeli su se da:</w:t>
      </w:r>
    </w:p>
    <w:p w:rsidRDefault="00D87530" w:rsidP="00D87530" w:rsidR="00D87530">
      <w:pPr>
        <w:spacing w:after="0"/>
        <w:jc w:val="both"/>
        <w:rPr>
          <w:rFonts w:cs="Tahoma" w:eastAsia="Calibri"/>
        </w:rPr>
      </w:pPr>
    </w:p>
    <w:p w:rsidRDefault="00D87530" w:rsidP="00D87530" w:rsidR="00D87530">
      <w:pPr>
        <w:numPr>
          <w:ilvl w:val="0"/>
          <w:numId w:val="49"/>
        </w:numPr>
        <w:spacing w:after="0"/>
        <w:contextualSpacing/>
        <w:jc w:val="both"/>
        <w:rPr>
          <w:rFonts w:cs="Tahoma" w:eastAsia="Calibri"/>
        </w:rPr>
      </w:pPr>
      <w:r>
        <w:rPr>
          <w:rFonts w:cs="Tahoma" w:eastAsia="Calibri"/>
        </w:rPr>
        <w:t xml:space="preserve">vjerovnik  otpušta DUŽNIKU dug u visini dijela utvrđene tražbine po osnovi zateznih kamata obračunatih do dana otvaranja postupka </w:t>
      </w:r>
      <w:proofErr w:type="spellStart"/>
      <w:r>
        <w:rPr>
          <w:rFonts w:cs="Tahoma" w:eastAsia="Calibri"/>
        </w:rPr>
        <w:t>predstečajne</w:t>
      </w:r>
      <w:proofErr w:type="spellEnd"/>
      <w:r>
        <w:rPr>
          <w:rFonts w:cs="Tahoma" w:eastAsia="Calibri"/>
        </w:rPr>
        <w:t xml:space="preserve"> nagodbe, u iznosu od 539.706,10 kuna, a DUŽNIK na otpust duga u navedenom iznosu pristaje,</w:t>
      </w:r>
    </w:p>
    <w:p w:rsidRDefault="00D87530" w:rsidP="00D87530" w:rsidR="00D87530">
      <w:pPr>
        <w:spacing w:after="0"/>
        <w:jc w:val="both"/>
        <w:rPr>
          <w:rFonts w:cs="Tahoma" w:eastAsia="Calibri"/>
        </w:rPr>
      </w:pPr>
    </w:p>
    <w:p w:rsidRDefault="00D87530" w:rsidP="00D87530" w:rsidR="00D87530">
      <w:pPr>
        <w:numPr>
          <w:ilvl w:val="0"/>
          <w:numId w:val="49"/>
        </w:numPr>
        <w:spacing w:after="0"/>
        <w:contextualSpacing/>
        <w:jc w:val="both"/>
        <w:rPr>
          <w:rFonts w:cs="Times New Roman" w:eastAsia="Times New Roman"/>
          <w:bCs/>
        </w:rPr>
      </w:pPr>
      <w:r>
        <w:rPr>
          <w:bCs/>
        </w:rPr>
        <w:t xml:space="preserve">preostali dio utvrđene tražbine vjerovnika u iznosu od 21.303.547,57 kn DUŽNIK se obvezuje podmiriti vjerovniku  i to: obračunate naknade u iznosu od 900,00 kuna u roku osam dana od dana pravomoćnosti </w:t>
      </w:r>
      <w:proofErr w:type="spellStart"/>
      <w:r>
        <w:rPr>
          <w:bCs/>
        </w:rPr>
        <w:t>predstečajne</w:t>
      </w:r>
      <w:proofErr w:type="spellEnd"/>
      <w:r>
        <w:rPr>
          <w:bCs/>
        </w:rPr>
        <w:t xml:space="preserve"> nagodbe pred nadležnim trgovačkim sudom, obračunate kamate u iznosu od 724.829,54 kune u roku godine dana računajući od dana pravomoćnosti </w:t>
      </w:r>
      <w:proofErr w:type="spellStart"/>
      <w:r>
        <w:rPr>
          <w:bCs/>
        </w:rPr>
        <w:t>predstečajne</w:t>
      </w:r>
      <w:proofErr w:type="spellEnd"/>
      <w:r>
        <w:rPr>
          <w:bCs/>
        </w:rPr>
        <w:t xml:space="preserve"> nagodbe pred </w:t>
      </w:r>
      <w:r>
        <w:rPr>
          <w:bCs/>
        </w:rPr>
        <w:lastRenderedPageBreak/>
        <w:t xml:space="preserve">nadležnim trgovačkim sudom, a glavnicu od 20.577.818,03 kune uz poček otplate u trajanju od dvije godine, računajući od dana pravomoćnosti </w:t>
      </w:r>
      <w:proofErr w:type="spellStart"/>
      <w:r>
        <w:rPr>
          <w:bCs/>
        </w:rPr>
        <w:t>predstečajne</w:t>
      </w:r>
      <w:proofErr w:type="spellEnd"/>
      <w:r>
        <w:rPr>
          <w:bCs/>
        </w:rPr>
        <w:t xml:space="preserve"> nagodbe pred nadležnim trgovačkim sudom, uz otplatu kroz razdoblje od 8 godina, u 96 jednakih mjesečnih rata od kojih prva rata dospijeva za naplatu posljednjeg dana dvadeset i petog mjeseca od dana pravomoćnosti </w:t>
      </w:r>
      <w:proofErr w:type="spellStart"/>
      <w:r>
        <w:rPr>
          <w:bCs/>
        </w:rPr>
        <w:t>predstečajne</w:t>
      </w:r>
      <w:proofErr w:type="spellEnd"/>
      <w:r>
        <w:rPr>
          <w:bCs/>
        </w:rPr>
        <w:t xml:space="preserve"> nagodbe, a svaka sljedeća rata dospijeva za plaćanje posljednjeg dana u mjesecu, time, da se tijekom razdoblja počeka i otplate kamata ne obračunava i ne plaća;</w:t>
      </w:r>
    </w:p>
    <w:p w:rsidRDefault="00D87530" w:rsidP="00D87530" w:rsidR="00D87530">
      <w:pPr>
        <w:spacing w:after="0"/>
        <w:jc w:val="both"/>
        <w:rPr>
          <w:bCs/>
        </w:rPr>
      </w:pPr>
    </w:p>
    <w:p w:rsidRDefault="00D87530" w:rsidP="00D87530" w:rsidR="00D87530">
      <w:pPr>
        <w:numPr>
          <w:ilvl w:val="0"/>
          <w:numId w:val="49"/>
        </w:numPr>
        <w:spacing w:after="0"/>
        <w:contextualSpacing/>
        <w:jc w:val="both"/>
      </w:pPr>
      <w:r>
        <w:rPr>
          <w:rFonts w:cs="Tahoma" w:eastAsia="Calibri"/>
        </w:rPr>
        <w:t xml:space="preserve">DUŽNIK se obvezuje obračunate tražbine temeljem Ugovora o otvaranju i vođenju poslovnog računa </w:t>
      </w:r>
      <w:r>
        <w:t xml:space="preserve">podmiriti odjednom osmog dana od dana pravomoćnosti </w:t>
      </w:r>
      <w:proofErr w:type="spellStart"/>
      <w:r>
        <w:t>predstečajne</w:t>
      </w:r>
      <w:proofErr w:type="spellEnd"/>
      <w:r>
        <w:t xml:space="preserve"> nagodbe,</w:t>
      </w:r>
    </w:p>
    <w:p w:rsidRDefault="00D87530" w:rsidP="00D87530" w:rsidR="00D87530">
      <w:pPr>
        <w:spacing w:after="0"/>
        <w:jc w:val="both"/>
        <w:rPr>
          <w:bCs/>
        </w:rPr>
      </w:pPr>
    </w:p>
    <w:p w:rsidRDefault="00D87530" w:rsidP="00D87530" w:rsidR="00D87530">
      <w:pPr>
        <w:numPr>
          <w:ilvl w:val="0"/>
          <w:numId w:val="49"/>
        </w:numPr>
        <w:spacing w:after="0"/>
        <w:contextualSpacing/>
        <w:jc w:val="both"/>
        <w:rPr>
          <w:bCs/>
        </w:rPr>
      </w:pPr>
      <w:r>
        <w:rPr>
          <w:bCs/>
        </w:rPr>
        <w:t xml:space="preserve">DUŽNIK ima pravo izvršiti prijevremenu otplatu duga prema ovome vjerovniku  iz sredstava ostvarenih prodajom nekretnina u svojem vlasništvu na kojim nekretninama taj vjerovnik  ima u svoju korist upisana založna prava, a taj vjerovnik  je dužan primiti prijevremeno ispunjenje obveze DUŽNIKA, </w:t>
      </w:r>
    </w:p>
    <w:p w:rsidRDefault="00D87530" w:rsidP="00D87530" w:rsidR="00D87530">
      <w:pPr>
        <w:spacing w:after="0"/>
        <w:jc w:val="both"/>
        <w:rPr>
          <w:bCs/>
        </w:rPr>
      </w:pPr>
    </w:p>
    <w:p w:rsidRDefault="00D87530" w:rsidP="00D87530" w:rsidR="00D87530">
      <w:pPr>
        <w:numPr>
          <w:ilvl w:val="0"/>
          <w:numId w:val="50"/>
        </w:numPr>
        <w:spacing w:after="0"/>
        <w:contextualSpacing/>
        <w:jc w:val="both"/>
      </w:pPr>
      <w:r>
        <w:t xml:space="preserve">vjerovnik KORČULA INVEST, kao slijednik vjerovnika HRVATSKA POŠTANSKA BANKA, dioničko društvo, zadržava sve ugovorene instrumente osiguranja temeljem navedenog Okvirnog Ugovora, a DUŽNIK </w:t>
      </w:r>
      <w:r>
        <w:rPr>
          <w:bCs/>
        </w:rPr>
        <w:t xml:space="preserve">se na prvi poziv obvezuje slijedniku vjerovnika HRVATSKA POŠTANSKA BANKA, dioničko društvo, i to KORČULA INVEST,  predati </w:t>
      </w:r>
      <w:r>
        <w:t xml:space="preserve">zamjenske instrumente osiguranja plaćanja, te sklopiti sve potrebne sporazume, ugovore i anekse potrebne za provođenje </w:t>
      </w:r>
      <w:proofErr w:type="spellStart"/>
      <w:r>
        <w:t>predstečajne</w:t>
      </w:r>
      <w:proofErr w:type="spellEnd"/>
      <w:r>
        <w:t xml:space="preserve"> nagodbe.</w:t>
      </w:r>
    </w:p>
    <w:p w:rsidRDefault="00D87530" w:rsidP="00D87530" w:rsidR="00D87530">
      <w:pPr>
        <w:spacing w:after="0"/>
        <w:jc w:val="both"/>
      </w:pPr>
    </w:p>
    <w:p w:rsidRDefault="00D87530" w:rsidP="00D87530" w:rsidR="00D87530">
      <w:pPr>
        <w:numPr>
          <w:ilvl w:val="0"/>
          <w:numId w:val="48"/>
        </w:numPr>
        <w:spacing w:after="0"/>
        <w:jc w:val="both"/>
        <w:rPr>
          <w:rFonts w:cs="Tahoma" w:eastAsia="Calibri"/>
          <w:i/>
        </w:rPr>
      </w:pPr>
      <w:r>
        <w:rPr>
          <w:rFonts w:cs="Tahoma"/>
        </w:rPr>
        <w:t xml:space="preserve">DUŽNIK i vjerovnik  </w:t>
      </w:r>
      <w:r>
        <w:rPr>
          <w:rFonts w:cs="Tahoma"/>
          <w:b/>
        </w:rPr>
        <w:t>SKUPINE A – FINANCIJSKE INSTITUCIJE</w:t>
      </w:r>
      <w:r>
        <w:rPr>
          <w:rFonts w:cs="Tahoma"/>
        </w:rPr>
        <w:t xml:space="preserve">, i to:  </w:t>
      </w:r>
      <w:r>
        <w:rPr>
          <w:rFonts w:cs="Tahoma" w:eastAsia="Calibri"/>
          <w:b/>
        </w:rPr>
        <w:t>PRIVREDNA BANKA ZAGREB d.d.</w:t>
      </w:r>
      <w:r>
        <w:rPr>
          <w:rFonts w:cs="Tahoma" w:eastAsia="Calibri"/>
        </w:rPr>
        <w:t xml:space="preserve">, Zagreb, Radnička cesta 50, OIB: 02535697732, temeljem Ugovora o kupoprodaji plasmana broj 02-80/2016 od 10.06.2016. godine, s utvrđenom tražbinom u iznosu od 203.711,77 kn, i sastoji se </w:t>
      </w:r>
    </w:p>
    <w:p w:rsidRDefault="00D87530" w:rsidP="00D87530" w:rsidR="00D87530">
      <w:pPr>
        <w:spacing w:after="0"/>
        <w:jc w:val="both"/>
        <w:rPr>
          <w:rFonts w:cs="Tahoma" w:eastAsia="Times New Roman"/>
        </w:rPr>
      </w:pPr>
    </w:p>
    <w:p w:rsidRDefault="00D87530" w:rsidP="00D87530" w:rsidR="00D87530">
      <w:pPr>
        <w:numPr>
          <w:ilvl w:val="0"/>
          <w:numId w:val="50"/>
        </w:numPr>
        <w:spacing w:after="0"/>
        <w:contextualSpacing/>
        <w:jc w:val="both"/>
        <w:rPr>
          <w:rFonts w:cs="Tahoma" w:eastAsia="Calibri"/>
          <w:i/>
        </w:rPr>
      </w:pPr>
      <w:r>
        <w:rPr>
          <w:rFonts w:cs="Tahoma" w:eastAsia="Calibri"/>
        </w:rPr>
        <w:t xml:space="preserve">od tražbine nastale po osnovi Ugovora o dugoročnom kreditu broj 5010264817 od 04.04.2008.g. u ukupnom iznosu od 55.016,54 kn, po kojem je DUŽNIK sudužnik, </w:t>
      </w:r>
    </w:p>
    <w:p w:rsidRDefault="00D87530" w:rsidP="00D87530" w:rsidR="00D87530">
      <w:pPr>
        <w:spacing w:after="0"/>
        <w:jc w:val="both"/>
        <w:rPr>
          <w:rFonts w:cs="Tahoma" w:eastAsia="Calibri"/>
        </w:rPr>
      </w:pPr>
      <w:r>
        <w:rPr>
          <w:rFonts w:cs="Tahoma" w:eastAsia="Calibri"/>
        </w:rPr>
        <w:t>zatim,</w:t>
      </w:r>
    </w:p>
    <w:p w:rsidRDefault="00D87530" w:rsidP="00D87530" w:rsidR="00D87530">
      <w:pPr>
        <w:numPr>
          <w:ilvl w:val="0"/>
          <w:numId w:val="50"/>
        </w:numPr>
        <w:spacing w:after="0"/>
        <w:contextualSpacing/>
        <w:jc w:val="both"/>
        <w:rPr>
          <w:rFonts w:cs="Tahoma" w:eastAsia="Calibri"/>
          <w:i/>
        </w:rPr>
      </w:pPr>
      <w:r>
        <w:rPr>
          <w:rFonts w:cs="Tahoma" w:eastAsia="Calibri"/>
        </w:rPr>
        <w:t>od tražbine nastale po osnovi Ugovora o dugoročnom kreditu s valutnom klauzulom broj 5110099896 od 04.04.2008.g. u iznosu od 148.350,45 kn,po kojem je DUŽNIK sudužnik,</w:t>
      </w:r>
    </w:p>
    <w:p w:rsidRDefault="00D87530" w:rsidP="00D87530" w:rsidR="00D87530">
      <w:pPr>
        <w:spacing w:after="0"/>
        <w:jc w:val="both"/>
        <w:rPr>
          <w:rFonts w:cs="Tahoma" w:eastAsia="Calibri"/>
          <w:i/>
        </w:rPr>
      </w:pPr>
      <w:r>
        <w:rPr>
          <w:rFonts w:cs="Tahoma" w:eastAsia="Calibri"/>
        </w:rPr>
        <w:t>zatim,</w:t>
      </w:r>
    </w:p>
    <w:p w:rsidRDefault="00D87530" w:rsidP="00D87530" w:rsidR="00D87530">
      <w:pPr>
        <w:numPr>
          <w:ilvl w:val="0"/>
          <w:numId w:val="50"/>
        </w:numPr>
        <w:spacing w:after="0"/>
        <w:contextualSpacing/>
        <w:jc w:val="both"/>
        <w:rPr>
          <w:rFonts w:cs="Tahoma" w:eastAsia="Calibri"/>
          <w:i/>
        </w:rPr>
      </w:pPr>
      <w:r>
        <w:rPr>
          <w:rFonts w:cs="Tahoma" w:eastAsia="Calibri"/>
        </w:rPr>
        <w:t>od tražbine nastale po osnovi Ugovora o otvaranju i vođenju poslovnog računa br.2340009-1110375488 u iznosu od 344,78 kn,</w:t>
      </w:r>
    </w:p>
    <w:p w:rsidRDefault="00D87530" w:rsidP="00D87530" w:rsidR="00D87530">
      <w:pPr>
        <w:spacing w:after="0"/>
        <w:rPr>
          <w:rFonts w:cs="Tahoma" w:eastAsia="Calibri"/>
          <w:i/>
        </w:rPr>
      </w:pPr>
    </w:p>
    <w:p w:rsidRDefault="00D87530" w:rsidP="00D87530" w:rsidR="00D87530">
      <w:pPr>
        <w:spacing w:after="0"/>
        <w:jc w:val="both"/>
        <w:rPr>
          <w:rFonts w:cs="Tahoma" w:eastAsia="Calibri"/>
        </w:rPr>
      </w:pPr>
      <w:r>
        <w:rPr>
          <w:rFonts w:cs="Tahoma" w:eastAsia="Calibri"/>
        </w:rPr>
        <w:t>suglasno utvrđuju, da je tražbinu u iznosu od 203.366,99 kn podmirio glavni dužnik Andrija Zidarić, te da je tome vjerovniku preostala tražbina prema DUŽNIKU u iznosu od 344,78 kn, tako da se</w:t>
      </w:r>
    </w:p>
    <w:p w:rsidRDefault="00D87530" w:rsidP="00D87530" w:rsidR="00D87530">
      <w:pPr>
        <w:spacing w:after="0"/>
        <w:jc w:val="both"/>
        <w:rPr>
          <w:rFonts w:cs="Times New Roman" w:eastAsia="Times New Roman"/>
          <w:bCs/>
        </w:rPr>
      </w:pPr>
    </w:p>
    <w:p w:rsidRDefault="00D87530" w:rsidP="00D87530" w:rsidR="00D87530">
      <w:pPr>
        <w:numPr>
          <w:ilvl w:val="0"/>
          <w:numId w:val="51"/>
        </w:numPr>
        <w:spacing w:after="0"/>
        <w:contextualSpacing/>
        <w:jc w:val="both"/>
      </w:pPr>
      <w:r>
        <w:rPr>
          <w:rFonts w:cs="Tahoma" w:eastAsia="Calibri"/>
        </w:rPr>
        <w:t xml:space="preserve">DUŽNIK obvezuje preostali dio utvrđene tražbine ovoga vjerovnika temeljem Ugovora o otvaranju i vođenju poslovnog računa br.2340009-1110375488 u </w:t>
      </w:r>
      <w:r>
        <w:rPr>
          <w:rFonts w:cs="Tahoma" w:eastAsia="Calibri"/>
        </w:rPr>
        <w:lastRenderedPageBreak/>
        <w:t xml:space="preserve">iznosu od 344,78 kn, </w:t>
      </w:r>
      <w:r>
        <w:t xml:space="preserve">podmiriti odjednom osmog dana od dana pravomoćnosti ove </w:t>
      </w:r>
      <w:proofErr w:type="spellStart"/>
      <w:r>
        <w:t>predstečajne</w:t>
      </w:r>
      <w:proofErr w:type="spellEnd"/>
      <w:r>
        <w:t xml:space="preserve"> nagodbe.</w:t>
      </w:r>
    </w:p>
    <w:p w:rsidRDefault="00D87530" w:rsidP="00D87530" w:rsidR="00D87530">
      <w:pPr>
        <w:spacing w:after="0"/>
        <w:ind w:left="1080"/>
        <w:contextualSpacing/>
        <w:jc w:val="both"/>
      </w:pPr>
    </w:p>
    <w:p w:rsidRDefault="00D87530" w:rsidP="00D87530" w:rsidR="00D87530">
      <w:pPr>
        <w:numPr>
          <w:ilvl w:val="0"/>
          <w:numId w:val="48"/>
        </w:numPr>
        <w:spacing w:after="0"/>
        <w:jc w:val="both"/>
      </w:pPr>
      <w:r>
        <w:t xml:space="preserve">Utvrđuje se, da </w:t>
      </w:r>
      <w:proofErr w:type="spellStart"/>
      <w:r>
        <w:t>razlučni</w:t>
      </w:r>
      <w:proofErr w:type="spellEnd"/>
      <w:r>
        <w:t xml:space="preserve"> vjerovnik  B2 KAPITAL d.o.o. Zagreb, Radnička 41, OIB 57509775367 kao stjecatelj  svih tražbina vjerovnika  PRIVREDNA BANKA ZAGREB d.d., Zagreb, Radnička cesta 50, OIB: 02535697732, temeljem Ugovora o kupoprodaji plasmana broj 02-80/2016 od 10.06.2016. godine, s   tražbinom u iznosu od 18.090.015,87 kn, osiguranom založnim pravima na imovini DUŽNIKA, nije do početka ročišta za glasovanje dao izjavu o odricanju od prava na odvojeno namirenje, tako da će svoju tražbinu namirivati iz predmeta </w:t>
      </w:r>
      <w:proofErr w:type="spellStart"/>
      <w:r>
        <w:t>razlučnoga</w:t>
      </w:r>
      <w:proofErr w:type="spellEnd"/>
      <w:r>
        <w:t xml:space="preserve"> prava.</w:t>
      </w:r>
    </w:p>
    <w:p w:rsidRDefault="00D87530" w:rsidP="00D87530" w:rsidR="00D87530">
      <w:pPr>
        <w:spacing w:after="0"/>
        <w:ind w:left="720"/>
        <w:contextualSpacing/>
        <w:jc w:val="both"/>
      </w:pPr>
    </w:p>
    <w:p w:rsidRDefault="00D87530" w:rsidP="00D87530" w:rsidR="00D87530">
      <w:pPr>
        <w:numPr>
          <w:ilvl w:val="0"/>
          <w:numId w:val="48"/>
        </w:numPr>
        <w:spacing w:after="0"/>
        <w:jc w:val="both"/>
        <w:rPr>
          <w:highlight w:val="yellow"/>
        </w:rPr>
      </w:pPr>
      <w:r>
        <w:rPr>
          <w:rFonts w:cs="Tahoma"/>
        </w:rPr>
        <w:t xml:space="preserve">Vjerovnik  </w:t>
      </w:r>
      <w:r>
        <w:rPr>
          <w:rFonts w:cs="Tahoma"/>
          <w:b/>
        </w:rPr>
        <w:t>SKUPINE A – FINANCIJSKE INSTITUCIJE</w:t>
      </w:r>
      <w:r>
        <w:rPr>
          <w:rFonts w:cs="Tahoma"/>
        </w:rPr>
        <w:t xml:space="preserve">, i to CESKOSLOVENSKA OBCHODNI BANKA </w:t>
      </w:r>
      <w:proofErr w:type="spellStart"/>
      <w:r>
        <w:rPr>
          <w:rFonts w:cs="Tahoma"/>
        </w:rPr>
        <w:t>A.S</w:t>
      </w:r>
      <w:proofErr w:type="spellEnd"/>
      <w:r>
        <w:rPr>
          <w:rFonts w:cs="Tahoma"/>
        </w:rPr>
        <w:t xml:space="preserve">. ICT </w:t>
      </w:r>
      <w:proofErr w:type="spellStart"/>
      <w:r>
        <w:rPr>
          <w:rFonts w:cs="Tahoma"/>
        </w:rPr>
        <w:t>Strategic</w:t>
      </w:r>
      <w:proofErr w:type="spellEnd"/>
      <w:r>
        <w:rPr>
          <w:rFonts w:cs="Tahoma"/>
        </w:rPr>
        <w:t xml:space="preserve"> </w:t>
      </w:r>
      <w:proofErr w:type="spellStart"/>
      <w:r>
        <w:rPr>
          <w:rFonts w:cs="Tahoma"/>
        </w:rPr>
        <w:t>Sourcing</w:t>
      </w:r>
      <w:proofErr w:type="spellEnd"/>
      <w:r>
        <w:rPr>
          <w:rFonts w:cs="Tahoma"/>
        </w:rPr>
        <w:t xml:space="preserve"> </w:t>
      </w:r>
      <w:proofErr w:type="spellStart"/>
      <w:r>
        <w:rPr>
          <w:rFonts w:cs="Tahoma"/>
        </w:rPr>
        <w:t>and</w:t>
      </w:r>
      <w:proofErr w:type="spellEnd"/>
      <w:r>
        <w:rPr>
          <w:rFonts w:cs="Tahoma"/>
        </w:rPr>
        <w:t xml:space="preserve"> </w:t>
      </w:r>
      <w:proofErr w:type="spellStart"/>
      <w:r>
        <w:rPr>
          <w:rFonts w:cs="Tahoma"/>
        </w:rPr>
        <w:t>Procurement</w:t>
      </w:r>
      <w:proofErr w:type="spellEnd"/>
      <w:r>
        <w:rPr>
          <w:rFonts w:cs="Tahoma"/>
        </w:rPr>
        <w:t xml:space="preserve">, </w:t>
      </w:r>
      <w:proofErr w:type="spellStart"/>
      <w:r>
        <w:rPr>
          <w:rFonts w:cs="Tahoma"/>
        </w:rPr>
        <w:t>Radlicka</w:t>
      </w:r>
      <w:proofErr w:type="spellEnd"/>
      <w:r>
        <w:rPr>
          <w:rFonts w:cs="Tahoma"/>
        </w:rPr>
        <w:t xml:space="preserve"> 333/150, 15057 Praha 5, s utvrđenom tražbinom u iznosu od 14.060.169,59 kuna, otpušta DUŽNIKU dug u iznosu od </w:t>
      </w:r>
      <w:r>
        <w:t xml:space="preserve">7.030.084,79 kn, a koji iznos čini 50% utvrđene tražbine, te DUŽNIK na navedeni otpust duga pristaje. Preostali dio utvrđene tražbine ovoga vjerovnika u iznosu od 7.030.084,80 kn DUŽNIK </w:t>
      </w:r>
      <w:r>
        <w:rPr>
          <w:bCs/>
        </w:rPr>
        <w:t xml:space="preserve">se obvezuje podmiriti vjerovniku  uz poček otplate u trajanju od dvije godine, računajući od dana pravomoćnosti </w:t>
      </w:r>
      <w:proofErr w:type="spellStart"/>
      <w:r>
        <w:rPr>
          <w:bCs/>
        </w:rPr>
        <w:t>predstečajne</w:t>
      </w:r>
      <w:proofErr w:type="spellEnd"/>
      <w:r>
        <w:rPr>
          <w:bCs/>
        </w:rPr>
        <w:t xml:space="preserve"> nagodbe pred nadležnim trgovačkim sudom i uz otplatu kroz razdoblje od 8 godina, u 96 jednakih mjesečnih rata od kojih prva rata dospijeva za naplatu posljednjeg dana dvadeset i petog mjeseca od dana pravomoćnosti </w:t>
      </w:r>
      <w:proofErr w:type="spellStart"/>
      <w:r>
        <w:rPr>
          <w:bCs/>
        </w:rPr>
        <w:t>predstečajne</w:t>
      </w:r>
      <w:proofErr w:type="spellEnd"/>
      <w:r>
        <w:rPr>
          <w:bCs/>
        </w:rPr>
        <w:t xml:space="preserve"> nagodbe, a svaka sljedeća rata dospijeva za plaćanje posljednjeg dana u mjesecu, time, da se tijekom razdoblja počeka i otplate kamata plaća kamata po stopi 6-mjesečni EURIBOR + 1,6 postotnih poena godišnje,  a za slučaj zakašnjenja DUŽNIKA u podmirenju obveza vjerovnik  ima pravo na zateznu kamatu u visini utvrđenoj u skladu sa zakonom.</w:t>
      </w:r>
    </w:p>
    <w:p w:rsidRDefault="00D87530" w:rsidP="00D87530" w:rsidR="00D87530">
      <w:pPr>
        <w:spacing w:after="0"/>
        <w:ind w:left="720"/>
        <w:contextualSpacing/>
        <w:jc w:val="both"/>
      </w:pPr>
    </w:p>
    <w:p w:rsidRDefault="00D87530" w:rsidP="00D87530" w:rsidR="00D87530">
      <w:pPr>
        <w:numPr>
          <w:ilvl w:val="0"/>
          <w:numId w:val="48"/>
        </w:numPr>
        <w:spacing w:after="0"/>
        <w:jc w:val="both"/>
      </w:pPr>
      <w:r>
        <w:rPr>
          <w:rFonts w:cs="Tahoma"/>
        </w:rPr>
        <w:t xml:space="preserve">Vjerovnik  </w:t>
      </w:r>
      <w:r>
        <w:rPr>
          <w:rFonts w:cs="Tahoma"/>
          <w:b/>
        </w:rPr>
        <w:t xml:space="preserve">SKUPINE B – </w:t>
      </w:r>
      <w:r>
        <w:rPr>
          <w:b/>
        </w:rPr>
        <w:t>TIJELA JAVNE UPRAVE I DRUŠTVA U VEĆINSKOM DRŽAVNOM VLASNIŠTVU</w:t>
      </w:r>
      <w:r>
        <w:rPr>
          <w:rFonts w:cs="Tahoma"/>
        </w:rPr>
        <w:t xml:space="preserve">, i to Republika Hrvatska, MINISTARSTVO FINANCIJA, Zagreb, Katančićeva 5, OIB: 18683136487 s ukupno utvrđenom tražbinom u iznosu od 398.151,25 kn, </w:t>
      </w:r>
      <w:r>
        <w:t xml:space="preserve">otpušta dug DUŽNIKU u iznosu od 159.260,50 kn, a DUŽNIK pristaje na otpust duga u navedenom iznosu. Ostatak duga u iznosu od 238.890,75 kn, DUŽNIK se obvezuje platiti vjerovniku u roku od pet godina uz 1 godinu počeka (1+4); jednake mjesečne rate, 1. rata </w:t>
      </w:r>
      <w:proofErr w:type="spellStart"/>
      <w:r>
        <w:t>dospjeva</w:t>
      </w:r>
      <w:proofErr w:type="spellEnd"/>
      <w:r>
        <w:t xml:space="preserve"> godinu dana od dana pravomoćnosti   nagodbe  na nadležnom Trgovačkom sudu, kamata 4,5% </w:t>
      </w:r>
      <w:proofErr w:type="spellStart"/>
      <w:r>
        <w:t>p.a</w:t>
      </w:r>
      <w:proofErr w:type="spellEnd"/>
      <w:r>
        <w:t>, za vrijeme počeka i otplate.</w:t>
      </w:r>
    </w:p>
    <w:p w:rsidRDefault="00D87530" w:rsidP="00D87530" w:rsidR="00D87530">
      <w:pPr>
        <w:spacing w:after="0"/>
        <w:ind w:left="720"/>
        <w:contextualSpacing/>
        <w:jc w:val="both"/>
      </w:pPr>
    </w:p>
    <w:p w:rsidRDefault="00D87530" w:rsidP="00D87530" w:rsidR="00D87530">
      <w:pPr>
        <w:numPr>
          <w:ilvl w:val="0"/>
          <w:numId w:val="48"/>
        </w:numPr>
        <w:spacing w:after="0"/>
        <w:jc w:val="both"/>
      </w:pPr>
      <w:r>
        <w:t xml:space="preserve">Vjerovnici </w:t>
      </w:r>
      <w:r>
        <w:rPr>
          <w:rFonts w:cs="Tahoma"/>
          <w:b/>
        </w:rPr>
        <w:t xml:space="preserve">SKUPINE B – </w:t>
      </w:r>
      <w:r>
        <w:rPr>
          <w:b/>
        </w:rPr>
        <w:t>TIJELA JAVNE UPRAVE I DRUŠTVA U VEĆINSKOM DRŽAVNOM VLASNIŠTVU</w:t>
      </w:r>
      <w:r>
        <w:t xml:space="preserve"> otpuštaju dug DUŽNIKU u visini od 40% ukupno utvrđenih tražbina, a DUŽNIK pristaje na otpust duga.</w:t>
      </w:r>
    </w:p>
    <w:p w:rsidRDefault="00D87530" w:rsidP="00D87530" w:rsidR="00D87530">
      <w:pPr>
        <w:spacing w:after="0"/>
        <w:jc w:val="both"/>
      </w:pPr>
    </w:p>
    <w:p w:rsidRDefault="00D87530" w:rsidP="00D87530" w:rsidR="00D87530">
      <w:pPr>
        <w:numPr>
          <w:ilvl w:val="0"/>
          <w:numId w:val="48"/>
        </w:numPr>
        <w:spacing w:after="0"/>
        <w:jc w:val="both"/>
      </w:pPr>
      <w:r>
        <w:t xml:space="preserve">Vjerovnici </w:t>
      </w:r>
      <w:r>
        <w:rPr>
          <w:rFonts w:cs="Tahoma"/>
          <w:b/>
        </w:rPr>
        <w:t xml:space="preserve">SKUPINE B – </w:t>
      </w:r>
      <w:r>
        <w:rPr>
          <w:b/>
        </w:rPr>
        <w:t>TIJELA JAVNE UPRAVE I DRUŠTVA U VEĆINSKOM DRŽAVNOM VLASNIŠTVU</w:t>
      </w:r>
      <w:r>
        <w:t xml:space="preserve"> otpuštaju DUŽNIKU dug iz točke 6. ove Nagodbe u iznosima, kako slijedi:</w:t>
      </w:r>
    </w:p>
    <w:p w:rsidRDefault="00D87530" w:rsidP="00D87530" w:rsidR="00D87530">
      <w:pPr>
        <w:spacing w:after="0"/>
        <w:jc w:val="both"/>
      </w:pPr>
    </w:p>
    <w:p w:rsidRDefault="00D87530" w:rsidP="00D87530" w:rsidR="00D87530">
      <w:pPr>
        <w:spacing w:after="0"/>
        <w:jc w:val="both"/>
      </w:pPr>
      <w:r>
        <w:t xml:space="preserve">- vjerovnik FINANCIJSKA AGENCIJA, Zagreb, Vrtni put 3, OIB: 85821130368 s ukupno utvrđenom tražbinom u iznosu od 156,02 kn, otpušta DUŽNIKU dug u iznosu od 62,41 kn, </w:t>
      </w:r>
    </w:p>
    <w:p w:rsidRDefault="00D87530" w:rsidP="00D87530" w:rsidR="00D87530">
      <w:pPr>
        <w:spacing w:after="0"/>
        <w:jc w:val="both"/>
      </w:pPr>
    </w:p>
    <w:p w:rsidRDefault="00D87530" w:rsidP="00D87530" w:rsidR="00D87530">
      <w:pPr>
        <w:spacing w:after="0"/>
        <w:jc w:val="both"/>
      </w:pPr>
      <w:r>
        <w:lastRenderedPageBreak/>
        <w:t xml:space="preserve">- vjerovnik FOND ZA ZAŠTITU OKOLIŠA I ENERGETSKU UČINKOVITOST, Zagreb, Ksaver 208, OIB: 85828625994 s ukupno utvrđenom tražbinom u iznosu od 36.724,97 kn, otpušta DUŽNIKU dug u iznosu od 14.689,99 kn, </w:t>
      </w:r>
    </w:p>
    <w:p w:rsidRDefault="00D87530" w:rsidP="00D87530" w:rsidR="00D87530">
      <w:pPr>
        <w:spacing w:after="0"/>
        <w:jc w:val="both"/>
      </w:pPr>
    </w:p>
    <w:p w:rsidRDefault="00D87530" w:rsidP="00D87530" w:rsidR="00D87530">
      <w:pPr>
        <w:spacing w:after="0"/>
        <w:jc w:val="both"/>
      </w:pPr>
      <w:r>
        <w:t xml:space="preserve">- vjerovnik GRAD KRIŽEVCI, Križevci, I. Z. </w:t>
      </w:r>
      <w:proofErr w:type="spellStart"/>
      <w:r>
        <w:t>Dijankovečkog</w:t>
      </w:r>
      <w:proofErr w:type="spellEnd"/>
      <w:r>
        <w:t xml:space="preserve"> 12, OIB: 35435239132 s ukupno utvrđenom tražbinom u iznosu od 6.740,08 kn, otpušta DUŽNIKU dug u iznosu od </w:t>
      </w:r>
    </w:p>
    <w:p w:rsidRDefault="00D87530" w:rsidP="00D87530" w:rsidR="00D87530">
      <w:pPr>
        <w:spacing w:after="0"/>
        <w:jc w:val="both"/>
      </w:pPr>
      <w:r>
        <w:t xml:space="preserve">2.696,03 kn, </w:t>
      </w:r>
    </w:p>
    <w:p w:rsidRDefault="00D87530" w:rsidP="00D87530" w:rsidR="00D87530">
      <w:pPr>
        <w:spacing w:after="0"/>
        <w:jc w:val="both"/>
      </w:pPr>
    </w:p>
    <w:p w:rsidRDefault="00D87530" w:rsidP="00D87530" w:rsidR="00D87530">
      <w:pPr>
        <w:spacing w:after="0"/>
        <w:jc w:val="both"/>
      </w:pPr>
      <w:r>
        <w:t xml:space="preserve">- vjerovnik GRAD OSIJEK, Osijek, Ulica Franje Kuhača 9, OIB: 30050049642 s ukupno utvrđenom tražbinom u iznosu od 5.808,95 kn, otpušta DUŽNIKU dug u iznosu od 2.323,58 kn, </w:t>
      </w:r>
    </w:p>
    <w:p w:rsidRDefault="00D87530" w:rsidP="00D87530" w:rsidR="00D87530">
      <w:pPr>
        <w:spacing w:after="0"/>
        <w:jc w:val="both"/>
      </w:pPr>
    </w:p>
    <w:p w:rsidRDefault="00D87530" w:rsidP="00D87530" w:rsidR="00D87530">
      <w:pPr>
        <w:spacing w:after="0"/>
        <w:jc w:val="both"/>
      </w:pPr>
      <w:r>
        <w:t xml:space="preserve">- vjerovnik GRAD RIJEKA, Rijeka, Korzo 16, OIB: 54382731928 s ukupno utvrđenom tražbinom u iznosu od 9.948,00 kn, otpušta DUŽNIKU dug u iznosu od 3.979,20 kn, </w:t>
      </w:r>
    </w:p>
    <w:p w:rsidRDefault="00D87530" w:rsidP="00D87530" w:rsidR="00D87530">
      <w:pPr>
        <w:spacing w:after="0"/>
        <w:jc w:val="both"/>
      </w:pPr>
    </w:p>
    <w:p w:rsidRDefault="00D87530" w:rsidP="00D87530" w:rsidR="00D87530">
      <w:pPr>
        <w:spacing w:after="0"/>
        <w:jc w:val="both"/>
      </w:pPr>
      <w:r>
        <w:t xml:space="preserve">- vjerovnik GRAD ZAGREB, Zagreb, Trg S. Radića 1, OIB: 61817894937 s ukupno utvrđenom tražbinom u iznosu od 80.443,66 kn, otpušta DUŽNIKU dug u iznosu od 32.177,46 kn, </w:t>
      </w:r>
    </w:p>
    <w:p w:rsidRDefault="00D87530" w:rsidP="00D87530" w:rsidR="00D87530">
      <w:pPr>
        <w:spacing w:after="0"/>
        <w:jc w:val="both"/>
      </w:pPr>
    </w:p>
    <w:p w:rsidRDefault="00D87530" w:rsidP="00D87530" w:rsidR="00D87530">
      <w:pPr>
        <w:spacing w:after="0"/>
        <w:jc w:val="both"/>
      </w:pPr>
      <w:r>
        <w:t xml:space="preserve">- vjerovnik HEP-Operator distribucijskog sustava d.o.o., Zagreb, Ulica grada Vukovara 37, OIB: 46830600751 s ukupno utvrđenom tražbinom u iznosu od 7.003,75 kn,otpušta DUŽNIKU dug u iznosu od 2.801,50 kn, </w:t>
      </w:r>
    </w:p>
    <w:p w:rsidRDefault="00D87530" w:rsidP="00D87530" w:rsidR="00D87530">
      <w:pPr>
        <w:spacing w:after="0"/>
        <w:jc w:val="both"/>
      </w:pPr>
    </w:p>
    <w:p w:rsidRDefault="00D87530" w:rsidP="00D87530" w:rsidR="00D87530">
      <w:pPr>
        <w:spacing w:after="0"/>
        <w:jc w:val="both"/>
      </w:pPr>
      <w:r>
        <w:t xml:space="preserve">- vjerovnik HEP-Opskrba d.o.o., Zagreb, Ulica grada Vukovara 37, OIB: 63073332379 s ukupno utvrđenom tražbinom u iznosu od 9.380,50kn,otpušta DUŽNIKU dug u iznosu od 3.752,20 kn, </w:t>
      </w:r>
    </w:p>
    <w:p w:rsidRDefault="00D87530" w:rsidP="00D87530" w:rsidR="00D87530">
      <w:pPr>
        <w:spacing w:after="0"/>
        <w:jc w:val="both"/>
      </w:pPr>
    </w:p>
    <w:p w:rsidRDefault="00D87530" w:rsidP="00D87530" w:rsidR="00D87530">
      <w:pPr>
        <w:spacing w:after="0"/>
        <w:jc w:val="both"/>
      </w:pPr>
      <w:r>
        <w:t xml:space="preserve">- vjerovnik HEP-PLIN d.o.o., Osijek, Cara </w:t>
      </w:r>
      <w:proofErr w:type="spellStart"/>
      <w:r>
        <w:t>Hadrijana</w:t>
      </w:r>
      <w:proofErr w:type="spellEnd"/>
      <w:r>
        <w:t xml:space="preserve"> 7, OIB: 41317489366 s ukupno utvrđenom tražbinom u iznosu od 176,73 kn, otpušta DUŽNIKU dug u iznosu od 70,69kn, </w:t>
      </w:r>
    </w:p>
    <w:p w:rsidRDefault="00D87530" w:rsidP="00D87530" w:rsidR="00D87530">
      <w:pPr>
        <w:spacing w:after="0"/>
        <w:jc w:val="both"/>
      </w:pPr>
    </w:p>
    <w:p w:rsidRDefault="00D87530" w:rsidP="00D87530" w:rsidR="00D87530">
      <w:pPr>
        <w:spacing w:after="0"/>
        <w:jc w:val="both"/>
      </w:pPr>
      <w:r>
        <w:t xml:space="preserve">- vjerovnik HEP-Toplinarstvo d.o.o., Zagreb, </w:t>
      </w:r>
      <w:proofErr w:type="spellStart"/>
      <w:r>
        <w:t>Miševečka</w:t>
      </w:r>
      <w:proofErr w:type="spellEnd"/>
      <w:r>
        <w:t xml:space="preserve"> 15/a, OIB: 15907062900 s ukupno utvrđenom tražbinom u iznosu od 1.001,46 kn, otpušta DUŽNIKU dug u iznosu od 400,58 kn, </w:t>
      </w:r>
    </w:p>
    <w:p w:rsidRDefault="00D87530" w:rsidP="00D87530" w:rsidR="00D87530">
      <w:pPr>
        <w:spacing w:after="0"/>
        <w:jc w:val="both"/>
      </w:pPr>
    </w:p>
    <w:p w:rsidRDefault="00D87530" w:rsidP="00D87530" w:rsidR="00D87530">
      <w:pPr>
        <w:spacing w:after="0"/>
        <w:jc w:val="both"/>
      </w:pPr>
      <w:r>
        <w:t xml:space="preserve">- vjerovnik HRVATSKE ŠUME društvo s ograničenom odgovornošću, Zagreb, Ul. Ljudevita Farkaša </w:t>
      </w:r>
      <w:proofErr w:type="spellStart"/>
      <w:r>
        <w:t>Vukotinovića</w:t>
      </w:r>
      <w:proofErr w:type="spellEnd"/>
      <w:r>
        <w:t xml:space="preserve"> 2, OIB: 69693144506 s ukupno utvrđenom tražbinom u iznosu od 5.927,87 kn,otpušta DUŽNIKU dug u iznosu od 2.371,15kn, </w:t>
      </w:r>
    </w:p>
    <w:p w:rsidRDefault="00D87530" w:rsidP="00D87530" w:rsidR="00D87530">
      <w:pPr>
        <w:spacing w:after="0"/>
        <w:jc w:val="both"/>
      </w:pPr>
    </w:p>
    <w:p w:rsidRDefault="00D87530" w:rsidP="00D87530" w:rsidR="00D87530">
      <w:pPr>
        <w:spacing w:after="0"/>
        <w:jc w:val="both"/>
      </w:pPr>
      <w:r>
        <w:t xml:space="preserve">- vjerovnik HRVATSKE VODE, Zagreb, Grada Vukovara 220, OIB: 28921383001 s ukupno utvrđenom tražbinom u iznosu od 17.529,72 kn,otpušta DUŽNIKU dug u iznosu od 7.011,89 kn, </w:t>
      </w:r>
    </w:p>
    <w:p w:rsidRDefault="00D87530" w:rsidP="00D87530" w:rsidR="00D87530">
      <w:pPr>
        <w:spacing w:after="0"/>
        <w:jc w:val="both"/>
      </w:pPr>
    </w:p>
    <w:p w:rsidRDefault="00D87530" w:rsidP="00D87530" w:rsidR="00D87530">
      <w:pPr>
        <w:numPr>
          <w:ilvl w:val="0"/>
          <w:numId w:val="48"/>
        </w:numPr>
        <w:spacing w:after="0"/>
        <w:jc w:val="both"/>
      </w:pPr>
      <w:r>
        <w:t xml:space="preserve">Vjerovnici </w:t>
      </w:r>
      <w:r>
        <w:rPr>
          <w:rFonts w:cs="Tahoma"/>
          <w:b/>
        </w:rPr>
        <w:t xml:space="preserve">SKUPINE B – </w:t>
      </w:r>
      <w:r>
        <w:rPr>
          <w:b/>
        </w:rPr>
        <w:t xml:space="preserve">TIJELA JAVNE UPRAVE I DRUŠTVA U VEĆINSKOM DRŽAVNOM VLASNIŠTVU </w:t>
      </w:r>
      <w:r>
        <w:t>pristaju na otpust duga i na otplatu preostalog iznosa tražbine u 5 (pet) godina, uz 1 godinu počeka (1+4); jednake mjesečne rate, 1. rata dospijeva godinu dana od dana pravomoćnosti nagodbe na nadležnom Trgovačkom sudu, uz kamatu 4,5 % p. a. za vrijeme počeka i otplate.</w:t>
      </w:r>
    </w:p>
    <w:p w:rsidRDefault="00D87530" w:rsidP="00D87530" w:rsidR="00D87530">
      <w:pPr>
        <w:spacing w:after="0"/>
        <w:ind w:left="720"/>
        <w:contextualSpacing/>
        <w:jc w:val="both"/>
      </w:pPr>
    </w:p>
    <w:p w:rsidRDefault="00D87530" w:rsidP="00D87530" w:rsidR="00D87530">
      <w:pPr>
        <w:numPr>
          <w:ilvl w:val="0"/>
          <w:numId w:val="48"/>
        </w:numPr>
        <w:spacing w:after="0"/>
        <w:jc w:val="both"/>
      </w:pPr>
      <w:r>
        <w:lastRenderedPageBreak/>
        <w:t xml:space="preserve">DUŽNIK se obvezuje vjerovnicima </w:t>
      </w:r>
      <w:r>
        <w:rPr>
          <w:rFonts w:cs="Tahoma"/>
          <w:b/>
        </w:rPr>
        <w:t xml:space="preserve">SKUPINE B – </w:t>
      </w:r>
      <w:r>
        <w:rPr>
          <w:b/>
        </w:rPr>
        <w:t>TIJELA JAVNE UPRAVE I DRUŠTVA U VEĆINSKOM DRŽAVNOM VLASNIŠTVU</w:t>
      </w:r>
      <w:r>
        <w:t xml:space="preserve"> isplatiti ostatak duga pod uvjetima iz točke 8. ove </w:t>
      </w:r>
      <w:proofErr w:type="spellStart"/>
      <w:r>
        <w:t>Predstečajne</w:t>
      </w:r>
      <w:proofErr w:type="spellEnd"/>
      <w:r>
        <w:t xml:space="preserve"> nagodbe u pojedinačnim iznosima ostatka utvrđene tražbine, kako slijedi:</w:t>
      </w:r>
    </w:p>
    <w:p w:rsidRDefault="00D87530" w:rsidP="00D87530" w:rsidR="00D87530">
      <w:pPr>
        <w:spacing w:after="0"/>
        <w:jc w:val="both"/>
      </w:pPr>
    </w:p>
    <w:p w:rsidRDefault="00D87530" w:rsidP="00D87530" w:rsidR="00D87530">
      <w:pPr>
        <w:spacing w:after="0"/>
        <w:jc w:val="both"/>
        <w:rPr>
          <w:rFonts w:cs="Tahoma" w:eastAsia="Calibri"/>
        </w:rPr>
      </w:pPr>
      <w:r>
        <w:rPr>
          <w:rFonts w:cs="Tahoma" w:eastAsia="Calibri"/>
        </w:rPr>
        <w:t xml:space="preserve">- vjerovniku FINANCIJSKA AGENCIJA, Zagreb, Vrtni put 3, OIB: 85821130368 DUŽNIK se obvezuje isplatiti ostatak utvrđene tražbine u iznosu od 93,61kn, </w:t>
      </w:r>
    </w:p>
    <w:p w:rsidRDefault="00D87530" w:rsidP="00D87530" w:rsidR="00D87530">
      <w:pPr>
        <w:spacing w:after="0"/>
        <w:jc w:val="both"/>
        <w:rPr>
          <w:rFonts w:cs="Tahoma" w:eastAsia="Calibri"/>
        </w:rPr>
      </w:pPr>
    </w:p>
    <w:p w:rsidRDefault="00D87530" w:rsidP="00D87530" w:rsidR="00D87530">
      <w:pPr>
        <w:spacing w:after="0"/>
        <w:jc w:val="both"/>
        <w:rPr>
          <w:rFonts w:cs="Tahoma" w:eastAsia="Calibri"/>
        </w:rPr>
      </w:pPr>
      <w:r>
        <w:rPr>
          <w:rFonts w:cs="Tahoma" w:eastAsia="Calibri"/>
        </w:rPr>
        <w:t xml:space="preserve">- vjerovniku FOND ZA ZAŠTITU OKOLIŠA I ENERGETSKU UČINKOVITOST, Zagreb, Ksaver 208, OIB: 85828625994 DUŽNIK se obvezuje isplatiti ostatak utvrđene tražbine u iznosu od 22.034,98 kn, </w:t>
      </w:r>
    </w:p>
    <w:p w:rsidRDefault="00D87530" w:rsidP="00D87530" w:rsidR="00D87530">
      <w:pPr>
        <w:spacing w:after="0"/>
        <w:jc w:val="both"/>
        <w:rPr>
          <w:rFonts w:cs="Tahoma" w:eastAsia="Calibri"/>
        </w:rPr>
      </w:pPr>
    </w:p>
    <w:p w:rsidRDefault="00D87530" w:rsidP="00D87530" w:rsidR="00D87530">
      <w:pPr>
        <w:spacing w:after="0"/>
        <w:jc w:val="both"/>
        <w:rPr>
          <w:rFonts w:cs="Tahoma" w:eastAsia="Calibri"/>
        </w:rPr>
      </w:pPr>
      <w:r>
        <w:rPr>
          <w:rFonts w:cs="Tahoma" w:eastAsia="Calibri"/>
        </w:rPr>
        <w:t xml:space="preserve">- vjerovniku GRAD KRIŽEVCI, Križevci, I. Z. </w:t>
      </w:r>
      <w:proofErr w:type="spellStart"/>
      <w:r>
        <w:rPr>
          <w:rFonts w:cs="Tahoma" w:eastAsia="Calibri"/>
        </w:rPr>
        <w:t>Dijankovečkog</w:t>
      </w:r>
      <w:proofErr w:type="spellEnd"/>
      <w:r>
        <w:rPr>
          <w:rFonts w:cs="Tahoma" w:eastAsia="Calibri"/>
        </w:rPr>
        <w:t xml:space="preserve"> 12, OIB: 35435239132 DUŽNIK se obvezuje isplatiti ostatak utvrđene tražbine u iznosu od 4.044,05 kn, </w:t>
      </w:r>
    </w:p>
    <w:p w:rsidRDefault="00D87530" w:rsidP="00D87530" w:rsidR="00D87530">
      <w:pPr>
        <w:spacing w:after="0"/>
        <w:jc w:val="both"/>
        <w:rPr>
          <w:rFonts w:cs="Tahoma" w:eastAsia="Calibri"/>
        </w:rPr>
      </w:pPr>
    </w:p>
    <w:p w:rsidRDefault="00D87530" w:rsidP="00D87530" w:rsidR="00D87530">
      <w:pPr>
        <w:spacing w:after="0"/>
        <w:jc w:val="both"/>
        <w:rPr>
          <w:rFonts w:cs="Tahoma" w:eastAsia="Calibri"/>
        </w:rPr>
      </w:pPr>
      <w:r>
        <w:rPr>
          <w:rFonts w:cs="Tahoma" w:eastAsia="Calibri"/>
        </w:rPr>
        <w:t xml:space="preserve">- vjerovniku GRAD OSIJEK, Osijek, Ulica Franje Kuhača 9, OIB: 30050049642 DUŽNIK se obvezuje isplatiti ostatak utvrđene tražbine u iznosu od 3.485,37kn, </w:t>
      </w:r>
    </w:p>
    <w:p w:rsidRDefault="00D87530" w:rsidP="00D87530" w:rsidR="00D87530">
      <w:pPr>
        <w:spacing w:after="0"/>
        <w:jc w:val="both"/>
        <w:rPr>
          <w:rFonts w:cs="Tahoma" w:eastAsia="Calibri"/>
        </w:rPr>
      </w:pPr>
    </w:p>
    <w:p w:rsidRDefault="00D87530" w:rsidP="00D87530" w:rsidR="00D87530">
      <w:pPr>
        <w:spacing w:after="0"/>
        <w:jc w:val="both"/>
        <w:rPr>
          <w:rFonts w:cs="Tahoma" w:eastAsia="Calibri"/>
        </w:rPr>
      </w:pPr>
      <w:r>
        <w:rPr>
          <w:rFonts w:cs="Tahoma" w:eastAsia="Calibri"/>
        </w:rPr>
        <w:t xml:space="preserve">- vjerovniku GRAD RIJEKA, Rijeka, Korzo 16, OIB: 54382731928 DUŽNIK se obvezuje isplatiti ostatak utvrđene tražbine u iznosu od 5.968,80 kn, </w:t>
      </w:r>
    </w:p>
    <w:p w:rsidRDefault="00D87530" w:rsidP="00D87530" w:rsidR="00D87530">
      <w:pPr>
        <w:spacing w:after="0"/>
        <w:jc w:val="both"/>
        <w:rPr>
          <w:rFonts w:cs="Tahoma" w:eastAsia="Calibri"/>
        </w:rPr>
      </w:pPr>
    </w:p>
    <w:p w:rsidRDefault="00D87530" w:rsidP="00D87530" w:rsidR="00D87530">
      <w:pPr>
        <w:spacing w:after="0"/>
        <w:jc w:val="both"/>
        <w:rPr>
          <w:rFonts w:cs="Tahoma" w:eastAsia="Calibri"/>
        </w:rPr>
      </w:pPr>
      <w:r>
        <w:rPr>
          <w:rFonts w:cs="Tahoma" w:eastAsia="Calibri"/>
        </w:rPr>
        <w:t xml:space="preserve">- vjerovniku GRAD ZAGREB, Zagreb, Trg S. Radića 1, OIB: 61817894937 DUŽNIK se obvezuje isplatiti ostatak utvrđene tražbine u iznosu od 48.266,20 kn, </w:t>
      </w:r>
    </w:p>
    <w:p w:rsidRDefault="00D87530" w:rsidP="00D87530" w:rsidR="00D87530">
      <w:pPr>
        <w:spacing w:after="0"/>
        <w:jc w:val="both"/>
        <w:rPr>
          <w:rFonts w:cs="Tahoma" w:eastAsia="Calibri"/>
        </w:rPr>
      </w:pPr>
    </w:p>
    <w:p w:rsidRDefault="00D87530" w:rsidP="00D87530" w:rsidR="00D87530">
      <w:pPr>
        <w:spacing w:after="0"/>
        <w:jc w:val="both"/>
        <w:rPr>
          <w:rFonts w:cs="Tahoma" w:eastAsia="Calibri"/>
        </w:rPr>
      </w:pPr>
      <w:r>
        <w:rPr>
          <w:rFonts w:cs="Tahoma" w:eastAsia="Calibri"/>
        </w:rPr>
        <w:t xml:space="preserve">- vjerovniku HEP-Operator distribucijskog sustava d.o.o., Zagreb, Ulica grada Vukovara 37, OIB: 46830600751 DUŽNIK se obvezuje isplatiti ostatak utvrđene tražbine u iznosu od 4.202,25 kn, </w:t>
      </w:r>
    </w:p>
    <w:p w:rsidRDefault="00D87530" w:rsidP="00D87530" w:rsidR="00D87530">
      <w:pPr>
        <w:spacing w:after="0"/>
        <w:jc w:val="both"/>
        <w:rPr>
          <w:rFonts w:cs="Tahoma" w:eastAsia="Calibri"/>
        </w:rPr>
      </w:pPr>
    </w:p>
    <w:p w:rsidRDefault="00D87530" w:rsidP="00D87530" w:rsidR="00D87530">
      <w:pPr>
        <w:spacing w:after="0"/>
        <w:jc w:val="both"/>
        <w:rPr>
          <w:rFonts w:cs="Tahoma" w:eastAsia="Calibri"/>
        </w:rPr>
      </w:pPr>
      <w:r>
        <w:rPr>
          <w:rFonts w:cs="Tahoma" w:eastAsia="Calibri"/>
        </w:rPr>
        <w:t xml:space="preserve">- vjerovniku HEP-Opskrba d.o.o., Zagreb, Ulica grada Vukovara 37, OIB: 63073332379 DUŽNIK se obvezuje isplatiti ostatak utvrđene tražbine u iznosu od 5.628,30kn, </w:t>
      </w:r>
    </w:p>
    <w:p w:rsidRDefault="00D87530" w:rsidP="00D87530" w:rsidR="00D87530">
      <w:pPr>
        <w:spacing w:after="0"/>
        <w:jc w:val="both"/>
        <w:rPr>
          <w:rFonts w:cs="Tahoma" w:eastAsia="Calibri"/>
        </w:rPr>
      </w:pPr>
    </w:p>
    <w:p w:rsidRDefault="00D87530" w:rsidP="00D87530" w:rsidR="00D87530">
      <w:pPr>
        <w:spacing w:after="0"/>
        <w:jc w:val="both"/>
        <w:rPr>
          <w:rFonts w:cs="Tahoma" w:eastAsia="Calibri"/>
        </w:rPr>
      </w:pPr>
      <w:r>
        <w:rPr>
          <w:rFonts w:cs="Tahoma" w:eastAsia="Calibri"/>
        </w:rPr>
        <w:t xml:space="preserve">- vjerovniku HEP-PLIN d.o.o., Osijek, Cara </w:t>
      </w:r>
      <w:proofErr w:type="spellStart"/>
      <w:r>
        <w:rPr>
          <w:rFonts w:cs="Tahoma" w:eastAsia="Calibri"/>
        </w:rPr>
        <w:t>Hadrijana</w:t>
      </w:r>
      <w:proofErr w:type="spellEnd"/>
      <w:r>
        <w:rPr>
          <w:rFonts w:cs="Tahoma" w:eastAsia="Calibri"/>
        </w:rPr>
        <w:t xml:space="preserve"> 7, OIB: 41317489366 DUŽNIK se obvezuje isplatiti ostatak utvrđene tražbine u iznosu od 106,04kn, </w:t>
      </w:r>
    </w:p>
    <w:p w:rsidRDefault="00D87530" w:rsidP="00D87530" w:rsidR="00D87530">
      <w:pPr>
        <w:spacing w:after="0"/>
        <w:jc w:val="both"/>
        <w:rPr>
          <w:rFonts w:cs="Tahoma" w:eastAsia="Calibri"/>
        </w:rPr>
      </w:pPr>
    </w:p>
    <w:p w:rsidRDefault="00D87530" w:rsidP="00D87530" w:rsidR="00D87530">
      <w:pPr>
        <w:spacing w:after="0"/>
        <w:jc w:val="both"/>
        <w:rPr>
          <w:rFonts w:cs="Tahoma" w:eastAsia="Calibri"/>
        </w:rPr>
      </w:pPr>
      <w:r>
        <w:rPr>
          <w:rFonts w:cs="Tahoma" w:eastAsia="Calibri"/>
        </w:rPr>
        <w:t xml:space="preserve">- vjerovniku HEP-Toplinarstvo d.o.o., Zagreb, </w:t>
      </w:r>
      <w:proofErr w:type="spellStart"/>
      <w:r>
        <w:rPr>
          <w:rFonts w:cs="Tahoma" w:eastAsia="Calibri"/>
        </w:rPr>
        <w:t>Miševečka</w:t>
      </w:r>
      <w:proofErr w:type="spellEnd"/>
      <w:r>
        <w:rPr>
          <w:rFonts w:cs="Tahoma" w:eastAsia="Calibri"/>
        </w:rPr>
        <w:t xml:space="preserve"> 15/a, OIB: 15907062900 DUŽNIK se obvezuje isplatiti ostatak utvrđene tražbine u iznosu od 600,88 kn, </w:t>
      </w:r>
    </w:p>
    <w:p w:rsidRDefault="00D87530" w:rsidP="00D87530" w:rsidR="00D87530">
      <w:pPr>
        <w:spacing w:after="0"/>
        <w:jc w:val="both"/>
        <w:rPr>
          <w:rFonts w:cs="Tahoma" w:eastAsia="Calibri"/>
        </w:rPr>
      </w:pPr>
    </w:p>
    <w:p w:rsidRDefault="00D87530" w:rsidP="00D87530" w:rsidR="00D87530">
      <w:pPr>
        <w:spacing w:after="0"/>
        <w:jc w:val="both"/>
        <w:rPr>
          <w:rFonts w:cs="Tahoma" w:eastAsia="Calibri"/>
        </w:rPr>
      </w:pPr>
      <w:r>
        <w:rPr>
          <w:rFonts w:cs="Tahoma" w:eastAsia="Calibri"/>
        </w:rPr>
        <w:t xml:space="preserve">- vjerovniku HRVATSKE ŠUME društvo s ograničenom odgovornošću, Zagreb, Ul. Ljudevita Farkaša </w:t>
      </w:r>
      <w:proofErr w:type="spellStart"/>
      <w:r>
        <w:rPr>
          <w:rFonts w:cs="Tahoma" w:eastAsia="Calibri"/>
        </w:rPr>
        <w:t>Vukotinovića</w:t>
      </w:r>
      <w:proofErr w:type="spellEnd"/>
      <w:r>
        <w:rPr>
          <w:rFonts w:cs="Tahoma" w:eastAsia="Calibri"/>
        </w:rPr>
        <w:t xml:space="preserve"> 2, OIB: 69693144506 DUŽNIK se obvezuje isplatiti ostatak utvrđene tražbine u iznosu od 3.556,72kn, </w:t>
      </w:r>
    </w:p>
    <w:p w:rsidRDefault="00D87530" w:rsidP="00D87530" w:rsidR="00D87530">
      <w:pPr>
        <w:spacing w:after="0"/>
        <w:jc w:val="both"/>
        <w:rPr>
          <w:rFonts w:cs="Tahoma" w:eastAsia="Calibri"/>
        </w:rPr>
      </w:pPr>
    </w:p>
    <w:p w:rsidRDefault="00D87530" w:rsidP="00D87530" w:rsidR="00D87530">
      <w:pPr>
        <w:spacing w:after="0"/>
        <w:jc w:val="both"/>
        <w:rPr>
          <w:rFonts w:cs="Tahoma" w:eastAsia="Calibri"/>
        </w:rPr>
      </w:pPr>
      <w:r>
        <w:rPr>
          <w:rFonts w:cs="Tahoma" w:eastAsia="Calibri"/>
        </w:rPr>
        <w:t>- vjerovniku HRVATSKE VODE, Zagreb, Grada Vukovara 220, OIB: 28921383001 DUŽNIK se obvezuje isplatiti ostatak utvrđene tražbine u iznosu od 10.517,83 kn.</w:t>
      </w:r>
    </w:p>
    <w:p w:rsidRDefault="00D87530" w:rsidP="00D87530" w:rsidR="00D87530">
      <w:pPr>
        <w:spacing w:after="0"/>
        <w:rPr>
          <w:rFonts w:cs="Times New Roman" w:eastAsia="Times New Roman"/>
        </w:rPr>
      </w:pPr>
    </w:p>
    <w:p w:rsidRDefault="00D87530" w:rsidP="00D87530" w:rsidR="00D87530">
      <w:pPr>
        <w:numPr>
          <w:ilvl w:val="0"/>
          <w:numId w:val="48"/>
        </w:numPr>
        <w:spacing w:after="0"/>
        <w:jc w:val="both"/>
      </w:pPr>
      <w:r>
        <w:t>Vjerovnici SKUPINE C – DOMAĆI DOBAVLJAČI otpuštaju dug DUŽNIKU za zatezne kamate, a DUŽNIK pristaje na otpust duga.</w:t>
      </w:r>
    </w:p>
    <w:p w:rsidRDefault="00D87530" w:rsidP="00D87530" w:rsidR="00D87530">
      <w:pPr>
        <w:spacing w:after="0"/>
        <w:jc w:val="both"/>
      </w:pPr>
    </w:p>
    <w:p w:rsidRDefault="00D87530" w:rsidP="00D87530" w:rsidR="00D87530">
      <w:pPr>
        <w:numPr>
          <w:ilvl w:val="0"/>
          <w:numId w:val="48"/>
        </w:numPr>
        <w:spacing w:after="0"/>
        <w:jc w:val="both"/>
      </w:pPr>
      <w:r>
        <w:lastRenderedPageBreak/>
        <w:t xml:space="preserve">Vjerovnici SKUPINE C – DOMAĆI DOBAVLJAČI otpuštaju DUŽNIKU dug iz točke 11. ove </w:t>
      </w:r>
      <w:proofErr w:type="spellStart"/>
      <w:r>
        <w:t>predstečajne</w:t>
      </w:r>
      <w:proofErr w:type="spellEnd"/>
      <w:r>
        <w:t xml:space="preserve"> nagodbe u iznosima, kako slijedi:</w:t>
      </w:r>
    </w:p>
    <w:p w:rsidRDefault="00D87530" w:rsidP="00D87530" w:rsidR="00D87530">
      <w:pPr>
        <w:spacing w:after="0"/>
      </w:pPr>
    </w:p>
    <w:p w:rsidRDefault="00D87530" w:rsidP="00D87530" w:rsidR="00D87530">
      <w:pPr>
        <w:spacing w:after="0"/>
        <w:jc w:val="both"/>
      </w:pPr>
      <w:r>
        <w:t xml:space="preserve">- vjerovnik KD ČISTOĆA d.o.o., Rijeka, Dolac 14, OIB: 06531901714 s utvrđenom tražbinom u iznosu od 3.083,92 kn,otpušta DUŽNIKU dug u iznosu od 70,74kn, </w:t>
      </w:r>
    </w:p>
    <w:p w:rsidRDefault="00D87530" w:rsidP="00D87530" w:rsidR="00D87530">
      <w:pPr>
        <w:spacing w:after="0"/>
        <w:jc w:val="both"/>
      </w:pPr>
    </w:p>
    <w:p w:rsidRDefault="00D87530" w:rsidP="00D87530" w:rsidR="00D87530">
      <w:pPr>
        <w:spacing w:after="0"/>
        <w:jc w:val="both"/>
      </w:pPr>
      <w:r>
        <w:t xml:space="preserve">- vjerovnik KTC d.d., Križevci, N. Tesle 18, OIB: 95970838122 s utvrđenom tražbinom u iznosu od 4.688,42 kn,otpušta DUŽNIKU dug u iznosu od 37,82kn, </w:t>
      </w:r>
    </w:p>
    <w:p w:rsidRDefault="00D87530" w:rsidP="00D87530" w:rsidR="00D87530">
      <w:pPr>
        <w:spacing w:after="0"/>
        <w:jc w:val="both"/>
      </w:pPr>
    </w:p>
    <w:p w:rsidRDefault="00D87530" w:rsidP="00D87530" w:rsidR="00D87530">
      <w:pPr>
        <w:spacing w:after="0"/>
        <w:jc w:val="both"/>
      </w:pPr>
      <w:r>
        <w:t xml:space="preserve">- vjerovnik LAGERMAX AED CROATIA d.o.o., Zagreb, Franje Lučića 23, OIB: 06465158978 s utvrđenom tražbinom u iznosu od 49.893,70 kn,otpušta DUŽNIKU dug u iznosu od 1.008,31kn, </w:t>
      </w:r>
    </w:p>
    <w:p w:rsidRDefault="00D87530" w:rsidP="00D87530" w:rsidR="00D87530">
      <w:pPr>
        <w:spacing w:after="0"/>
        <w:jc w:val="both"/>
      </w:pPr>
    </w:p>
    <w:p w:rsidRDefault="00D87530" w:rsidP="00D87530" w:rsidR="00D87530">
      <w:pPr>
        <w:spacing w:after="0"/>
        <w:jc w:val="both"/>
      </w:pPr>
      <w:r>
        <w:t xml:space="preserve">- vjerovnik u UNIKOM d.o.o., Osijek, Ružina 11/a, OIB: 07507345484 s utvrđenom tražbinom u iznosu od 1.076,52 kn,otpušta DUŽNIKU dug u iznosu od 20,77kn, </w:t>
      </w:r>
    </w:p>
    <w:p w:rsidRDefault="00D87530" w:rsidP="00D87530" w:rsidR="00D87530">
      <w:pPr>
        <w:spacing w:after="0"/>
        <w:jc w:val="both"/>
      </w:pPr>
    </w:p>
    <w:p w:rsidRDefault="00D87530" w:rsidP="00D87530" w:rsidR="00D87530">
      <w:pPr>
        <w:spacing w:after="0"/>
        <w:jc w:val="both"/>
      </w:pPr>
      <w:r>
        <w:t xml:space="preserve">- vjerovnik VODOOPSKRBA I ODVODNJA d.o.o., Zagreb, </w:t>
      </w:r>
      <w:proofErr w:type="spellStart"/>
      <w:r>
        <w:t>Folnegovićeva</w:t>
      </w:r>
      <w:proofErr w:type="spellEnd"/>
      <w:r>
        <w:t xml:space="preserve"> 1, OIB: 83416546499 s utvrđenom tražbinom u iznosu od 258,89 kn,otpušta DUŽNIKU dug u iznosu od 4,92kn, </w:t>
      </w:r>
    </w:p>
    <w:p w:rsidRDefault="00D87530" w:rsidP="00D87530" w:rsidR="00D87530">
      <w:pPr>
        <w:spacing w:after="0"/>
        <w:jc w:val="both"/>
      </w:pPr>
    </w:p>
    <w:p w:rsidRDefault="00D87530" w:rsidP="00D87530" w:rsidR="00D87530">
      <w:pPr>
        <w:spacing w:after="0"/>
        <w:jc w:val="both"/>
      </w:pPr>
      <w:r>
        <w:t xml:space="preserve">- vjerovnik VODOVOD - OSIJEK d.o.o., Osijek, Poljski Put 1, OIB: 43654507669 s utvrđenom tražbinom u iznosu od 606,65 kn,otpušta DUŽNIKU dug u iznosu od 6,82kn, </w:t>
      </w:r>
    </w:p>
    <w:p w:rsidRDefault="00D87530" w:rsidP="00D87530" w:rsidR="00D87530">
      <w:pPr>
        <w:spacing w:after="0"/>
        <w:jc w:val="both"/>
      </w:pPr>
    </w:p>
    <w:p w:rsidRDefault="00D87530" w:rsidP="00D87530" w:rsidR="00D87530">
      <w:pPr>
        <w:spacing w:after="0"/>
        <w:jc w:val="both"/>
      </w:pPr>
      <w:r>
        <w:t xml:space="preserve">- vjerovnik KD VODOVOD I KANALIZACIJA d.o.o., Rijeka, Dolac 14, OIB: 80805858278 s utvrđenom tražbinom u iznosu od 254,64 kn,otpušta DUŽNIKU dug u iznosu od 3,99kn, </w:t>
      </w:r>
    </w:p>
    <w:p w:rsidRDefault="00D87530" w:rsidP="00D87530" w:rsidR="00D87530">
      <w:pPr>
        <w:spacing w:after="0"/>
        <w:jc w:val="both"/>
      </w:pPr>
    </w:p>
    <w:p w:rsidRDefault="00D87530" w:rsidP="00D87530" w:rsidR="00D87530">
      <w:pPr>
        <w:spacing w:after="0"/>
        <w:jc w:val="both"/>
      </w:pPr>
      <w:r>
        <w:t>- vjerovnik  INA-Industrija nafte d.d., Zagreb, Avenija V. Holjevca 10, OIB: 27759560625 s utvrđenom tražbinom u iznosu od 22.202,29 kn, otpušta DUŽNIKU dug u iznosu od 284,35 kn.</w:t>
      </w:r>
    </w:p>
    <w:p w:rsidRDefault="00D87530" w:rsidP="00D87530" w:rsidR="00D87530">
      <w:pPr>
        <w:spacing w:after="0"/>
        <w:jc w:val="both"/>
      </w:pPr>
    </w:p>
    <w:p w:rsidRDefault="00D87530" w:rsidP="00D87530" w:rsidR="00D87530">
      <w:pPr>
        <w:spacing w:after="0"/>
        <w:jc w:val="both"/>
      </w:pPr>
      <w:r>
        <w:t>- vjerovnik ZAGREBAČKI HOLDING d.o.o., Zagreb, Ulica grada Vukovara 41, OIB: 85584865987 s utvrđenom tražbinom u iznosu od 477,50 kn,otpušta DUŽNIKU dug u iznosu od 5,45kn.</w:t>
      </w:r>
    </w:p>
    <w:p w:rsidRDefault="00D87530" w:rsidP="00D87530" w:rsidR="00D87530">
      <w:pPr>
        <w:spacing w:after="0"/>
        <w:jc w:val="both"/>
      </w:pPr>
    </w:p>
    <w:p w:rsidRDefault="00D87530" w:rsidP="00D87530" w:rsidR="00D87530">
      <w:pPr>
        <w:numPr>
          <w:ilvl w:val="0"/>
          <w:numId w:val="48"/>
        </w:numPr>
        <w:spacing w:after="0"/>
        <w:jc w:val="both"/>
      </w:pPr>
      <w:r>
        <w:t>Vjerovnici SKUPINE C – DOMAĆI DOBAVLJAČI otpuštaju dug DUŽNIKU u visini od 40% glavnice duga, a DUŽNIK pristaje na otpust duga.</w:t>
      </w:r>
    </w:p>
    <w:p w:rsidRDefault="00D87530" w:rsidP="00D87530" w:rsidR="00D87530">
      <w:pPr>
        <w:spacing w:after="0"/>
        <w:jc w:val="both"/>
      </w:pPr>
    </w:p>
    <w:p w:rsidRDefault="00D87530" w:rsidP="00D87530" w:rsidR="00D87530">
      <w:pPr>
        <w:numPr>
          <w:ilvl w:val="0"/>
          <w:numId w:val="48"/>
        </w:numPr>
        <w:spacing w:after="0"/>
        <w:jc w:val="both"/>
      </w:pPr>
      <w:r>
        <w:t xml:space="preserve">Vjerovnici SKUPINE C – DOMAĆI DOBAVLJAČI otpuštaju DUŽNIKU dug iz točke 12. ove </w:t>
      </w:r>
      <w:proofErr w:type="spellStart"/>
      <w:r>
        <w:t>predstečajne</w:t>
      </w:r>
      <w:proofErr w:type="spellEnd"/>
      <w:r>
        <w:t xml:space="preserve"> nagodbe u iznosima, kako slijedi:</w:t>
      </w:r>
    </w:p>
    <w:p w:rsidRDefault="00D87530" w:rsidP="00D87530" w:rsidR="00D87530">
      <w:pPr>
        <w:spacing w:after="0"/>
        <w:jc w:val="both"/>
      </w:pPr>
    </w:p>
    <w:p w:rsidRDefault="00D87530" w:rsidP="00D87530" w:rsidR="00D87530">
      <w:pPr>
        <w:spacing w:after="0"/>
        <w:jc w:val="both"/>
      </w:pPr>
      <w:r>
        <w:t xml:space="preserve">- vjerovnik ALBOX d.o.o., </w:t>
      </w:r>
      <w:proofErr w:type="spellStart"/>
      <w:r>
        <w:t>Ložišća</w:t>
      </w:r>
      <w:proofErr w:type="spellEnd"/>
      <w:r>
        <w:t xml:space="preserve">, </w:t>
      </w:r>
      <w:proofErr w:type="spellStart"/>
      <w:r>
        <w:t>Ložišća</w:t>
      </w:r>
      <w:proofErr w:type="spellEnd"/>
      <w:r>
        <w:t xml:space="preserve"> </w:t>
      </w:r>
      <w:proofErr w:type="spellStart"/>
      <w:r>
        <w:t>bb</w:t>
      </w:r>
      <w:proofErr w:type="spellEnd"/>
      <w:r>
        <w:t xml:space="preserve">, OIB: 42764034773s utvrđenom tražbinom u iznosu od 269,07 kn,otpušta DUŽNIKU dug u iznosu od 107,63kn, </w:t>
      </w:r>
    </w:p>
    <w:p w:rsidRDefault="00D87530" w:rsidP="00D87530" w:rsidR="00D87530">
      <w:pPr>
        <w:spacing w:after="0"/>
        <w:jc w:val="both"/>
      </w:pPr>
    </w:p>
    <w:p w:rsidRDefault="00D87530" w:rsidP="00D87530" w:rsidR="00D87530">
      <w:pPr>
        <w:spacing w:after="0"/>
        <w:jc w:val="both"/>
      </w:pPr>
      <w:r>
        <w:t xml:space="preserve">- vjerovnik ALILOVIĆ IVAN, Tenja, Ante Kovačića 82, OIB: 73835140143, kao vlasnik obrta ALILI obrt za pražnjenje septičkih jama i </w:t>
      </w:r>
      <w:proofErr w:type="spellStart"/>
      <w:r>
        <w:t>odštopavanje</w:t>
      </w:r>
      <w:proofErr w:type="spellEnd"/>
      <w:r>
        <w:t xml:space="preserve"> kanalizacije, </w:t>
      </w:r>
      <w:proofErr w:type="spellStart"/>
      <w:r>
        <w:t>vl</w:t>
      </w:r>
      <w:proofErr w:type="spellEnd"/>
      <w:r>
        <w:t xml:space="preserve">. Ivan </w:t>
      </w:r>
      <w:proofErr w:type="spellStart"/>
      <w:r>
        <w:t>Alilović</w:t>
      </w:r>
      <w:proofErr w:type="spellEnd"/>
      <w:r>
        <w:t xml:space="preserve">, Tenja, Ante Kovačića 82, OIB: 73835140143 s utvrđenom tražbinom u iznosu od 193,82 kn,otpušta DUŽNIKU dug u iznosu od 77,53kn, </w:t>
      </w:r>
    </w:p>
    <w:p w:rsidRDefault="00D87530" w:rsidP="00D87530" w:rsidR="00D87530">
      <w:pPr>
        <w:spacing w:after="0"/>
        <w:jc w:val="both"/>
      </w:pPr>
    </w:p>
    <w:p w:rsidRDefault="00D87530" w:rsidP="00D87530" w:rsidR="00D87530">
      <w:pPr>
        <w:spacing w:after="0"/>
        <w:jc w:val="both"/>
      </w:pPr>
      <w:r>
        <w:lastRenderedPageBreak/>
        <w:t xml:space="preserve">- vjerovnik AUTO BENUSSI d.o.o., Pula, Industrijska ulica 2/D, OIB: 96262119913 s utvrđenom tražbinom u iznosu od 100,00kn,otpušta DUŽNIKU dug u iznosu od 40,00kn, </w:t>
      </w:r>
    </w:p>
    <w:p w:rsidRDefault="00D87530" w:rsidP="00D87530" w:rsidR="00D87530">
      <w:pPr>
        <w:spacing w:after="0"/>
        <w:jc w:val="both"/>
      </w:pPr>
    </w:p>
    <w:p w:rsidRDefault="00D87530" w:rsidP="00D87530" w:rsidR="00D87530">
      <w:pPr>
        <w:spacing w:after="0"/>
        <w:jc w:val="both"/>
      </w:pPr>
      <w:r>
        <w:t xml:space="preserve">- vjerovnik BERTOVIĆ IVAN, Ogulin, Sveti Rok 80, OIB: 44757944669, kao vlasnik obrta VULKANIZERSKI OBRT I POPRAVAK VOZILA "AUTO BERTOVIĆ", IVAN BERTOVIĆ, OGULIN, SVETI ROK 80, OIB: 44757944669 s utvrđenom tražbinom u iznosu od 1.093,75kn,otpušta DUŽNIKU dug u iznosu od 437,50kn, </w:t>
      </w:r>
    </w:p>
    <w:p w:rsidRDefault="00D87530" w:rsidP="00D87530" w:rsidR="00D87530">
      <w:pPr>
        <w:spacing w:after="0"/>
        <w:jc w:val="both"/>
      </w:pPr>
    </w:p>
    <w:p w:rsidRDefault="00D87530" w:rsidP="00D87530" w:rsidR="00D87530">
      <w:pPr>
        <w:spacing w:after="0"/>
        <w:jc w:val="both"/>
      </w:pPr>
      <w:r>
        <w:t xml:space="preserve">- vjerovnik VUKONIĆ TOMISLAV, Križevci, Ul. Ivana Gundulića 28, OIB: 23166508224, kao vlasnik obrta AUTOMEHANIČARSKA RADIONA, obrt za usluge, </w:t>
      </w:r>
      <w:proofErr w:type="spellStart"/>
      <w:r>
        <w:t>vl</w:t>
      </w:r>
      <w:proofErr w:type="spellEnd"/>
      <w:r>
        <w:t xml:space="preserve">. Tomislav </w:t>
      </w:r>
      <w:proofErr w:type="spellStart"/>
      <w:r>
        <w:t>Vukonić</w:t>
      </w:r>
      <w:proofErr w:type="spellEnd"/>
      <w:r>
        <w:t xml:space="preserve">, Križevci, Ul. Ivana Gundulića 28, OIB: 23166508224 s utvrđenom tražbinom u iznosu od 2.142,50 kn,otpušta DUŽNIKU dug u iznosu od 857,00kn, </w:t>
      </w:r>
    </w:p>
    <w:p w:rsidRDefault="00D87530" w:rsidP="00D87530" w:rsidR="00D87530">
      <w:pPr>
        <w:spacing w:after="0"/>
        <w:jc w:val="both"/>
      </w:pPr>
    </w:p>
    <w:p w:rsidRDefault="00D87530" w:rsidP="00D87530" w:rsidR="00D87530">
      <w:pPr>
        <w:spacing w:after="0"/>
        <w:jc w:val="both"/>
      </w:pPr>
      <w:r>
        <w:t xml:space="preserve">- vjerovnik AUTOSPRINT d.o.o., Požega, Fra Kaje </w:t>
      </w:r>
      <w:proofErr w:type="spellStart"/>
      <w:r>
        <w:t>Adžića</w:t>
      </w:r>
      <w:proofErr w:type="spellEnd"/>
      <w:r>
        <w:t xml:space="preserve"> 43, OIB: 97091962300 s utvrđenom tražbinom u iznosu od 360,00kn,otpušta DUŽNIKU dug u iznosu od 144,00kn, </w:t>
      </w:r>
    </w:p>
    <w:p w:rsidRDefault="00D87530" w:rsidP="00D87530" w:rsidR="00D87530">
      <w:pPr>
        <w:spacing w:after="0"/>
        <w:jc w:val="both"/>
      </w:pPr>
    </w:p>
    <w:p w:rsidRDefault="00D87530" w:rsidP="00D87530" w:rsidR="00D87530">
      <w:pPr>
        <w:spacing w:after="0"/>
        <w:jc w:val="both"/>
      </w:pPr>
      <w:r>
        <w:t xml:space="preserve">- vjerovnik  BENUSSI d.o.o., Fažana, Fažanska cesta 86, OIB: 87971197112, s utvrđenom tražbinom u iznosu od 2.855,81 kn, otpušta DUŽNIKU dug u iznosu od 1.142,32 kn, </w:t>
      </w:r>
    </w:p>
    <w:p w:rsidRDefault="00D87530" w:rsidP="00D87530" w:rsidR="00D87530">
      <w:pPr>
        <w:spacing w:after="0"/>
        <w:jc w:val="both"/>
      </w:pPr>
    </w:p>
    <w:p w:rsidRDefault="00D87530" w:rsidP="00D87530" w:rsidR="00D87530">
      <w:pPr>
        <w:spacing w:after="0"/>
        <w:jc w:val="both"/>
      </w:pPr>
      <w:r>
        <w:t xml:space="preserve">- vjerovnik BRCKOVIĆ JOSIP, Zagreb, </w:t>
      </w:r>
      <w:proofErr w:type="spellStart"/>
      <w:r>
        <w:t>Čulinečka</w:t>
      </w:r>
      <w:proofErr w:type="spellEnd"/>
      <w:r>
        <w:t xml:space="preserve"> 87, OIB: 47590958254, kao vlasnik obrta "BMB" LABORATORIJ ZA BAŽDARENJE I POPRAVAK MJERILA TLAKA I TEMPERATURE, VL. JOSIP BRCKOVIĆ, ZAGREB, ČULINEČKA 87, OIB: 47590958254 s utvrđenom tražbinom u iznosu od 1.200,00kn,otpušta DUŽNIKU dug u iznosu od 480,00kn, </w:t>
      </w:r>
    </w:p>
    <w:p w:rsidRDefault="00D87530" w:rsidP="00D87530" w:rsidR="00D87530">
      <w:pPr>
        <w:spacing w:after="0"/>
        <w:jc w:val="both"/>
      </w:pPr>
    </w:p>
    <w:p w:rsidRDefault="00D87530" w:rsidP="00D87530" w:rsidR="00D87530">
      <w:pPr>
        <w:spacing w:after="0"/>
        <w:jc w:val="both"/>
      </w:pPr>
      <w:r>
        <w:t xml:space="preserve">- vjerovnik BOMARK AMBALAŽA d.o.o., Varaždin, Ivana Severa 15, OIB: 26897480147 s utvrđenom tražbinom u iznosu od 759,38kn,otpušta DUŽNIKU dug u iznosu od 303,75kn, </w:t>
      </w:r>
    </w:p>
    <w:p w:rsidRDefault="00D87530" w:rsidP="00D87530" w:rsidR="00D87530">
      <w:pPr>
        <w:spacing w:after="0"/>
        <w:jc w:val="both"/>
      </w:pPr>
    </w:p>
    <w:p w:rsidRDefault="00D87530" w:rsidP="00D87530" w:rsidR="00D87530">
      <w:pPr>
        <w:spacing w:after="0"/>
        <w:jc w:val="both"/>
      </w:pPr>
      <w:r>
        <w:t xml:space="preserve">- vjerovnik ĆUBELIĆ IVAN, Zagreb, Side Košutić 8, OIB: 16581798633, kao vlasnik obrta AUTOPRIJEVOZNIK, VL. IVAN ĆUBELIĆ, ZAGREB, SIDE KOŠUTIĆ 8, OIB: 16581798633 s utvrđenom tražbinom u iznosu od 1.000,00kn,otpušta DUŽNIKU dug u iznosu od 400,00kn, </w:t>
      </w:r>
    </w:p>
    <w:p w:rsidRDefault="00D87530" w:rsidP="00D87530" w:rsidR="00D87530">
      <w:pPr>
        <w:spacing w:after="0"/>
        <w:jc w:val="both"/>
      </w:pPr>
    </w:p>
    <w:p w:rsidRDefault="00D87530" w:rsidP="00D87530" w:rsidR="00D87530">
      <w:pPr>
        <w:spacing w:after="0"/>
        <w:jc w:val="both"/>
      </w:pPr>
      <w:r>
        <w:t xml:space="preserve">- vjerovnik DIMNJAK d.o.o., Osijek, </w:t>
      </w:r>
      <w:proofErr w:type="spellStart"/>
      <w:r>
        <w:t>Biljska</w:t>
      </w:r>
      <w:proofErr w:type="spellEnd"/>
      <w:r>
        <w:t xml:space="preserve"> cesta 66, OIB: 93385987809 s utvrđenom tražbinom u iznosu od 526,25kn,otpušta DUŽNIKU dug u iznosu od 210,50kn, </w:t>
      </w:r>
    </w:p>
    <w:p w:rsidRDefault="00D87530" w:rsidP="00D87530" w:rsidR="00D87530">
      <w:pPr>
        <w:spacing w:after="0"/>
        <w:jc w:val="both"/>
      </w:pPr>
    </w:p>
    <w:p w:rsidRDefault="00D87530" w:rsidP="00D87530" w:rsidR="00D87530">
      <w:pPr>
        <w:spacing w:after="0"/>
        <w:jc w:val="both"/>
      </w:pPr>
      <w:r>
        <w:t xml:space="preserve">- vjerovnik DOM d.o.o., Križevci, Kalnička 52/a, OIB: 89187731748 s utvrđenom tražbinom u iznosu od 39.797,04kn,otpušta DUŽNIKU dug u iznosu od 15.918,82kn, </w:t>
      </w:r>
    </w:p>
    <w:p w:rsidRDefault="00D87530" w:rsidP="00D87530" w:rsidR="00D87530">
      <w:pPr>
        <w:spacing w:after="0"/>
        <w:jc w:val="both"/>
      </w:pPr>
    </w:p>
    <w:p w:rsidRDefault="00D87530" w:rsidP="00D87530" w:rsidR="00D87530">
      <w:pPr>
        <w:spacing w:after="0"/>
        <w:jc w:val="both"/>
      </w:pPr>
      <w:r>
        <w:t xml:space="preserve">- vjerovnik EKO SANDIA d.o.o., Novigrad Podravski, Blaža </w:t>
      </w:r>
      <w:proofErr w:type="spellStart"/>
      <w:r>
        <w:t>Mađera</w:t>
      </w:r>
      <w:proofErr w:type="spellEnd"/>
      <w:r>
        <w:t xml:space="preserve"> 84, OIB: 16172405896 s utvrđenom tražbinom u iznosu od 500,00kn,otpušta DUŽNIKU dug u iznosu od 200,00kn, </w:t>
      </w:r>
    </w:p>
    <w:p w:rsidRDefault="00D87530" w:rsidP="00D87530" w:rsidR="00D87530">
      <w:pPr>
        <w:spacing w:after="0"/>
        <w:jc w:val="both"/>
      </w:pPr>
    </w:p>
    <w:p w:rsidRDefault="00D87530" w:rsidP="00D87530" w:rsidR="00D87530">
      <w:pPr>
        <w:spacing w:after="0"/>
        <w:jc w:val="both"/>
      </w:pPr>
      <w:r>
        <w:t xml:space="preserve">- vjerovnik ELEKTROTEHNIKA d.o.o., Križevci, Ulica Nikole Tesle 16, OIB: 36530679543 s utvrđenom tražbinom u iznosu od 187,50kn,otpušta DUŽNIKU dug u iznosu od 75,00kn, </w:t>
      </w:r>
    </w:p>
    <w:p w:rsidRDefault="00D87530" w:rsidP="00D87530" w:rsidR="00D87530">
      <w:pPr>
        <w:spacing w:after="0"/>
        <w:jc w:val="both"/>
      </w:pPr>
    </w:p>
    <w:p w:rsidRDefault="00D87530" w:rsidP="00D87530" w:rsidR="00D87530">
      <w:pPr>
        <w:spacing w:after="0"/>
        <w:jc w:val="both"/>
      </w:pPr>
      <w:r>
        <w:t xml:space="preserve">- vjerovnik TENŽERA DARKO, Osijek, </w:t>
      </w:r>
      <w:proofErr w:type="spellStart"/>
      <w:r>
        <w:t>Sjenjak</w:t>
      </w:r>
      <w:proofErr w:type="spellEnd"/>
      <w:r>
        <w:t xml:space="preserve"> 41, OIB: 38108203352, kao vlasnik obrta EL - TE obrt za elektrotehničku djelatnost, </w:t>
      </w:r>
      <w:proofErr w:type="spellStart"/>
      <w:r>
        <w:t>vl</w:t>
      </w:r>
      <w:proofErr w:type="spellEnd"/>
      <w:r>
        <w:t xml:space="preserve">. Darko </w:t>
      </w:r>
      <w:proofErr w:type="spellStart"/>
      <w:r>
        <w:t>Tenžera</w:t>
      </w:r>
      <w:proofErr w:type="spellEnd"/>
      <w:r>
        <w:t xml:space="preserve">, Osijek, </w:t>
      </w:r>
      <w:proofErr w:type="spellStart"/>
      <w:r>
        <w:t>Sjenjak</w:t>
      </w:r>
      <w:proofErr w:type="spellEnd"/>
      <w:r>
        <w:t xml:space="preserve"> 41, OIB: </w:t>
      </w:r>
      <w:r>
        <w:lastRenderedPageBreak/>
        <w:t xml:space="preserve">38108203352 s utvrđenom tražbinom u iznosu od 315,00kn,otpušta DUŽNIKU dug u iznosu od 126,00kn, </w:t>
      </w:r>
    </w:p>
    <w:p w:rsidRDefault="00D87530" w:rsidP="00D87530" w:rsidR="00D87530">
      <w:pPr>
        <w:spacing w:after="0"/>
        <w:jc w:val="both"/>
      </w:pPr>
    </w:p>
    <w:p w:rsidRDefault="00D87530" w:rsidP="00D87530" w:rsidR="00D87530">
      <w:pPr>
        <w:spacing w:after="0"/>
        <w:jc w:val="both"/>
      </w:pPr>
      <w:r>
        <w:t xml:space="preserve">- vjerovnik FELIX DODO d.o.o., Pula, </w:t>
      </w:r>
      <w:proofErr w:type="spellStart"/>
      <w:r>
        <w:t>Kapitolinski</w:t>
      </w:r>
      <w:proofErr w:type="spellEnd"/>
      <w:r>
        <w:t xml:space="preserve"> trg 10, OIB: 37697092597 s utvrđenom tražbinom u iznosu od 2.000,00kn,otpušta DUŽNIKU dug u iznosu od 800,00kn, </w:t>
      </w:r>
    </w:p>
    <w:p w:rsidRDefault="00D87530" w:rsidP="00D87530" w:rsidR="00D87530">
      <w:pPr>
        <w:spacing w:after="0"/>
        <w:jc w:val="both"/>
      </w:pPr>
    </w:p>
    <w:p w:rsidRDefault="00D87530" w:rsidP="00D87530" w:rsidR="00D87530">
      <w:pPr>
        <w:spacing w:after="0"/>
        <w:jc w:val="both"/>
      </w:pPr>
      <w:r>
        <w:t xml:space="preserve">- vjerovnik GOSPODARSKI LIST d.d., Trg Bana Josipa Jelačića 3, OIB: 09377481666 s utvrđenom tražbinom u iznosu od 17.500,00kn,otpušta DUŽNIKU dug u iznosu od 7.000,00kn, </w:t>
      </w:r>
    </w:p>
    <w:p w:rsidRDefault="00D87530" w:rsidP="00D87530" w:rsidR="00D87530">
      <w:pPr>
        <w:spacing w:after="0"/>
        <w:jc w:val="both"/>
      </w:pPr>
    </w:p>
    <w:p w:rsidRDefault="00D87530" w:rsidP="00D87530" w:rsidR="00D87530">
      <w:pPr>
        <w:spacing w:after="0"/>
        <w:jc w:val="both"/>
      </w:pPr>
      <w:r>
        <w:t xml:space="preserve">- vjerovnik HODICON d.o.o., Koprivnica, Josipa </w:t>
      </w:r>
      <w:proofErr w:type="spellStart"/>
      <w:r>
        <w:t>Vargovića</w:t>
      </w:r>
      <w:proofErr w:type="spellEnd"/>
      <w:r>
        <w:t xml:space="preserve"> 2, OIB: 75897840685, čiji pravni slijednik je RSM CROATIA revizorska tvrtka d.o.o. sa sjedištem u Koprivnici, Josipa </w:t>
      </w:r>
      <w:proofErr w:type="spellStart"/>
      <w:r>
        <w:t>Vargovića</w:t>
      </w:r>
      <w:proofErr w:type="spellEnd"/>
      <w:r>
        <w:t xml:space="preserve"> 2, OIB 75897840685, s utvrđenom tražbinom u iznosu od 18.299,35kn, otpušta DUŽNIKU dug u iznosu od 7.319,74kn, </w:t>
      </w:r>
    </w:p>
    <w:p w:rsidRDefault="00D87530" w:rsidP="00D87530" w:rsidR="00D87530">
      <w:pPr>
        <w:spacing w:after="0"/>
        <w:jc w:val="both"/>
      </w:pPr>
    </w:p>
    <w:p w:rsidRDefault="00D87530" w:rsidP="00D87530" w:rsidR="00D87530">
      <w:pPr>
        <w:spacing w:after="0"/>
        <w:jc w:val="both"/>
      </w:pPr>
      <w:r>
        <w:t xml:space="preserve">- vjerovnik Hrvatski </w:t>
      </w:r>
      <w:proofErr w:type="spellStart"/>
      <w:r>
        <w:t>telekom</w:t>
      </w:r>
      <w:proofErr w:type="spellEnd"/>
      <w:r>
        <w:t xml:space="preserve"> d.d., Zagreb, Roberta Frangeša Mihanovića 9, OIB: 81793146560 s utvrđenom tražbinom u iznosu od 27.912,70kn,otpušta DUŽNIKU dug u iznosu od 11.165,08kn, </w:t>
      </w:r>
    </w:p>
    <w:p w:rsidRDefault="00D87530" w:rsidP="00D87530" w:rsidR="00D87530">
      <w:pPr>
        <w:spacing w:after="0"/>
        <w:jc w:val="both"/>
      </w:pPr>
    </w:p>
    <w:p w:rsidRDefault="00D87530" w:rsidP="00D87530" w:rsidR="00D87530">
      <w:pPr>
        <w:spacing w:after="0"/>
        <w:jc w:val="both"/>
      </w:pPr>
      <w:r>
        <w:t xml:space="preserve">- vjerovnik IT SOFT d.o.o., Jastrebarsko, </w:t>
      </w:r>
      <w:proofErr w:type="spellStart"/>
      <w:r>
        <w:t>Čabdin</w:t>
      </w:r>
      <w:proofErr w:type="spellEnd"/>
      <w:r>
        <w:t xml:space="preserve"> </w:t>
      </w:r>
      <w:proofErr w:type="spellStart"/>
      <w:r>
        <w:t>bb</w:t>
      </w:r>
      <w:proofErr w:type="spellEnd"/>
      <w:r>
        <w:t xml:space="preserve">, OIB: 69149293370 s utvrđenom tražbinom u iznosu od 1.680,00kn,otpušta DUŽNIKU dug u iznosu od 45,74kn, </w:t>
      </w:r>
    </w:p>
    <w:p w:rsidRDefault="00D87530" w:rsidP="00D87530" w:rsidR="00D87530">
      <w:pPr>
        <w:spacing w:after="0"/>
        <w:jc w:val="both"/>
      </w:pPr>
    </w:p>
    <w:p w:rsidRDefault="00D87530" w:rsidP="00D87530" w:rsidR="00D87530">
      <w:pPr>
        <w:spacing w:after="0"/>
        <w:jc w:val="both"/>
      </w:pPr>
      <w:r>
        <w:t xml:space="preserve">- vjerovnik JADRANTRANS SERVIS I TRGOVINA d.o.o., </w:t>
      </w:r>
      <w:proofErr w:type="spellStart"/>
      <w:r>
        <w:t>Dugopolje</w:t>
      </w:r>
      <w:proofErr w:type="spellEnd"/>
      <w:r>
        <w:t xml:space="preserve">, Put bana 22, OIB: 25805887462 s utvrđenom tražbinom u iznosu od 380,00kn,otpušta DUŽNIKU dug u iznosu od 98,40kn, </w:t>
      </w:r>
    </w:p>
    <w:p w:rsidRDefault="00D87530" w:rsidP="00D87530" w:rsidR="00D87530">
      <w:pPr>
        <w:spacing w:after="0"/>
        <w:jc w:val="both"/>
      </w:pPr>
    </w:p>
    <w:p w:rsidRDefault="00D87530" w:rsidP="00D87530" w:rsidR="00D87530">
      <w:pPr>
        <w:spacing w:after="0"/>
        <w:jc w:val="both"/>
      </w:pPr>
      <w:r>
        <w:t xml:space="preserve">- vjerovnik Javni bilježnik Mirjana </w:t>
      </w:r>
      <w:proofErr w:type="spellStart"/>
      <w:r>
        <w:t>Zvonarek</w:t>
      </w:r>
      <w:proofErr w:type="spellEnd"/>
      <w:r>
        <w:t xml:space="preserve">, Čakovec, Park Rudolfa </w:t>
      </w:r>
      <w:proofErr w:type="spellStart"/>
      <w:r>
        <w:t>Kropeka</w:t>
      </w:r>
      <w:proofErr w:type="spellEnd"/>
      <w:r>
        <w:t xml:space="preserve"> 2, OIB: 42291349492 s utvrđenom tražbinom u iznosu od 18,75kn,otpušta DUŽNIKU dug u iznosu od 7,50kn, </w:t>
      </w:r>
    </w:p>
    <w:p w:rsidRDefault="00D87530" w:rsidP="00D87530" w:rsidR="00D87530">
      <w:pPr>
        <w:spacing w:after="0"/>
        <w:jc w:val="both"/>
      </w:pPr>
    </w:p>
    <w:p w:rsidRDefault="00D87530" w:rsidP="00D87530" w:rsidR="00D87530">
      <w:pPr>
        <w:spacing w:after="0"/>
        <w:jc w:val="both"/>
      </w:pPr>
      <w:r>
        <w:t>- vjerovnik Javni bilježnik Nataša Jelić-</w:t>
      </w:r>
      <w:proofErr w:type="spellStart"/>
      <w:r>
        <w:t>Veršić</w:t>
      </w:r>
      <w:proofErr w:type="spellEnd"/>
      <w:r>
        <w:t xml:space="preserve">, Križevci, Mojsija Baltića 4, OIB: 96069351630 s utvrđenom tražbinom u iznosu od 88,75kn,otpušta DUŽNIKU dug u iznosu od 35,50kn, </w:t>
      </w:r>
    </w:p>
    <w:p w:rsidRDefault="00D87530" w:rsidP="00D87530" w:rsidR="00D87530">
      <w:pPr>
        <w:spacing w:after="0"/>
        <w:jc w:val="both"/>
      </w:pPr>
    </w:p>
    <w:p w:rsidRDefault="00D87530" w:rsidP="00D87530" w:rsidR="00D87530">
      <w:pPr>
        <w:spacing w:after="0"/>
        <w:jc w:val="both"/>
      </w:pPr>
      <w:r>
        <w:t xml:space="preserve">- vjerovnik KALISTO d.o.o., Bjelovar, Iločka 42, OIB: 42970862578 s utvrđenom tražbinom u iznosu od 280,00kn,otpušta DUŽNIKU dug u iznosu od 112,00kn, </w:t>
      </w:r>
    </w:p>
    <w:p w:rsidRDefault="00D87530" w:rsidP="00D87530" w:rsidR="00D87530">
      <w:pPr>
        <w:spacing w:after="0"/>
        <w:jc w:val="both"/>
      </w:pPr>
    </w:p>
    <w:p w:rsidRDefault="00D87530" w:rsidP="00D87530" w:rsidR="00D87530">
      <w:pPr>
        <w:spacing w:after="0"/>
        <w:jc w:val="both"/>
      </w:pPr>
      <w:r>
        <w:t xml:space="preserve">- vjerovnik KD ČISTOĆA d.o.o., Rijeka, Dolac 14, OIB: 06531901714 s utvrđenom tražbinom u iznosu od 3.083,92kn,otpušta DUŽNIKU dug u iznosu od 1.205,27kn, </w:t>
      </w:r>
    </w:p>
    <w:p w:rsidRDefault="00D87530" w:rsidP="00D87530" w:rsidR="00D87530">
      <w:pPr>
        <w:spacing w:after="0"/>
        <w:jc w:val="both"/>
      </w:pPr>
    </w:p>
    <w:p w:rsidRDefault="00D87530" w:rsidP="00D87530" w:rsidR="00D87530">
      <w:pPr>
        <w:spacing w:after="0"/>
        <w:jc w:val="both"/>
      </w:pPr>
      <w:r>
        <w:t xml:space="preserve">- vjerovnik KOMUNALNO PODUZEĆE d.o.o., Križevci, Ulica Drage Grdenića 7, OIB: 87214344239 s utvrđenom tražbinom u iznosu od 483,85kn,otpušta DUŽNIKU dug u iznosu od 193,54kn, </w:t>
      </w:r>
    </w:p>
    <w:p w:rsidRDefault="00D87530" w:rsidP="00D87530" w:rsidR="00D87530">
      <w:pPr>
        <w:spacing w:after="0"/>
        <w:jc w:val="both"/>
      </w:pPr>
    </w:p>
    <w:p w:rsidRDefault="00D87530" w:rsidP="00D87530" w:rsidR="00D87530">
      <w:pPr>
        <w:spacing w:after="0"/>
        <w:jc w:val="both"/>
      </w:pPr>
      <w:r>
        <w:t xml:space="preserve">- vjerovnik VRBNJAK ANICA, </w:t>
      </w:r>
      <w:proofErr w:type="spellStart"/>
      <w:r>
        <w:t>Celine</w:t>
      </w:r>
      <w:proofErr w:type="spellEnd"/>
      <w:r>
        <w:t xml:space="preserve"> 129, OIB: 35241860532, kao vlasnik obrta K O Ž A P L A S T OBRT ZA IZRADU I POPRAVAK CERADA I IZNAJMLJIVANJE ŠATORA </w:t>
      </w:r>
      <w:proofErr w:type="spellStart"/>
      <w:r>
        <w:t>vl</w:t>
      </w:r>
      <w:proofErr w:type="spellEnd"/>
      <w:r>
        <w:t xml:space="preserve">. Anica </w:t>
      </w:r>
      <w:proofErr w:type="spellStart"/>
      <w:r>
        <w:t>Vrbnjak</w:t>
      </w:r>
      <w:proofErr w:type="spellEnd"/>
      <w:r>
        <w:t xml:space="preserve">, </w:t>
      </w:r>
      <w:proofErr w:type="spellStart"/>
      <w:r>
        <w:t>Celine</w:t>
      </w:r>
      <w:proofErr w:type="spellEnd"/>
      <w:r>
        <w:t xml:space="preserve"> 129, OIB: 35241860532 s utvrđenom tražbinom u iznosu od 412,50kn,otpušta DUŽNIKU dug u iznosu od 165,00kn, </w:t>
      </w:r>
    </w:p>
    <w:p w:rsidRDefault="00D87530" w:rsidP="00D87530" w:rsidR="00D87530">
      <w:pPr>
        <w:spacing w:after="0"/>
        <w:jc w:val="both"/>
      </w:pPr>
    </w:p>
    <w:p w:rsidRDefault="00D87530" w:rsidP="00D87530" w:rsidR="00D87530">
      <w:pPr>
        <w:spacing w:after="0"/>
        <w:jc w:val="both"/>
      </w:pPr>
      <w:r>
        <w:t xml:space="preserve">- vjerovnik KTC d.d., Križevci, N. Tesle 18, OIB: 95970838122 s utvrđenom tražbinom u iznosu od 4.688,42kn,otpušta DUŽNIKU dug u iznosu od 1.796,24kn, </w:t>
      </w:r>
    </w:p>
    <w:p w:rsidRDefault="00D87530" w:rsidP="00D87530" w:rsidR="00D87530">
      <w:pPr>
        <w:spacing w:after="0"/>
        <w:jc w:val="both"/>
      </w:pPr>
    </w:p>
    <w:p w:rsidRDefault="00D87530" w:rsidP="00D87530" w:rsidR="00D87530">
      <w:pPr>
        <w:spacing w:after="0"/>
        <w:jc w:val="both"/>
      </w:pPr>
      <w:r>
        <w:t xml:space="preserve">- vjerovnik LAGERMAX AED CROATIA d.o.o., Zagreb, Franje Lučića 23, OIB: 06465158978 s utvrđenom tražbinom u iznosu od 49.893,70kn,otpušta DUŽNIKU dug u iznosu od 19.554,16kn, </w:t>
      </w:r>
    </w:p>
    <w:p w:rsidRDefault="00D87530" w:rsidP="00D87530" w:rsidR="00D87530">
      <w:pPr>
        <w:spacing w:after="0"/>
        <w:jc w:val="both"/>
      </w:pPr>
    </w:p>
    <w:p w:rsidRDefault="00D87530" w:rsidP="00D87530" w:rsidR="00D87530">
      <w:pPr>
        <w:spacing w:after="0"/>
        <w:jc w:val="both"/>
      </w:pPr>
      <w:r>
        <w:t xml:space="preserve">- vjerovnik LAUS INTERNATIONAL d.o.o., Sveta Nedjelja, Dr. Franje Tuđmana 16 B, OIB: 93039509752 s utvrđenom tražbinom u iznosu od 1.116,55kn,otpušta DUŽNIKU dug u iznosu od 446,62kn, </w:t>
      </w:r>
    </w:p>
    <w:p w:rsidRDefault="00D87530" w:rsidP="00D87530" w:rsidR="00D87530">
      <w:pPr>
        <w:spacing w:after="0"/>
        <w:jc w:val="both"/>
      </w:pPr>
    </w:p>
    <w:p w:rsidRDefault="00D87530" w:rsidP="00D87530" w:rsidR="00D87530">
      <w:pPr>
        <w:spacing w:after="0"/>
        <w:jc w:val="both"/>
      </w:pPr>
      <w:r>
        <w:t xml:space="preserve">- vjerovnik METALKOD d.o.o., </w:t>
      </w:r>
      <w:proofErr w:type="spellStart"/>
      <w:r>
        <w:t>Draškovec</w:t>
      </w:r>
      <w:proofErr w:type="spellEnd"/>
      <w:r>
        <w:t xml:space="preserve">, Prvomajska 11, OIB: 81210511294 s utvrđenom tražbinom u iznosu od 262,50kn,otpušta DUŽNIKU dug u iznosu od 105,00kn, </w:t>
      </w:r>
    </w:p>
    <w:p w:rsidRDefault="00D87530" w:rsidP="00D87530" w:rsidR="00D87530">
      <w:pPr>
        <w:spacing w:after="0"/>
        <w:jc w:val="both"/>
      </w:pPr>
    </w:p>
    <w:p w:rsidRDefault="00D87530" w:rsidP="00D87530" w:rsidR="00D87530">
      <w:pPr>
        <w:spacing w:after="0"/>
        <w:jc w:val="both"/>
      </w:pPr>
      <w:r>
        <w:t xml:space="preserve">- vjerovnik METRONET TELEKOMUNIKACIJE d.d., Zagreb, Ulica grada Vukovara 269/d, OIB: 23269006802 s utvrđenom tražbinom u iznosu od 2.552,29kn,otpušta DUŽNIKU dug u iznosu od 1.020,92kn, </w:t>
      </w:r>
    </w:p>
    <w:p w:rsidRDefault="00D87530" w:rsidP="00D87530" w:rsidR="00D87530">
      <w:pPr>
        <w:spacing w:after="0"/>
        <w:jc w:val="both"/>
      </w:pPr>
    </w:p>
    <w:p w:rsidRDefault="00D87530" w:rsidP="00D87530" w:rsidR="00D87530">
      <w:pPr>
        <w:spacing w:after="0"/>
        <w:jc w:val="both"/>
      </w:pPr>
      <w:r>
        <w:t xml:space="preserve">- vjerovnik MOLYDON TRGOVINA d.o.o., Sesvete, Zagrebačka 63, OIB: 23409059114 s utvrđenom tražbinom u iznosu od 127,03kn,otpušta DUŽNIKU dug u iznosu od 50,81kn, </w:t>
      </w:r>
    </w:p>
    <w:p w:rsidRDefault="00D87530" w:rsidP="00D87530" w:rsidR="00D87530">
      <w:pPr>
        <w:spacing w:after="0"/>
        <w:jc w:val="both"/>
      </w:pPr>
    </w:p>
    <w:p w:rsidRDefault="00D87530" w:rsidP="00D87530" w:rsidR="00D87530">
      <w:pPr>
        <w:spacing w:after="0"/>
        <w:jc w:val="both"/>
      </w:pPr>
      <w:r>
        <w:t xml:space="preserve">- vjerovnik Agencija za opremu pod tlakom, Zagreb, Ulica grada Vukovara 237, OIB: 07435417708 s utvrđenom tražbinom u iznosu od 212,50kn,otpušta DUŽNIKU dug u iznosu od 85,00kn, </w:t>
      </w:r>
    </w:p>
    <w:p w:rsidRDefault="00D87530" w:rsidP="00D87530" w:rsidR="00D87530">
      <w:pPr>
        <w:spacing w:after="0"/>
        <w:jc w:val="both"/>
      </w:pPr>
    </w:p>
    <w:p w:rsidRDefault="00D87530" w:rsidP="00D87530" w:rsidR="00D87530">
      <w:pPr>
        <w:spacing w:after="0"/>
        <w:jc w:val="both"/>
      </w:pPr>
      <w:r>
        <w:t xml:space="preserve">- vjerovnik  PERAN d.o.o., Zagreb, Pantovčak 96, OIB: 73127443455 s utvrđenom tražbinom u iznosu od 2.481,25kn,otpušta DUŽNIKU dug u iznosu od 992,50kn, </w:t>
      </w:r>
    </w:p>
    <w:p w:rsidRDefault="00D87530" w:rsidP="00D87530" w:rsidR="00D87530">
      <w:pPr>
        <w:spacing w:after="0"/>
        <w:jc w:val="both"/>
      </w:pPr>
    </w:p>
    <w:p w:rsidRDefault="00D87530" w:rsidP="00D87530" w:rsidR="00D87530">
      <w:pPr>
        <w:spacing w:after="0"/>
        <w:jc w:val="both"/>
      </w:pPr>
      <w:r>
        <w:t xml:space="preserve">- vjerovnik PETROL d.o.o., Zagreb, Otok, </w:t>
      </w:r>
      <w:proofErr w:type="spellStart"/>
      <w:r>
        <w:t>Oreškovićeva</w:t>
      </w:r>
      <w:proofErr w:type="spellEnd"/>
      <w:r>
        <w:t xml:space="preserve"> 6/h, OIB: 75550985023 s utvrđenom tražbinom u iznosu od 16.409,92kn,otpušta DUŽNIKU dug u iznosu od 6.563,97kn, </w:t>
      </w:r>
    </w:p>
    <w:p w:rsidRDefault="00D87530" w:rsidP="00D87530" w:rsidR="00D87530">
      <w:pPr>
        <w:spacing w:after="0"/>
        <w:jc w:val="both"/>
      </w:pPr>
    </w:p>
    <w:p w:rsidRDefault="00D87530" w:rsidP="00D87530" w:rsidR="00D87530">
      <w:pPr>
        <w:spacing w:after="0"/>
        <w:jc w:val="both"/>
      </w:pPr>
      <w:r>
        <w:t xml:space="preserve">- vjerovnik POŽAR BENZ d.o.o., Zagreb, </w:t>
      </w:r>
      <w:proofErr w:type="spellStart"/>
      <w:r>
        <w:t>Pakoštanska</w:t>
      </w:r>
      <w:proofErr w:type="spellEnd"/>
      <w:r>
        <w:t xml:space="preserve"> 5, OIB: 27841043854 s utvrđenom tražbinom u iznosu od 2.624,09kn,otpušta DUŽNIKU dug u iznosu od 1.049,64kn, </w:t>
      </w:r>
    </w:p>
    <w:p w:rsidRDefault="00D87530" w:rsidP="00D87530" w:rsidR="00D87530">
      <w:pPr>
        <w:spacing w:after="0"/>
        <w:jc w:val="both"/>
      </w:pPr>
    </w:p>
    <w:p w:rsidRDefault="00D87530" w:rsidP="00D87530" w:rsidR="00D87530">
      <w:pPr>
        <w:spacing w:after="0"/>
        <w:jc w:val="both"/>
      </w:pPr>
      <w:r>
        <w:t xml:space="preserve">- vjerovnik ZIDARIĆ KREŠIMIR, Gornja Rijeka, </w:t>
      </w:r>
      <w:proofErr w:type="spellStart"/>
      <w:r>
        <w:t>Vukšinec</w:t>
      </w:r>
      <w:proofErr w:type="spellEnd"/>
      <w:r>
        <w:t xml:space="preserve"> Riječki 29, OIB: 94041272971, kao vlasnik obrta PRIJEVOZ KOP ZIDARIĆ, Krešimir Zidarić, </w:t>
      </w:r>
      <w:proofErr w:type="spellStart"/>
      <w:r>
        <w:t>Vukšinec</w:t>
      </w:r>
      <w:proofErr w:type="spellEnd"/>
      <w:r>
        <w:t xml:space="preserve"> Riječki 29, OIB: 94041272971 s utvrđenom tražbinom u iznosu od 322,60kn,otpušta DUŽNIKU dug u iznosu od 129,04kn, </w:t>
      </w:r>
    </w:p>
    <w:p w:rsidRDefault="00D87530" w:rsidP="00D87530" w:rsidR="00D87530">
      <w:pPr>
        <w:spacing w:after="0"/>
        <w:jc w:val="both"/>
      </w:pPr>
    </w:p>
    <w:p w:rsidRDefault="00D87530" w:rsidP="00D87530" w:rsidR="00D87530">
      <w:pPr>
        <w:spacing w:after="0"/>
        <w:jc w:val="both"/>
      </w:pPr>
      <w:r>
        <w:t xml:space="preserve">- vjerovnik PSC FERENČAK d.o.o., Križevci, N. Tesle </w:t>
      </w:r>
      <w:proofErr w:type="spellStart"/>
      <w:r>
        <w:t>bb</w:t>
      </w:r>
      <w:proofErr w:type="spellEnd"/>
      <w:r>
        <w:t xml:space="preserve">, OIB: 92177469549 s utvrđenom tražbinom u iznosu od 11.392,02kn,otpušta DUŽNIKU dug u iznosu od 4.556,81kn, </w:t>
      </w:r>
    </w:p>
    <w:p w:rsidRDefault="00D87530" w:rsidP="00D87530" w:rsidR="00D87530">
      <w:pPr>
        <w:spacing w:after="0"/>
        <w:jc w:val="both"/>
      </w:pPr>
    </w:p>
    <w:p w:rsidRDefault="00D87530" w:rsidP="00D87530" w:rsidR="00D87530">
      <w:pPr>
        <w:spacing w:after="0"/>
        <w:jc w:val="both"/>
      </w:pPr>
      <w:r>
        <w:t xml:space="preserve">- vjerovnik RADIO TRSAT d.o.o., RIJEKA, ZVONIMIROVA 20/A, OIB: 79306459615 s utvrđenom tražbinom u iznosu od 1.606,90kn,otpušta DUŽNIKU dug u iznosu od 642,76kn, </w:t>
      </w:r>
    </w:p>
    <w:p w:rsidRDefault="00D87530" w:rsidP="00D87530" w:rsidR="00D87530">
      <w:pPr>
        <w:spacing w:after="0"/>
        <w:jc w:val="both"/>
      </w:pPr>
    </w:p>
    <w:p w:rsidRDefault="00D87530" w:rsidP="00D87530" w:rsidR="00D87530">
      <w:pPr>
        <w:spacing w:after="0"/>
        <w:jc w:val="both"/>
      </w:pPr>
      <w:r>
        <w:t xml:space="preserve">- vjerovnik RUBER d.o.o., Križevci, Zagrebačka 1, OIB: 17903306091 s utvrđenom tražbinom u iznosu od 1.595,76 kn,otpušta DUŽNIKU dug u iznosu od 316,67kn, </w:t>
      </w:r>
    </w:p>
    <w:p w:rsidRDefault="00D87530" w:rsidP="00D87530" w:rsidR="00D87530">
      <w:pPr>
        <w:spacing w:after="0"/>
        <w:jc w:val="both"/>
      </w:pPr>
    </w:p>
    <w:p w:rsidRDefault="00D87530" w:rsidP="00D87530" w:rsidR="00D87530">
      <w:pPr>
        <w:spacing w:after="0"/>
        <w:jc w:val="both"/>
      </w:pPr>
      <w:r>
        <w:t xml:space="preserve">- vjerovnik RAJIČIĆ STEVO, Višnjevac, Kneza Višeslava 17, OIB: 55169801461, kao vlasnik obrta RAJANS TRANSPORTI prijevoznički obrt, </w:t>
      </w:r>
      <w:proofErr w:type="spellStart"/>
      <w:r>
        <w:t>vl</w:t>
      </w:r>
      <w:proofErr w:type="spellEnd"/>
      <w:r>
        <w:t xml:space="preserve">. Stevo </w:t>
      </w:r>
      <w:proofErr w:type="spellStart"/>
      <w:r>
        <w:t>Rajičić</w:t>
      </w:r>
      <w:proofErr w:type="spellEnd"/>
      <w:r>
        <w:t xml:space="preserve">, Višnjevac, Kneza Višeslava 17, OIB: 55169801461 s utvrđenom tražbinom u iznosu od 52,28kn,otpušta DUŽNIKU dug u iznosu od 20,91kn, </w:t>
      </w:r>
    </w:p>
    <w:p w:rsidRDefault="00D87530" w:rsidP="00D87530" w:rsidR="00D87530">
      <w:pPr>
        <w:spacing w:after="0"/>
        <w:jc w:val="both"/>
      </w:pPr>
    </w:p>
    <w:p w:rsidRDefault="00D87530" w:rsidP="00D87530" w:rsidR="00D87530">
      <w:pPr>
        <w:spacing w:after="0"/>
        <w:jc w:val="both"/>
      </w:pPr>
      <w:r>
        <w:t xml:space="preserve">- vjerovnik SVIJET TONERA d.o.o., Osijek, S. Radića 22, OIB: 57185316373 s utvrđenom tražbinom u iznosu od 3.499,13kn,otpušta DUŽNIKU dug u iznosu od 1.399,65kn, </w:t>
      </w:r>
    </w:p>
    <w:p w:rsidRDefault="00D87530" w:rsidP="00D87530" w:rsidR="00D87530">
      <w:pPr>
        <w:spacing w:after="0"/>
        <w:jc w:val="both"/>
      </w:pPr>
    </w:p>
    <w:p w:rsidRDefault="00D87530" w:rsidP="00D87530" w:rsidR="00D87530">
      <w:pPr>
        <w:spacing w:after="0"/>
        <w:jc w:val="both"/>
      </w:pPr>
      <w:r>
        <w:t xml:space="preserve">- vjerovnik ŠTASNI d.o.o., Zagreb, Samoborska 294, OIB: 96874956915 s utvrđenom tražbinom u iznosu od 498,26kn,otpušta DUŽNIKU dug u iznosu od 199,30kn, </w:t>
      </w:r>
    </w:p>
    <w:p w:rsidRDefault="00D87530" w:rsidP="00D87530" w:rsidR="00D87530">
      <w:pPr>
        <w:spacing w:after="0"/>
        <w:jc w:val="both"/>
      </w:pPr>
    </w:p>
    <w:p w:rsidRDefault="00D87530" w:rsidP="00D87530" w:rsidR="00D87530">
      <w:pPr>
        <w:spacing w:after="0"/>
        <w:jc w:val="both"/>
      </w:pPr>
      <w:r>
        <w:t xml:space="preserve">- vjerovnik ŠVENDA-TARMANN CHEMIE d.o.o., </w:t>
      </w:r>
      <w:proofErr w:type="spellStart"/>
      <w:r>
        <w:t>Čehovec</w:t>
      </w:r>
      <w:proofErr w:type="spellEnd"/>
      <w:r>
        <w:t xml:space="preserve">, </w:t>
      </w:r>
      <w:proofErr w:type="spellStart"/>
      <w:r>
        <w:t>Čehovec</w:t>
      </w:r>
      <w:proofErr w:type="spellEnd"/>
      <w:r>
        <w:t xml:space="preserve"> 95, OIB: 12443607100 s utvrđenom tražbinom u iznosu od 3.462,60kn,otpušta DUŽNIKU dug u iznosu od 622,31kn, </w:t>
      </w:r>
    </w:p>
    <w:p w:rsidRDefault="00D87530" w:rsidP="00D87530" w:rsidR="00D87530">
      <w:pPr>
        <w:spacing w:after="0"/>
        <w:jc w:val="both"/>
      </w:pPr>
    </w:p>
    <w:p w:rsidRDefault="00D87530" w:rsidP="00D87530" w:rsidR="00D87530">
      <w:pPr>
        <w:spacing w:after="0"/>
        <w:jc w:val="both"/>
      </w:pPr>
      <w:r>
        <w:t xml:space="preserve">- vjerovnik TIM-KING d.o.o., Križevci, Ulica Frana Supila 24, OIB: 28777680011 s utvrđenom tražbinom u iznosu od 1.500,00kn,otpušta DUŽNIKU dug u iznosu od 600,00kn, </w:t>
      </w:r>
    </w:p>
    <w:p w:rsidRDefault="00D87530" w:rsidP="00D87530" w:rsidR="00D87530">
      <w:pPr>
        <w:spacing w:after="0"/>
        <w:jc w:val="both"/>
      </w:pPr>
    </w:p>
    <w:p w:rsidRDefault="00D87530" w:rsidP="00D87530" w:rsidR="00D87530">
      <w:pPr>
        <w:spacing w:after="0"/>
        <w:jc w:val="both"/>
      </w:pPr>
      <w:r>
        <w:t xml:space="preserve">- vjerovnik u UNIKOM d.o.o., Osijek, Ružina 11/a, OIB: 07507345484 s utvrđenom tražbinom u iznosu od 1.076,52kn,otpušta DUŽNIKU dug u iznosu od 422,30kn, </w:t>
      </w:r>
    </w:p>
    <w:p w:rsidRDefault="00D87530" w:rsidP="00D87530" w:rsidR="00D87530">
      <w:pPr>
        <w:spacing w:after="0"/>
        <w:jc w:val="both"/>
      </w:pPr>
    </w:p>
    <w:p w:rsidRDefault="00D87530" w:rsidP="00D87530" w:rsidR="00D87530">
      <w:pPr>
        <w:spacing w:after="0"/>
        <w:jc w:val="both"/>
      </w:pPr>
      <w:r>
        <w:t xml:space="preserve">- vjerovnik u UNIKOMERC d.d., Zagreb, </w:t>
      </w:r>
      <w:proofErr w:type="spellStart"/>
      <w:r>
        <w:t>Amruševa</w:t>
      </w:r>
      <w:proofErr w:type="spellEnd"/>
      <w:r>
        <w:t xml:space="preserve"> 10, OIB: 17631575832 s utvrđenom tražbinom u iznosu od 2.867,81kn,otpušta DUŽNIKU dug u iznosu od 1.147,12kn, </w:t>
      </w:r>
    </w:p>
    <w:p w:rsidRDefault="00D87530" w:rsidP="00D87530" w:rsidR="00D87530">
      <w:pPr>
        <w:spacing w:after="0"/>
        <w:jc w:val="both"/>
      </w:pPr>
    </w:p>
    <w:p w:rsidRDefault="00D87530" w:rsidP="00D87530" w:rsidR="00D87530">
      <w:pPr>
        <w:spacing w:after="0"/>
        <w:jc w:val="both"/>
      </w:pPr>
      <w:r>
        <w:t xml:space="preserve">- vjerovnik VODOOPSKRBA I ODVODNJA d.o.o., Zagreb, </w:t>
      </w:r>
      <w:proofErr w:type="spellStart"/>
      <w:r>
        <w:t>Folnegovićeva</w:t>
      </w:r>
      <w:proofErr w:type="spellEnd"/>
      <w:r>
        <w:t xml:space="preserve"> 1, OIB: 83416546499 s utvrđenom tražbinom u iznosu od 258,89kn,otpušta DUŽNIKU dug u iznosu od 101,59kn, </w:t>
      </w:r>
    </w:p>
    <w:p w:rsidRDefault="00D87530" w:rsidP="00D87530" w:rsidR="00D87530">
      <w:pPr>
        <w:spacing w:after="0"/>
        <w:jc w:val="both"/>
      </w:pPr>
    </w:p>
    <w:p w:rsidRDefault="00D87530" w:rsidP="00D87530" w:rsidR="00D87530">
      <w:pPr>
        <w:spacing w:after="0"/>
        <w:jc w:val="both"/>
      </w:pPr>
      <w:r>
        <w:t xml:space="preserve">- vjerovnik VODOVOD - OSIJEK d.o.o., Osijek, Poljski Put 1, OIB: 43654507669 s utvrđenom tražbinom u iznosu od 606,65kn,otpušta DUŽNIKU dug u iznosu od 239,93kn, </w:t>
      </w:r>
    </w:p>
    <w:p w:rsidRDefault="00D87530" w:rsidP="00D87530" w:rsidR="00D87530">
      <w:pPr>
        <w:spacing w:after="0"/>
        <w:jc w:val="both"/>
      </w:pPr>
    </w:p>
    <w:p w:rsidRDefault="00D87530" w:rsidP="00D87530" w:rsidR="00D87530">
      <w:pPr>
        <w:spacing w:after="0"/>
        <w:jc w:val="both"/>
      </w:pPr>
      <w:r>
        <w:t xml:space="preserve">- vjerovnik KD VODOVOD I KANALIZACIJA d.o.o., Rijeka, Dolac 14, OIB: 80805858278 s utvrđenom tražbinom u iznosu od 254,64kn,otpušta DUŽNIKU dug u iznosu od 100,26kn, </w:t>
      </w:r>
    </w:p>
    <w:p w:rsidRDefault="00D87530" w:rsidP="00D87530" w:rsidR="00D87530">
      <w:pPr>
        <w:spacing w:after="0"/>
        <w:jc w:val="both"/>
      </w:pPr>
    </w:p>
    <w:p w:rsidRDefault="00D87530" w:rsidP="00D87530" w:rsidR="00D87530">
      <w:pPr>
        <w:spacing w:after="0"/>
        <w:jc w:val="both"/>
      </w:pPr>
      <w:r>
        <w:t xml:space="preserve">- vjerovnik PARDON GORAN, Čepin, Kralja Tomislava 5, OIB: 58471713717, kao vlasnik obrta VULKANIZER vulkanizerska djelatnost, </w:t>
      </w:r>
      <w:proofErr w:type="spellStart"/>
      <w:r>
        <w:t>vl</w:t>
      </w:r>
      <w:proofErr w:type="spellEnd"/>
      <w:r>
        <w:t xml:space="preserve">. Goran Pardon, Čepin, Kralja Tomislava 5, OIB: 58471713717 s utvrđenom tražbinom u iznosu od 187,50kn,otpušta DUŽNIKU dug u iznosu od 75,00kn, </w:t>
      </w:r>
    </w:p>
    <w:p w:rsidRDefault="00D87530" w:rsidP="00D87530" w:rsidR="00D87530">
      <w:pPr>
        <w:spacing w:after="0"/>
        <w:jc w:val="both"/>
      </w:pPr>
    </w:p>
    <w:p w:rsidRDefault="00D87530" w:rsidP="00D87530" w:rsidR="00D87530">
      <w:pPr>
        <w:spacing w:after="0"/>
        <w:jc w:val="both"/>
      </w:pPr>
      <w:r>
        <w:t xml:space="preserve">- vjerovnik ZAGREBAČKI HOLDING d.o.o., Zagreb, Ulica grada Vukovara 41, OIB: 85584865987 s utvrđenom tražbinom u iznosu od 477,50kn,otpušta DUŽNIKU dug u iznosu od 188,82kn, </w:t>
      </w:r>
    </w:p>
    <w:p w:rsidRDefault="00D87530" w:rsidP="00D87530" w:rsidR="00D87530">
      <w:pPr>
        <w:spacing w:after="0"/>
        <w:jc w:val="both"/>
      </w:pPr>
    </w:p>
    <w:p w:rsidRDefault="00D87530" w:rsidP="00D87530" w:rsidR="00D87530">
      <w:pPr>
        <w:spacing w:after="0"/>
        <w:jc w:val="both"/>
      </w:pPr>
      <w:r>
        <w:t xml:space="preserve">- vjerovnik ZAGREBŠPED d.o.o., Zagreb, Vodovodna 20/a, OIB: 02573674713 s utvrđenom tražbinom u iznosu od 230,00kn,otpušta DUŽNIKU dug u iznosu od 92,00kn, </w:t>
      </w:r>
    </w:p>
    <w:p w:rsidRDefault="00D87530" w:rsidP="00D87530" w:rsidR="00D87530">
      <w:pPr>
        <w:spacing w:after="0"/>
        <w:jc w:val="both"/>
      </w:pPr>
    </w:p>
    <w:p w:rsidRDefault="00D87530" w:rsidP="00D87530" w:rsidR="00D87530">
      <w:pPr>
        <w:spacing w:after="0"/>
        <w:jc w:val="both"/>
      </w:pPr>
      <w:r>
        <w:lastRenderedPageBreak/>
        <w:t>- vjerovnik  INA-Industrija nafte d.d., Zagreb, Avenija V. Holjevca 10, OIB: 27759560625 s utvrđenom tražbinom u iznosu od 22.202,29 kn, otpušta DUŽNIKU dug u iznosu od 8.767,18 kn.</w:t>
      </w:r>
    </w:p>
    <w:p w:rsidRDefault="00D87530" w:rsidP="00D87530" w:rsidR="00D87530">
      <w:pPr>
        <w:spacing w:after="0"/>
        <w:jc w:val="both"/>
      </w:pPr>
    </w:p>
    <w:p w:rsidRDefault="00D87530" w:rsidP="00D87530" w:rsidR="00D87530">
      <w:pPr>
        <w:spacing w:after="0"/>
        <w:jc w:val="both"/>
      </w:pPr>
      <w:r>
        <w:t xml:space="preserve">- vjerovnik ZAJEDNIČKI ODVJETNIČKI URED Zlatko Gregurić - Tatjana </w:t>
      </w:r>
      <w:proofErr w:type="spellStart"/>
      <w:r>
        <w:t>Figač</w:t>
      </w:r>
      <w:proofErr w:type="spellEnd"/>
      <w:r>
        <w:t xml:space="preserve">-Gregurić - Hrvoje </w:t>
      </w:r>
      <w:proofErr w:type="spellStart"/>
      <w:r>
        <w:t>Mladinić</w:t>
      </w:r>
      <w:proofErr w:type="spellEnd"/>
      <w:r>
        <w:t>, Bjelovar, Mihanovićeva 15b, OIB: 70851049834 s utvrđenom tražbinom u iznosu od 937,50kn,otpušta DUŽNIKU dug u iznosu od 375,00kn.</w:t>
      </w:r>
    </w:p>
    <w:p w:rsidRDefault="00D87530" w:rsidP="00D87530" w:rsidR="00D87530">
      <w:pPr>
        <w:spacing w:after="0"/>
        <w:jc w:val="both"/>
      </w:pPr>
    </w:p>
    <w:p w:rsidRDefault="00D87530" w:rsidP="00D87530" w:rsidR="00D87530">
      <w:pPr>
        <w:numPr>
          <w:ilvl w:val="0"/>
          <w:numId w:val="48"/>
        </w:numPr>
        <w:spacing w:after="0"/>
        <w:jc w:val="both"/>
      </w:pPr>
      <w:r>
        <w:t xml:space="preserve">Vjerovnici </w:t>
      </w:r>
      <w:r>
        <w:rPr>
          <w:b/>
        </w:rPr>
        <w:t xml:space="preserve">SKUPINE C – DOMAĆI DOBAVLJAČI </w:t>
      </w:r>
      <w:r>
        <w:t xml:space="preserve">pristaju na odgodu dospjelosti ostatka duga DUŽNIKA prema njima, uz obročnu isplatu u 8 (osam) istih tromjesečnih obroka, uz razdoblje počeka (grace period) od 1 (jedne) godine od dana pravomoćnosti ove </w:t>
      </w:r>
      <w:proofErr w:type="spellStart"/>
      <w:r>
        <w:t>predstečajne</w:t>
      </w:r>
      <w:proofErr w:type="spellEnd"/>
      <w:r>
        <w:t xml:space="preserve"> nagodbe. Tijekom razdoblja počeka i obročne otplate duga ne obračunava se, niti se ne plaća kamata.</w:t>
      </w:r>
    </w:p>
    <w:p w:rsidRDefault="00D87530" w:rsidP="00D87530" w:rsidR="00D87530">
      <w:pPr>
        <w:spacing w:after="0"/>
        <w:jc w:val="both"/>
      </w:pPr>
    </w:p>
    <w:p w:rsidRDefault="00D87530" w:rsidP="00D87530" w:rsidR="00D87530">
      <w:pPr>
        <w:numPr>
          <w:ilvl w:val="0"/>
          <w:numId w:val="48"/>
        </w:numPr>
        <w:spacing w:after="0"/>
        <w:jc w:val="both"/>
      </w:pPr>
      <w:r>
        <w:t xml:space="preserve">DUŽNIK se obvezuje vjerovnicima </w:t>
      </w:r>
      <w:r>
        <w:rPr>
          <w:b/>
        </w:rPr>
        <w:t>SKUPINE C – DOMAĆI DOBAVLJAČI</w:t>
      </w:r>
      <w:r>
        <w:t xml:space="preserve"> isplatiti ostatak utvrđene tražbine pod uvjetima iz točke </w:t>
      </w:r>
      <w:r>
        <w:rPr>
          <w:color w:val="FF0000"/>
        </w:rPr>
        <w:t>14</w:t>
      </w:r>
      <w:r>
        <w:t xml:space="preserve">. ove </w:t>
      </w:r>
      <w:proofErr w:type="spellStart"/>
      <w:r>
        <w:t>Predstečajne</w:t>
      </w:r>
      <w:proofErr w:type="spellEnd"/>
      <w:r>
        <w:t xml:space="preserve"> nagodbe u pojedinačnim iznosima ostatka duga, kako slijedi:</w:t>
      </w:r>
    </w:p>
    <w:p w:rsidRDefault="00D87530" w:rsidP="00D87530" w:rsidR="00D87530">
      <w:pPr>
        <w:spacing w:after="0"/>
        <w:jc w:val="both"/>
      </w:pPr>
    </w:p>
    <w:p w:rsidRDefault="00D87530" w:rsidP="00D87530" w:rsidR="00D87530">
      <w:pPr>
        <w:spacing w:after="0"/>
        <w:jc w:val="both"/>
      </w:pPr>
      <w:r>
        <w:t xml:space="preserve">- vjerovniku ALBOX d.o.o., </w:t>
      </w:r>
      <w:proofErr w:type="spellStart"/>
      <w:r>
        <w:t>Ložišća</w:t>
      </w:r>
      <w:proofErr w:type="spellEnd"/>
      <w:r>
        <w:t xml:space="preserve">, </w:t>
      </w:r>
      <w:proofErr w:type="spellStart"/>
      <w:r>
        <w:t>Ložišća</w:t>
      </w:r>
      <w:proofErr w:type="spellEnd"/>
      <w:r>
        <w:t xml:space="preserve"> </w:t>
      </w:r>
      <w:proofErr w:type="spellStart"/>
      <w:r>
        <w:t>bb</w:t>
      </w:r>
      <w:proofErr w:type="spellEnd"/>
      <w:r>
        <w:t xml:space="preserve">, OIB: 42764034773 DUŽNIK se obvezuje isplatiti ostatak utvrđene tražbine u iznosu od 161,44kn, </w:t>
      </w:r>
    </w:p>
    <w:p w:rsidRDefault="00D87530" w:rsidP="00D87530" w:rsidR="00D87530">
      <w:pPr>
        <w:spacing w:after="0"/>
        <w:jc w:val="both"/>
      </w:pPr>
    </w:p>
    <w:p w:rsidRDefault="00D87530" w:rsidP="00D87530" w:rsidR="00D87530">
      <w:pPr>
        <w:spacing w:after="0"/>
        <w:jc w:val="both"/>
      </w:pPr>
      <w:r>
        <w:t xml:space="preserve">- vjerovniku ALILOVIĆ IVAN, Tenja, Ante Kovačića 82, OIB: 73835140143, kao vlasnik obrta ALILI obrt za pražnjenje septičkih jama i </w:t>
      </w:r>
      <w:proofErr w:type="spellStart"/>
      <w:r>
        <w:t>odštopavanje</w:t>
      </w:r>
      <w:proofErr w:type="spellEnd"/>
      <w:r>
        <w:t xml:space="preserve"> kanalizacije, </w:t>
      </w:r>
      <w:proofErr w:type="spellStart"/>
      <w:r>
        <w:t>vl</w:t>
      </w:r>
      <w:proofErr w:type="spellEnd"/>
      <w:r>
        <w:t xml:space="preserve">. Ivan </w:t>
      </w:r>
      <w:proofErr w:type="spellStart"/>
      <w:r>
        <w:t>Alilović</w:t>
      </w:r>
      <w:proofErr w:type="spellEnd"/>
      <w:r>
        <w:t xml:space="preserve">, Tenja, Ante Kovačića 82, OIB: 73835140143 DUŽNIK se obvezuje isplatiti ostatak utvrđene tražbine u iznosu od 116,29kn, </w:t>
      </w:r>
    </w:p>
    <w:p w:rsidRDefault="00D87530" w:rsidP="00D87530" w:rsidR="00D87530">
      <w:pPr>
        <w:spacing w:after="0"/>
        <w:jc w:val="both"/>
      </w:pPr>
    </w:p>
    <w:p w:rsidRDefault="00D87530" w:rsidP="00D87530" w:rsidR="00D87530">
      <w:pPr>
        <w:spacing w:after="0"/>
        <w:jc w:val="both"/>
      </w:pPr>
      <w:r>
        <w:t xml:space="preserve">- vjerovniku AUTO BENUSSI d.o.o., Pula, Industrijska ulica 2/D, OIB: 96262119913 DUŽNIK se obvezuje isplatiti ostatak utvrđene tražbine u iznosu od 60,00kn, </w:t>
      </w:r>
    </w:p>
    <w:p w:rsidRDefault="00D87530" w:rsidP="00D87530" w:rsidR="00D87530">
      <w:pPr>
        <w:spacing w:after="0"/>
        <w:jc w:val="both"/>
      </w:pPr>
    </w:p>
    <w:p w:rsidRDefault="00D87530" w:rsidP="00D87530" w:rsidR="00D87530">
      <w:pPr>
        <w:spacing w:after="0"/>
        <w:jc w:val="both"/>
      </w:pPr>
      <w:r>
        <w:t xml:space="preserve">- vjerovniku BERTOVIĆ IVAN, Ogulin, Sveti Rok 80, OIB: 44757944669, kao vlasnik obrta VULKANIZERSKI OBRT I POPRAVAK VOZILA "AUTO BERTOVIĆ", IVAN BERTOVIĆ, OGULIN, SVETI ROK 80, OIB: 44757944669 DUŽNIK se obvezuje isplatiti ostatak utvrđene tražbine u iznosu od 656,25kn, </w:t>
      </w:r>
    </w:p>
    <w:p w:rsidRDefault="00D87530" w:rsidP="00D87530" w:rsidR="00D87530">
      <w:pPr>
        <w:spacing w:after="0"/>
        <w:jc w:val="both"/>
      </w:pPr>
    </w:p>
    <w:p w:rsidRDefault="00D87530" w:rsidP="00D87530" w:rsidR="00D87530">
      <w:pPr>
        <w:spacing w:after="0"/>
        <w:jc w:val="both"/>
      </w:pPr>
      <w:r>
        <w:t xml:space="preserve">- vjerovniku VUKONIĆ TOMISLAV, Križevci, Ul. Ivana Gundulića 28, OIB: 23166508224, kao vlasnik obrta AUTOMEHANIČARSKA RADIONA, obrt za usluge, </w:t>
      </w:r>
      <w:proofErr w:type="spellStart"/>
      <w:r>
        <w:t>vl</w:t>
      </w:r>
      <w:proofErr w:type="spellEnd"/>
      <w:r>
        <w:t xml:space="preserve">. Tomislav </w:t>
      </w:r>
      <w:proofErr w:type="spellStart"/>
      <w:r>
        <w:t>Vukonić</w:t>
      </w:r>
      <w:proofErr w:type="spellEnd"/>
      <w:r>
        <w:t xml:space="preserve">, Križevci, Ul. Ivana Gundulića 28, OIB: 23166508224 DUŽNIK se obvezuje isplatiti ostatak utvrđene tražbine u iznosu od 1.285,50kn, </w:t>
      </w:r>
    </w:p>
    <w:p w:rsidRDefault="00D87530" w:rsidP="00D87530" w:rsidR="00D87530">
      <w:pPr>
        <w:spacing w:after="0"/>
        <w:jc w:val="both"/>
      </w:pPr>
    </w:p>
    <w:p w:rsidRDefault="00D87530" w:rsidP="00D87530" w:rsidR="00D87530">
      <w:pPr>
        <w:spacing w:after="0"/>
        <w:jc w:val="both"/>
      </w:pPr>
      <w:r>
        <w:t xml:space="preserve">- vjerovniku AUTOSPRINT d.o.o., Požega, Fra Kaje </w:t>
      </w:r>
      <w:proofErr w:type="spellStart"/>
      <w:r>
        <w:t>Adžića</w:t>
      </w:r>
      <w:proofErr w:type="spellEnd"/>
      <w:r>
        <w:t xml:space="preserve"> 43, OIB: 97091962300 DUŽNIK se obvezuje isplatiti ostatak utvrđene tražbine u iznosu od 216,00kn, </w:t>
      </w:r>
    </w:p>
    <w:p w:rsidRDefault="00D87530" w:rsidP="00D87530" w:rsidR="00D87530">
      <w:pPr>
        <w:spacing w:after="0"/>
        <w:jc w:val="both"/>
      </w:pPr>
    </w:p>
    <w:p w:rsidRDefault="00D87530" w:rsidP="00D87530" w:rsidR="00D87530">
      <w:pPr>
        <w:spacing w:after="0"/>
        <w:jc w:val="both"/>
      </w:pPr>
      <w:r>
        <w:t xml:space="preserve">- vjerovniku  BENUSSI d.o.o., Fažana, Fažanska cesta 86, OIB: 87971197112, DUŽNIK se obvezuje isplatiti ostatak utvrđene tražbine u iznosu od 1.713,49 kn, </w:t>
      </w:r>
    </w:p>
    <w:p w:rsidRDefault="00D87530" w:rsidP="00D87530" w:rsidR="00D87530">
      <w:pPr>
        <w:spacing w:after="0"/>
        <w:jc w:val="both"/>
      </w:pPr>
    </w:p>
    <w:p w:rsidRDefault="00D87530" w:rsidP="00D87530" w:rsidR="00D87530">
      <w:pPr>
        <w:spacing w:after="0"/>
        <w:jc w:val="both"/>
      </w:pPr>
      <w:r>
        <w:t xml:space="preserve">- vjerovniku BRCKOVIĆ JOSIP, Zagreb, </w:t>
      </w:r>
      <w:proofErr w:type="spellStart"/>
      <w:r>
        <w:t>Čulinečka</w:t>
      </w:r>
      <w:proofErr w:type="spellEnd"/>
      <w:r>
        <w:t xml:space="preserve"> 87, OIB: 47590958254, kao vlasnik obrta "BMB" LABORATORIJ ZA BAŽDARENJE I POPRAVAK MJERILA TLAKA I </w:t>
      </w:r>
      <w:r>
        <w:lastRenderedPageBreak/>
        <w:t xml:space="preserve">TEMPERATURE, VL. JOSIP BRCKOVIĆ, ZAGREB, ČULINEČKA 87, OIB: 47590958254 DUŽNIK se obvezuje isplatiti ostatak utvrđene tražbine u iznosu od 720,00kn, </w:t>
      </w:r>
    </w:p>
    <w:p w:rsidRDefault="00D87530" w:rsidP="00D87530" w:rsidR="00D87530">
      <w:pPr>
        <w:spacing w:after="0"/>
        <w:jc w:val="both"/>
      </w:pPr>
    </w:p>
    <w:p w:rsidRDefault="00D87530" w:rsidP="00D87530" w:rsidR="00D87530">
      <w:pPr>
        <w:spacing w:after="0"/>
        <w:jc w:val="both"/>
      </w:pPr>
      <w:r>
        <w:t xml:space="preserve">- vjerovniku BOMARK AMBALAŽA d.o.o., Varaždin, Ivana Severa 15, OIB: 26897480147 DUŽNIK se obvezuje isplatiti ostatak utvrđene tražbine u iznosu od 455,63kn, </w:t>
      </w:r>
    </w:p>
    <w:p w:rsidRDefault="00D87530" w:rsidP="00D87530" w:rsidR="00D87530">
      <w:pPr>
        <w:spacing w:after="0"/>
        <w:jc w:val="both"/>
      </w:pPr>
    </w:p>
    <w:p w:rsidRDefault="00D87530" w:rsidP="00D87530" w:rsidR="00D87530">
      <w:pPr>
        <w:spacing w:after="0"/>
        <w:jc w:val="both"/>
      </w:pPr>
      <w:r>
        <w:t xml:space="preserve">- vjerovniku ĆUBELIĆ IVAN, Zagreb, Side Košutić 8, OIB: 16581798633, kao vlasnik obrta AUTOPRIJEVOZNIK, VL. IVAN ĆUBELIĆ, ZAGREB, SIDE KOŠUTIĆ 8, OIB: 16581798633 DUŽNIK se obvezuje isplatiti ostatak utvrđene tražbine u iznosu od 600,00kn, </w:t>
      </w:r>
    </w:p>
    <w:p w:rsidRDefault="00D87530" w:rsidP="00D87530" w:rsidR="00D87530">
      <w:pPr>
        <w:spacing w:after="0"/>
        <w:jc w:val="both"/>
      </w:pPr>
    </w:p>
    <w:p w:rsidRDefault="00D87530" w:rsidP="00D87530" w:rsidR="00D87530">
      <w:pPr>
        <w:spacing w:after="0"/>
        <w:jc w:val="both"/>
      </w:pPr>
      <w:r>
        <w:t xml:space="preserve">- vjerovniku DIMNJAK d.o.o., Osijek, </w:t>
      </w:r>
      <w:proofErr w:type="spellStart"/>
      <w:r>
        <w:t>Biljska</w:t>
      </w:r>
      <w:proofErr w:type="spellEnd"/>
      <w:r>
        <w:t xml:space="preserve"> cesta 66, OIB: 93385987809 DUŽNIK se obvezuje isplatiti ostatak utvrđene tražbine u iznosu od 315,75kn, </w:t>
      </w:r>
    </w:p>
    <w:p w:rsidRDefault="00D87530" w:rsidP="00D87530" w:rsidR="00D87530">
      <w:pPr>
        <w:spacing w:after="0"/>
        <w:jc w:val="both"/>
      </w:pPr>
    </w:p>
    <w:p w:rsidRDefault="00D87530" w:rsidP="00D87530" w:rsidR="00D87530">
      <w:pPr>
        <w:spacing w:after="0"/>
        <w:jc w:val="both"/>
      </w:pPr>
      <w:r>
        <w:t xml:space="preserve">- vjerovniku DOM d.o.o., Križevci, Kalnička 52/a, OIB: 89187731748 DUŽNIK se obvezuje isplatiti ostatak utvrđene tražbine u iznosu od 23.878,22kn, </w:t>
      </w:r>
    </w:p>
    <w:p w:rsidRDefault="00D87530" w:rsidP="00D87530" w:rsidR="00D87530">
      <w:pPr>
        <w:spacing w:after="0"/>
        <w:jc w:val="both"/>
      </w:pPr>
    </w:p>
    <w:p w:rsidRDefault="00D87530" w:rsidP="00D87530" w:rsidR="00D87530">
      <w:pPr>
        <w:spacing w:after="0"/>
        <w:jc w:val="both"/>
      </w:pPr>
      <w:r>
        <w:t xml:space="preserve">- vjerovniku EKO SANDIA d.o.o., Novigrad Podravski, Blaža </w:t>
      </w:r>
      <w:proofErr w:type="spellStart"/>
      <w:r>
        <w:t>Mađera</w:t>
      </w:r>
      <w:proofErr w:type="spellEnd"/>
      <w:r>
        <w:t xml:space="preserve"> 84, OIB: 16172405896 DUŽNIK se obvezuje isplatiti ostatak utvrđene tražbine u iznosu od 300,00kn, </w:t>
      </w:r>
    </w:p>
    <w:p w:rsidRDefault="00D87530" w:rsidP="00D87530" w:rsidR="00D87530">
      <w:pPr>
        <w:spacing w:after="0"/>
        <w:jc w:val="both"/>
      </w:pPr>
    </w:p>
    <w:p w:rsidRDefault="00D87530" w:rsidP="00D87530" w:rsidR="00D87530">
      <w:pPr>
        <w:spacing w:after="0"/>
        <w:jc w:val="both"/>
      </w:pPr>
      <w:r>
        <w:t xml:space="preserve">- vjerovniku ELEKTROTEHNIKA d.o.o., Križevci, Ulica Nikole Tesle 16, OIB: 36530679543 DUŽNIK se obvezuje isplatiti ostatak utvrđene tražbine u iznosu od 112,50kn, </w:t>
      </w:r>
    </w:p>
    <w:p w:rsidRDefault="00D87530" w:rsidP="00D87530" w:rsidR="00D87530">
      <w:pPr>
        <w:spacing w:after="0"/>
        <w:jc w:val="both"/>
      </w:pPr>
    </w:p>
    <w:p w:rsidRDefault="00D87530" w:rsidP="00D87530" w:rsidR="00D87530">
      <w:pPr>
        <w:spacing w:after="0"/>
        <w:jc w:val="both"/>
      </w:pPr>
      <w:r>
        <w:t xml:space="preserve">- vjerovniku TENŽERA DARKO, Osijek, </w:t>
      </w:r>
      <w:proofErr w:type="spellStart"/>
      <w:r>
        <w:t>Sjenjak</w:t>
      </w:r>
      <w:proofErr w:type="spellEnd"/>
      <w:r>
        <w:t xml:space="preserve"> 41, OIB: 38108203352, kao vlasnik obrta EL - TE obrt za elektrotehničku djelatnost,</w:t>
      </w:r>
      <w:proofErr w:type="spellStart"/>
      <w:r>
        <w:t>vl</w:t>
      </w:r>
      <w:proofErr w:type="spellEnd"/>
      <w:r>
        <w:t xml:space="preserve">. Darko </w:t>
      </w:r>
      <w:proofErr w:type="spellStart"/>
      <w:r>
        <w:t>Tenžera</w:t>
      </w:r>
      <w:proofErr w:type="spellEnd"/>
      <w:r>
        <w:t xml:space="preserve">, Osijek, </w:t>
      </w:r>
      <w:proofErr w:type="spellStart"/>
      <w:r>
        <w:t>Sjenjak</w:t>
      </w:r>
      <w:proofErr w:type="spellEnd"/>
      <w:r>
        <w:t xml:space="preserve"> 41, OIB: 38108203352 DUŽNIK se obvezuje isplatiti ostatak utvrđene tražbine u iznosu od 189,00kn, </w:t>
      </w:r>
    </w:p>
    <w:p w:rsidRDefault="00D87530" w:rsidP="00D87530" w:rsidR="00D87530">
      <w:pPr>
        <w:spacing w:after="0"/>
        <w:jc w:val="both"/>
      </w:pPr>
    </w:p>
    <w:p w:rsidRDefault="00D87530" w:rsidP="00D87530" w:rsidR="00D87530">
      <w:pPr>
        <w:spacing w:after="0"/>
        <w:jc w:val="both"/>
      </w:pPr>
      <w:r>
        <w:t xml:space="preserve">- vjerovniku FELIX DODO d.o.o., Pula, </w:t>
      </w:r>
      <w:proofErr w:type="spellStart"/>
      <w:r>
        <w:t>Kapitolinski</w:t>
      </w:r>
      <w:proofErr w:type="spellEnd"/>
      <w:r>
        <w:t xml:space="preserve"> trg 10, OIB: 37697092597 DUŽNIK se obvezuje isplatiti ostatak utvrđene tražbine u iznosu od 1.200,00kn, </w:t>
      </w:r>
    </w:p>
    <w:p w:rsidRDefault="00D87530" w:rsidP="00D87530" w:rsidR="00D87530">
      <w:pPr>
        <w:spacing w:after="0"/>
        <w:jc w:val="both"/>
      </w:pPr>
    </w:p>
    <w:p w:rsidRDefault="00D87530" w:rsidP="00D87530" w:rsidR="00D87530">
      <w:pPr>
        <w:spacing w:after="0"/>
        <w:jc w:val="both"/>
      </w:pPr>
      <w:r>
        <w:t xml:space="preserve">- vjerovniku GOSPODARSKI LIST d.d.,Zagreb, Trg Bana Josipa Jelačića 3, OIB: 09377481666 DUŽNIK se obvezuje isplatiti ostatak utvrđene tražbine u iznosu od 10.500,00kn, </w:t>
      </w:r>
    </w:p>
    <w:p w:rsidRDefault="00D87530" w:rsidP="00D87530" w:rsidR="00D87530">
      <w:pPr>
        <w:spacing w:after="0"/>
        <w:jc w:val="both"/>
      </w:pPr>
    </w:p>
    <w:p w:rsidRDefault="00D87530" w:rsidP="00D87530" w:rsidR="00D87530">
      <w:pPr>
        <w:spacing w:after="0"/>
        <w:jc w:val="both"/>
      </w:pPr>
      <w:r>
        <w:t xml:space="preserve">- vjerovniku HODICON d.o.o., Koprivnica, Josipa </w:t>
      </w:r>
      <w:proofErr w:type="spellStart"/>
      <w:r>
        <w:t>Vargovića</w:t>
      </w:r>
      <w:proofErr w:type="spellEnd"/>
      <w:r>
        <w:t xml:space="preserve"> 2, OIB: 75897840685 čiji pravni slijednik je RSM CROATIA revizorska tvrtka d.o.o. sa sjedištem u Koprivnici, Josipa </w:t>
      </w:r>
      <w:proofErr w:type="spellStart"/>
      <w:r>
        <w:t>Vargovića</w:t>
      </w:r>
      <w:proofErr w:type="spellEnd"/>
      <w:r>
        <w:t xml:space="preserve"> 2, OIB 75897840685,  DUŽNIK se obvezuje isplatiti ostatak utvrđene tražbine u iznosu od 10.979,61kn, </w:t>
      </w:r>
    </w:p>
    <w:p w:rsidRDefault="00D87530" w:rsidP="00D87530" w:rsidR="00D87530">
      <w:pPr>
        <w:spacing w:after="0"/>
        <w:jc w:val="both"/>
      </w:pPr>
    </w:p>
    <w:p w:rsidRDefault="00D87530" w:rsidP="00D87530" w:rsidR="00D87530">
      <w:pPr>
        <w:spacing w:after="0"/>
        <w:jc w:val="both"/>
      </w:pPr>
      <w:r>
        <w:t xml:space="preserve">- vjerovniku Hrvatski </w:t>
      </w:r>
      <w:proofErr w:type="spellStart"/>
      <w:r>
        <w:t>telekom</w:t>
      </w:r>
      <w:proofErr w:type="spellEnd"/>
      <w:r>
        <w:t xml:space="preserve"> d.d., Zagreb, Roberta Frangeša Mihanovića 9, OIB: 81793146560 DUŽNIK se obvezuje isplatiti ostatak utvrđene tražbine u iznosu od 16.747,62kn, </w:t>
      </w:r>
    </w:p>
    <w:p w:rsidRDefault="00D87530" w:rsidP="00D87530" w:rsidR="00D87530">
      <w:pPr>
        <w:spacing w:after="0"/>
        <w:jc w:val="both"/>
      </w:pPr>
    </w:p>
    <w:p w:rsidRDefault="00D87530" w:rsidP="00D87530" w:rsidR="00D87530">
      <w:pPr>
        <w:spacing w:after="0"/>
        <w:jc w:val="both"/>
      </w:pPr>
      <w:r>
        <w:t xml:space="preserve">- vjerovniku IT SOFT d.o.o., Jastrebarsko, </w:t>
      </w:r>
      <w:proofErr w:type="spellStart"/>
      <w:r>
        <w:t>Čabdin</w:t>
      </w:r>
      <w:proofErr w:type="spellEnd"/>
      <w:r>
        <w:t xml:space="preserve"> </w:t>
      </w:r>
      <w:proofErr w:type="spellStart"/>
      <w:r>
        <w:t>bb</w:t>
      </w:r>
      <w:proofErr w:type="spellEnd"/>
      <w:r>
        <w:t xml:space="preserve">, OIB: 69149293370 DUŽNIK se obvezuje isplatiti ostatak utvrđene tražbine u iznosu od 68,61kn, </w:t>
      </w:r>
    </w:p>
    <w:p w:rsidRDefault="00D87530" w:rsidP="00D87530" w:rsidR="00D87530">
      <w:pPr>
        <w:spacing w:after="0"/>
        <w:jc w:val="both"/>
      </w:pPr>
    </w:p>
    <w:p w:rsidRDefault="00D87530" w:rsidP="00D87530" w:rsidR="00D87530">
      <w:pPr>
        <w:spacing w:after="0"/>
        <w:jc w:val="both"/>
      </w:pPr>
      <w:r>
        <w:t xml:space="preserve">- vjerovniku JADRANTRANS SERVIS I TRGOVINA d.o.o., </w:t>
      </w:r>
      <w:proofErr w:type="spellStart"/>
      <w:r>
        <w:t>Dugopolje</w:t>
      </w:r>
      <w:proofErr w:type="spellEnd"/>
      <w:r>
        <w:t xml:space="preserve">, Put bana 22, OIB: 25805887462 DUŽNIK se obvezuje isplatiti ostatak utvrđene tražbine u iznosu od 147,60kn, </w:t>
      </w:r>
    </w:p>
    <w:p w:rsidRDefault="00D87530" w:rsidP="00D87530" w:rsidR="00D87530">
      <w:pPr>
        <w:spacing w:after="0"/>
        <w:jc w:val="both"/>
      </w:pPr>
    </w:p>
    <w:p w:rsidRDefault="00D87530" w:rsidP="00D87530" w:rsidR="00D87530">
      <w:pPr>
        <w:spacing w:after="0"/>
        <w:jc w:val="both"/>
      </w:pPr>
      <w:r>
        <w:lastRenderedPageBreak/>
        <w:t xml:space="preserve">- vjerovniku Javni bilježnik Mirjana </w:t>
      </w:r>
      <w:proofErr w:type="spellStart"/>
      <w:r>
        <w:t>Zvonarek</w:t>
      </w:r>
      <w:proofErr w:type="spellEnd"/>
      <w:r>
        <w:t xml:space="preserve">, Čakovec, Park Rudolfa </w:t>
      </w:r>
      <w:proofErr w:type="spellStart"/>
      <w:r>
        <w:t>Kropeka</w:t>
      </w:r>
      <w:proofErr w:type="spellEnd"/>
      <w:r>
        <w:t xml:space="preserve"> 2, OIB: 42291349492 DUŽNIK se obvezuje isplatiti ostatak utvrđene tražbine u iznosu od 11,25kn, </w:t>
      </w:r>
    </w:p>
    <w:p w:rsidRDefault="00D87530" w:rsidP="00D87530" w:rsidR="00D87530">
      <w:pPr>
        <w:spacing w:after="0"/>
        <w:jc w:val="both"/>
      </w:pPr>
    </w:p>
    <w:p w:rsidRDefault="00D87530" w:rsidP="00D87530" w:rsidR="00D87530">
      <w:pPr>
        <w:spacing w:after="0"/>
        <w:jc w:val="both"/>
      </w:pPr>
      <w:r>
        <w:t>- vjerovniku Javni bilježnik Nataša Jelić-</w:t>
      </w:r>
      <w:proofErr w:type="spellStart"/>
      <w:r>
        <w:t>Veršić</w:t>
      </w:r>
      <w:proofErr w:type="spellEnd"/>
      <w:r>
        <w:t xml:space="preserve">, Križevci, Mojsija Baltića 4, OIB: 96069351630 DUŽNIK se obvezuje isplatiti ostatak utvrđene tražbine u iznosu od 53,25kn, </w:t>
      </w:r>
    </w:p>
    <w:p w:rsidRDefault="00D87530" w:rsidP="00D87530" w:rsidR="00D87530">
      <w:pPr>
        <w:spacing w:after="0"/>
        <w:jc w:val="both"/>
      </w:pPr>
    </w:p>
    <w:p w:rsidRDefault="00D87530" w:rsidP="00D87530" w:rsidR="00D87530">
      <w:pPr>
        <w:spacing w:after="0"/>
        <w:jc w:val="both"/>
      </w:pPr>
      <w:r>
        <w:t xml:space="preserve">- vjerovniku KALISTO d.o.o., Bjelovar, Iločka 42, OIB: 42970862578 DUŽNIK se obvezuje isplatiti ostatak utvrđene tražbine u iznosu od 168,00kn, </w:t>
      </w:r>
    </w:p>
    <w:p w:rsidRDefault="00D87530" w:rsidP="00D87530" w:rsidR="00D87530">
      <w:pPr>
        <w:spacing w:after="0"/>
        <w:jc w:val="both"/>
      </w:pPr>
    </w:p>
    <w:p w:rsidRDefault="00D87530" w:rsidP="00D87530" w:rsidR="00D87530">
      <w:pPr>
        <w:spacing w:after="0"/>
        <w:jc w:val="both"/>
      </w:pPr>
      <w:r>
        <w:t xml:space="preserve">- vjerovniku KD ČISTOĆA d.o.o., Rijeka, Dolac 14, OIB: 06531901714 DUŽNIK se obvezuje isplatiti ostatak utvrđene tražbine u iznosu od 1.807,91kn, </w:t>
      </w:r>
    </w:p>
    <w:p w:rsidRDefault="00D87530" w:rsidP="00D87530" w:rsidR="00D87530">
      <w:pPr>
        <w:spacing w:after="0"/>
        <w:jc w:val="both"/>
      </w:pPr>
    </w:p>
    <w:p w:rsidRDefault="00D87530" w:rsidP="00D87530" w:rsidR="00D87530">
      <w:pPr>
        <w:spacing w:after="0"/>
        <w:jc w:val="both"/>
      </w:pPr>
      <w:r>
        <w:t xml:space="preserve">- vjerovniku KOMUNALNO PODUZEĆE d.o.o., Križevci, Ulica Drage Grdenića 7, OIB: 87214344239 DUŽNIK se obvezuje isplatiti ostatak utvrđene tražbine u iznosu od 290,31kn, </w:t>
      </w:r>
    </w:p>
    <w:p w:rsidRDefault="00D87530" w:rsidP="00D87530" w:rsidR="00D87530">
      <w:pPr>
        <w:spacing w:after="0"/>
        <w:jc w:val="both"/>
      </w:pPr>
    </w:p>
    <w:p w:rsidRDefault="00D87530" w:rsidP="00D87530" w:rsidR="00D87530">
      <w:pPr>
        <w:spacing w:after="0"/>
        <w:jc w:val="both"/>
      </w:pPr>
      <w:r>
        <w:t xml:space="preserve">- vjerovniku VRBNJAK ANICA, </w:t>
      </w:r>
      <w:proofErr w:type="spellStart"/>
      <w:r>
        <w:t>Celine</w:t>
      </w:r>
      <w:proofErr w:type="spellEnd"/>
      <w:r>
        <w:t xml:space="preserve"> 129, OIB: 35241860532, kao vlasnik obrta K O Ž A P L A S T OBRT ZA IZRADU I POPRAVAK CERADA I IZNAJMLJIVANJE ŠATORA </w:t>
      </w:r>
      <w:proofErr w:type="spellStart"/>
      <w:r>
        <w:t>vl</w:t>
      </w:r>
      <w:proofErr w:type="spellEnd"/>
      <w:r>
        <w:t xml:space="preserve">. Anica </w:t>
      </w:r>
      <w:proofErr w:type="spellStart"/>
      <w:r>
        <w:t>Vrbnjak</w:t>
      </w:r>
      <w:proofErr w:type="spellEnd"/>
      <w:r>
        <w:t xml:space="preserve">, </w:t>
      </w:r>
      <w:proofErr w:type="spellStart"/>
      <w:r>
        <w:t>Celine</w:t>
      </w:r>
      <w:proofErr w:type="spellEnd"/>
      <w:r>
        <w:t xml:space="preserve"> 129, OIB: 35241860532 DUŽNIK se obvezuje isplatiti ostatak utvrđene tražbine u iznosu od 247,50kn, </w:t>
      </w:r>
    </w:p>
    <w:p w:rsidRDefault="00D87530" w:rsidP="00D87530" w:rsidR="00D87530">
      <w:pPr>
        <w:spacing w:after="0"/>
        <w:jc w:val="both"/>
      </w:pPr>
    </w:p>
    <w:p w:rsidRDefault="00D87530" w:rsidP="00D87530" w:rsidR="00D87530">
      <w:pPr>
        <w:spacing w:after="0"/>
        <w:jc w:val="both"/>
      </w:pPr>
      <w:r>
        <w:t xml:space="preserve">- vjerovniku KTC d.d., Križevci, N. Tesle 18, OIB: 95970838122 DUŽNIK se obvezuje isplatiti ostatak utvrđene tražbine u iznosu od 2.694,36kn, </w:t>
      </w:r>
    </w:p>
    <w:p w:rsidRDefault="00D87530" w:rsidP="00D87530" w:rsidR="00D87530">
      <w:pPr>
        <w:spacing w:after="0"/>
        <w:jc w:val="both"/>
      </w:pPr>
    </w:p>
    <w:p w:rsidRDefault="00D87530" w:rsidP="00D87530" w:rsidR="00D87530">
      <w:pPr>
        <w:spacing w:after="0"/>
        <w:jc w:val="both"/>
      </w:pPr>
      <w:r>
        <w:t xml:space="preserve">- vjerovniku LAGERMAX AED CROATIA d.o.o., Zagreb, Franje Lučića 23, OIB: 06465158978 DUŽNIK se obvezuje isplatiti ostatak utvrđene tražbine u iznosu od 29.331,23kn, </w:t>
      </w:r>
    </w:p>
    <w:p w:rsidRDefault="00D87530" w:rsidP="00D87530" w:rsidR="00D87530">
      <w:pPr>
        <w:spacing w:after="0"/>
        <w:jc w:val="both"/>
      </w:pPr>
    </w:p>
    <w:p w:rsidRDefault="00D87530" w:rsidP="00D87530" w:rsidR="00D87530">
      <w:pPr>
        <w:spacing w:after="0"/>
        <w:jc w:val="both"/>
      </w:pPr>
      <w:r>
        <w:t xml:space="preserve">- vjerovniku LAUS INTERNATIONAL d.o.o., Sveta Nedjelja, Dr. Franje Tuđmana 16 B, OIB: 93039509752 DUŽNIK se obvezuje isplatiti ostatak utvrđene tražbine u iznosu od 669,93kn, </w:t>
      </w:r>
    </w:p>
    <w:p w:rsidRDefault="00D87530" w:rsidP="00D87530" w:rsidR="00D87530">
      <w:pPr>
        <w:spacing w:after="0"/>
        <w:jc w:val="both"/>
      </w:pPr>
    </w:p>
    <w:p w:rsidRDefault="00D87530" w:rsidP="00D87530" w:rsidR="00D87530">
      <w:pPr>
        <w:spacing w:after="0"/>
        <w:jc w:val="both"/>
      </w:pPr>
      <w:r>
        <w:t xml:space="preserve">- vjerovniku METALKOD d.o.o., </w:t>
      </w:r>
      <w:proofErr w:type="spellStart"/>
      <w:r>
        <w:t>Draškovec</w:t>
      </w:r>
      <w:proofErr w:type="spellEnd"/>
      <w:r>
        <w:t xml:space="preserve">, Prvomajska 11, OIB: 81210511294 DUŽNIK se obvezuje isplatiti ostatak utvrđene tražbine u iznosu od 157,50kn, </w:t>
      </w:r>
    </w:p>
    <w:p w:rsidRDefault="00D87530" w:rsidP="00D87530" w:rsidR="00D87530">
      <w:pPr>
        <w:spacing w:after="0"/>
        <w:jc w:val="both"/>
      </w:pPr>
    </w:p>
    <w:p w:rsidRDefault="00D87530" w:rsidP="00D87530" w:rsidR="00D87530">
      <w:pPr>
        <w:spacing w:after="0"/>
        <w:jc w:val="both"/>
      </w:pPr>
      <w:r>
        <w:t xml:space="preserve">- vjerovniku METRONET TELEKOMUNIKACIJE d.d., Zagreb, Ulica grada Vukovara 269/d, OIB: 23269006802 DUŽNIK se obvezuje isplatiti ostatak utvrđene tražbine u iznosu od 1.531,37kn, </w:t>
      </w:r>
    </w:p>
    <w:p w:rsidRDefault="00D87530" w:rsidP="00D87530" w:rsidR="00D87530">
      <w:pPr>
        <w:spacing w:after="0"/>
        <w:jc w:val="both"/>
      </w:pPr>
    </w:p>
    <w:p w:rsidRDefault="00D87530" w:rsidP="00D87530" w:rsidR="00D87530">
      <w:pPr>
        <w:spacing w:after="0"/>
        <w:jc w:val="both"/>
      </w:pPr>
      <w:r>
        <w:t xml:space="preserve">- vjerovniku MOLYDON TRGOVINA d.o.o., Sesvete, Zagrebačka 63, OIB: 23409059114 DUŽNIK se obvezuje isplatiti ostatak utvrđene tražbine u iznosu od 76,22kn, </w:t>
      </w:r>
    </w:p>
    <w:p w:rsidRDefault="00D87530" w:rsidP="00D87530" w:rsidR="00D87530">
      <w:pPr>
        <w:spacing w:after="0"/>
        <w:jc w:val="both"/>
      </w:pPr>
    </w:p>
    <w:p w:rsidRDefault="00D87530" w:rsidP="00D87530" w:rsidR="00D87530">
      <w:pPr>
        <w:spacing w:after="0"/>
        <w:jc w:val="both"/>
      </w:pPr>
      <w:r>
        <w:t xml:space="preserve">- vjerovniku Agencija za opremu pod tlakom, Zagreb, Ulica grada Vukovara 237, OIB: 07435417708 DUŽNIK se obvezuje isplatiti ostatak utvrđene tražbine u iznosu od 127,50kn, </w:t>
      </w:r>
    </w:p>
    <w:p w:rsidRDefault="00D87530" w:rsidP="00D87530" w:rsidR="00D87530">
      <w:pPr>
        <w:spacing w:after="0"/>
        <w:jc w:val="both"/>
      </w:pPr>
    </w:p>
    <w:p w:rsidRDefault="00D87530" w:rsidP="00D87530" w:rsidR="00D87530">
      <w:pPr>
        <w:spacing w:after="0"/>
        <w:jc w:val="both"/>
      </w:pPr>
      <w:r>
        <w:t xml:space="preserve">- vjerovniku PERAN d.o.o., Zagreb, Pantovčak 96, OIB: 73127443455 DUŽNIK se obvezuje isplatiti ostatak utvrđene tražbine u iznosu od 1.488,75kn, </w:t>
      </w:r>
    </w:p>
    <w:p w:rsidRDefault="00D87530" w:rsidP="00D87530" w:rsidR="00D87530">
      <w:pPr>
        <w:spacing w:after="0"/>
        <w:jc w:val="both"/>
      </w:pPr>
    </w:p>
    <w:p w:rsidRDefault="00D87530" w:rsidP="00D87530" w:rsidR="00D87530">
      <w:pPr>
        <w:spacing w:after="0"/>
        <w:jc w:val="both"/>
      </w:pPr>
      <w:r>
        <w:lastRenderedPageBreak/>
        <w:t xml:space="preserve">- vjerovniku PETROL d.o.o., Zagreb, Otok, </w:t>
      </w:r>
      <w:proofErr w:type="spellStart"/>
      <w:r>
        <w:t>Oreškovićeva</w:t>
      </w:r>
      <w:proofErr w:type="spellEnd"/>
      <w:r>
        <w:t xml:space="preserve"> 6/h, OIB: 75550985023 DUŽNIK se obvezuje isplatiti ostatak utvrđene tražbine u iznosu od 9.845,95kn, </w:t>
      </w:r>
    </w:p>
    <w:p w:rsidRDefault="00D87530" w:rsidP="00D87530" w:rsidR="00D87530">
      <w:pPr>
        <w:spacing w:after="0"/>
        <w:jc w:val="both"/>
      </w:pPr>
    </w:p>
    <w:p w:rsidRDefault="00D87530" w:rsidP="00D87530" w:rsidR="00D87530">
      <w:pPr>
        <w:spacing w:after="0"/>
        <w:jc w:val="both"/>
      </w:pPr>
      <w:r>
        <w:t xml:space="preserve">- vjerovniku POŽAR BENZ d.o.o., Zagreb, </w:t>
      </w:r>
      <w:proofErr w:type="spellStart"/>
      <w:r>
        <w:t>Pakoštanska</w:t>
      </w:r>
      <w:proofErr w:type="spellEnd"/>
      <w:r>
        <w:t xml:space="preserve"> 5, OIB: 27841043854 DUŽNIK se obvezuje isplatiti ostatak utvrđene tražbine u iznosu od 1.574,45kn, </w:t>
      </w:r>
    </w:p>
    <w:p w:rsidRDefault="00D87530" w:rsidP="00D87530" w:rsidR="00D87530">
      <w:pPr>
        <w:spacing w:after="0"/>
        <w:jc w:val="both"/>
      </w:pPr>
    </w:p>
    <w:p w:rsidRDefault="00D87530" w:rsidP="00D87530" w:rsidR="00D87530">
      <w:pPr>
        <w:spacing w:after="0"/>
        <w:jc w:val="both"/>
      </w:pPr>
      <w:r>
        <w:t xml:space="preserve">- vjerovniku ZIDARIĆ KREŠIMIR, Gornja Rijeka, </w:t>
      </w:r>
      <w:proofErr w:type="spellStart"/>
      <w:r>
        <w:t>Vukšinec</w:t>
      </w:r>
      <w:proofErr w:type="spellEnd"/>
      <w:r>
        <w:t xml:space="preserve"> Riječki 29, OIB: 94041272971, kao vlasnik obrta PRIJEVOZ KOP ZIDARIĆ, Krešimir Zidarić, </w:t>
      </w:r>
      <w:proofErr w:type="spellStart"/>
      <w:r>
        <w:t>Vukšinec</w:t>
      </w:r>
      <w:proofErr w:type="spellEnd"/>
      <w:r>
        <w:t xml:space="preserve"> Riječki 29, OIB: 94041272971 DUŽNIK se obvezuje isplatiti ostatak utvrđene tražbine u iznosu od 193,56kn, </w:t>
      </w:r>
    </w:p>
    <w:p w:rsidRDefault="00D87530" w:rsidP="00D87530" w:rsidR="00D87530">
      <w:pPr>
        <w:spacing w:after="0"/>
        <w:jc w:val="both"/>
      </w:pPr>
    </w:p>
    <w:p w:rsidRDefault="00D87530" w:rsidP="00D87530" w:rsidR="00D87530">
      <w:pPr>
        <w:spacing w:after="0"/>
        <w:jc w:val="both"/>
      </w:pPr>
      <w:r>
        <w:t xml:space="preserve">- vjerovniku PSC FERENČAK d.o.o., Križevci, N. Tesle </w:t>
      </w:r>
      <w:proofErr w:type="spellStart"/>
      <w:r>
        <w:t>bb</w:t>
      </w:r>
      <w:proofErr w:type="spellEnd"/>
      <w:r>
        <w:t xml:space="preserve">, OIB: 92177469549 DUŽNIK se obvezuje isplatiti utvrđenu tražbinu u iznosu od6.835,21kn, </w:t>
      </w:r>
    </w:p>
    <w:p w:rsidRDefault="00D87530" w:rsidP="00D87530" w:rsidR="00D87530">
      <w:pPr>
        <w:spacing w:after="0"/>
        <w:jc w:val="both"/>
      </w:pPr>
    </w:p>
    <w:p w:rsidRDefault="00D87530" w:rsidP="00D87530" w:rsidR="00D87530">
      <w:pPr>
        <w:spacing w:after="0"/>
        <w:jc w:val="both"/>
      </w:pPr>
      <w:r>
        <w:t xml:space="preserve">- vjerovniku RADIO TRSAT d.o.o., RIJEKA, ZVONIMIROVA 20/A, OIB: 79306459615 DUŽNIK se obvezuje isplatiti ostatak utvrđene tražbine u iznosu od 964,14kn, </w:t>
      </w:r>
    </w:p>
    <w:p w:rsidRDefault="00D87530" w:rsidP="00D87530" w:rsidR="00D87530">
      <w:pPr>
        <w:spacing w:after="0"/>
        <w:jc w:val="both"/>
      </w:pPr>
    </w:p>
    <w:p w:rsidRDefault="00D87530" w:rsidP="00D87530" w:rsidR="00D87530">
      <w:pPr>
        <w:spacing w:after="0"/>
        <w:jc w:val="both"/>
      </w:pPr>
      <w:r>
        <w:t xml:space="preserve">- vjerovniku RUBER d.o.o., Križevci, Zagrebačka 1, OIB: 17903306091 DUŽNIK se obvezuje isplatiti ostatak utvrđene tražbine u iznosu od 475,00kn, </w:t>
      </w:r>
    </w:p>
    <w:p w:rsidRDefault="00D87530" w:rsidP="00D87530" w:rsidR="00D87530">
      <w:pPr>
        <w:spacing w:after="0"/>
        <w:jc w:val="both"/>
      </w:pPr>
    </w:p>
    <w:p w:rsidRDefault="00D87530" w:rsidP="00D87530" w:rsidR="00D87530">
      <w:pPr>
        <w:spacing w:after="0"/>
        <w:jc w:val="both"/>
      </w:pPr>
      <w:r>
        <w:t xml:space="preserve">- vjerovniku RAJIČIĆ STEVO, Višnjevac, Kneza Višeslava 17, OIB: 55169801461, kao vlasnik obrta RAJANS TRANSPORTI prijevoznički obrt, </w:t>
      </w:r>
      <w:proofErr w:type="spellStart"/>
      <w:r>
        <w:t>vl</w:t>
      </w:r>
      <w:proofErr w:type="spellEnd"/>
      <w:r>
        <w:t xml:space="preserve">. Stevo </w:t>
      </w:r>
      <w:proofErr w:type="spellStart"/>
      <w:r>
        <w:t>Rajičić</w:t>
      </w:r>
      <w:proofErr w:type="spellEnd"/>
      <w:r>
        <w:t xml:space="preserve">, Višnjevac, Kneza Višeslava 17, OIB: 55169801461 DUŽNIK se obvezuje isplatiti ostatak utvrđene tražbine u iznosu od 31,37kn, </w:t>
      </w:r>
    </w:p>
    <w:p w:rsidRDefault="00D87530" w:rsidP="00D87530" w:rsidR="00D87530">
      <w:pPr>
        <w:spacing w:after="0"/>
        <w:jc w:val="both"/>
      </w:pPr>
    </w:p>
    <w:p w:rsidRDefault="00D87530" w:rsidP="00D87530" w:rsidR="00D87530">
      <w:pPr>
        <w:spacing w:after="0"/>
        <w:jc w:val="both"/>
      </w:pPr>
      <w:r>
        <w:t xml:space="preserve">- vjerovniku SVIJET TONERA d.o.o., Osijek, S. Radića 22, OIB: 57185316373 DUŽNIK se obvezuje isplatiti ostatak utvrđene tražbine u iznosu od 2.099,48kn, </w:t>
      </w:r>
    </w:p>
    <w:p w:rsidRDefault="00D87530" w:rsidP="00D87530" w:rsidR="00D87530">
      <w:pPr>
        <w:spacing w:after="0"/>
        <w:jc w:val="both"/>
      </w:pPr>
    </w:p>
    <w:p w:rsidRDefault="00D87530" w:rsidP="00D87530" w:rsidR="00D87530">
      <w:pPr>
        <w:spacing w:after="0"/>
        <w:jc w:val="both"/>
      </w:pPr>
      <w:r>
        <w:t xml:space="preserve">- vjerovniku ŠTASNI d.o.o., Zagreb, Samoborska 294, OIB: 96874956915 DUŽNIK se obvezuje isplatiti ostatak utvrđene tražbine u iznosu od 298,96kn, </w:t>
      </w:r>
    </w:p>
    <w:p w:rsidRDefault="00D87530" w:rsidP="00D87530" w:rsidR="00D87530">
      <w:pPr>
        <w:spacing w:after="0"/>
        <w:jc w:val="both"/>
      </w:pPr>
    </w:p>
    <w:p w:rsidRDefault="00D87530" w:rsidP="00D87530" w:rsidR="00D87530">
      <w:pPr>
        <w:spacing w:after="0"/>
        <w:jc w:val="both"/>
      </w:pPr>
      <w:r>
        <w:t xml:space="preserve">- vjerovniku ŠVENDA-TARMANN CHEMIE d.o.o., </w:t>
      </w:r>
      <w:proofErr w:type="spellStart"/>
      <w:r>
        <w:t>Čehovec</w:t>
      </w:r>
      <w:proofErr w:type="spellEnd"/>
      <w:r>
        <w:t xml:space="preserve">, </w:t>
      </w:r>
      <w:proofErr w:type="spellStart"/>
      <w:r>
        <w:t>Čehovec</w:t>
      </w:r>
      <w:proofErr w:type="spellEnd"/>
      <w:r>
        <w:t xml:space="preserve"> 95, OIB: 12443607100 DUŽNIK se obvezuje isplatiti ostatak utvrđene tražbine u iznosu od 933,46kn, </w:t>
      </w:r>
    </w:p>
    <w:p w:rsidRDefault="00D87530" w:rsidP="00D87530" w:rsidR="00D87530">
      <w:pPr>
        <w:spacing w:after="0"/>
        <w:jc w:val="both"/>
      </w:pPr>
    </w:p>
    <w:p w:rsidRDefault="00D87530" w:rsidP="00D87530" w:rsidR="00D87530">
      <w:pPr>
        <w:spacing w:after="0"/>
        <w:jc w:val="both"/>
      </w:pPr>
      <w:r>
        <w:t xml:space="preserve">- vjerovniku TIM-KING d.o.o., Križevci, Ulica Frana Supila 24, OIB: 28777680011 DUŽNIK se obvezuje isplatiti ostatak utvrđene tražbine u iznosu od 900,00kn, </w:t>
      </w:r>
    </w:p>
    <w:p w:rsidRDefault="00D87530" w:rsidP="00D87530" w:rsidR="00D87530">
      <w:pPr>
        <w:spacing w:after="0"/>
        <w:jc w:val="both"/>
      </w:pPr>
    </w:p>
    <w:p w:rsidRDefault="00D87530" w:rsidP="00D87530" w:rsidR="00D87530">
      <w:pPr>
        <w:spacing w:after="0"/>
        <w:jc w:val="both"/>
      </w:pPr>
      <w:r>
        <w:t xml:space="preserve">- vjerovniku UNIKOM d.o.o., Osijek, Ružina 11/a, OIB: 07507345484 DUŽNIK se obvezuje isplatiti ostatak utvrđene tražbine u iznosu od 633,45kn, </w:t>
      </w:r>
    </w:p>
    <w:p w:rsidRDefault="00D87530" w:rsidP="00D87530" w:rsidR="00D87530">
      <w:pPr>
        <w:spacing w:after="0"/>
        <w:jc w:val="both"/>
      </w:pPr>
    </w:p>
    <w:p w:rsidRDefault="00D87530" w:rsidP="00D87530" w:rsidR="00D87530">
      <w:pPr>
        <w:spacing w:after="0"/>
        <w:jc w:val="both"/>
      </w:pPr>
      <w:r>
        <w:t xml:space="preserve">- vjerovniku UNIKOMERC d.d., Zagreb, </w:t>
      </w:r>
      <w:proofErr w:type="spellStart"/>
      <w:r>
        <w:t>Amruševa</w:t>
      </w:r>
      <w:proofErr w:type="spellEnd"/>
      <w:r>
        <w:t xml:space="preserve"> 10, OIB: 17631575832 DUŽNIK se obvezuje isplatiti ostatak utvrđene tražbine u iznosu od 1.720,69kn, </w:t>
      </w:r>
    </w:p>
    <w:p w:rsidRDefault="00D87530" w:rsidP="00D87530" w:rsidR="00D87530">
      <w:pPr>
        <w:spacing w:after="0"/>
        <w:jc w:val="both"/>
      </w:pPr>
    </w:p>
    <w:p w:rsidRDefault="00D87530" w:rsidP="00D87530" w:rsidR="00D87530">
      <w:pPr>
        <w:spacing w:after="0"/>
        <w:jc w:val="both"/>
      </w:pPr>
      <w:r>
        <w:t xml:space="preserve">- vjerovniku VODOOPSKRBA I ODVODNJA d.o.o., Zagreb, </w:t>
      </w:r>
      <w:proofErr w:type="spellStart"/>
      <w:r>
        <w:t>Folnegovićeva</w:t>
      </w:r>
      <w:proofErr w:type="spellEnd"/>
      <w:r>
        <w:t xml:space="preserve"> 1, OIB: 83416546499 DUŽNIK se obvezuje isplatiti ostatak utvrđene tražbine u iznosu od 152,38kn, </w:t>
      </w:r>
    </w:p>
    <w:p w:rsidRDefault="00D87530" w:rsidP="00D87530" w:rsidR="00D87530">
      <w:pPr>
        <w:spacing w:after="0"/>
        <w:jc w:val="both"/>
      </w:pPr>
    </w:p>
    <w:p w:rsidRDefault="00D87530" w:rsidP="00D87530" w:rsidR="00D87530">
      <w:pPr>
        <w:spacing w:after="0"/>
        <w:jc w:val="both"/>
      </w:pPr>
      <w:r>
        <w:t xml:space="preserve">- vjerovniku VODOVOD - OSIJEK d.o.o., Osijek, Poljski Put 1, OIB: 43654507669 DUŽNIK se obvezuje isplatiti ostatak utvrđene tražbine u iznosu od 359,90kn, </w:t>
      </w:r>
    </w:p>
    <w:p w:rsidRDefault="00D87530" w:rsidP="00D87530" w:rsidR="00D87530">
      <w:pPr>
        <w:spacing w:after="0"/>
        <w:jc w:val="both"/>
      </w:pPr>
    </w:p>
    <w:p w:rsidRDefault="00D87530" w:rsidP="00D87530" w:rsidR="00D87530">
      <w:pPr>
        <w:spacing w:after="0"/>
        <w:jc w:val="both"/>
      </w:pPr>
      <w:r>
        <w:lastRenderedPageBreak/>
        <w:t xml:space="preserve">- vjerovniku KD VODOVOD I KANALIZACIJA d.o.o., Rijeka, Dolac 14, OIB: 80805858278 DUŽNIK se obvezuje isplatiti ostatak utvrđene tražbine u iznosu od 150,39kn, </w:t>
      </w:r>
    </w:p>
    <w:p w:rsidRDefault="00D87530" w:rsidP="00D87530" w:rsidR="00D87530">
      <w:pPr>
        <w:spacing w:after="0"/>
        <w:jc w:val="both"/>
      </w:pPr>
      <w:r>
        <w:t xml:space="preserve">- vjerovniku PARDON GORAN, Čepin, Kralja Tomislava 5, OIB: 58471713717, kao vlasnik obrta VULKANIZER vulkanizerska djelatnost, </w:t>
      </w:r>
      <w:proofErr w:type="spellStart"/>
      <w:r>
        <w:t>vl</w:t>
      </w:r>
      <w:proofErr w:type="spellEnd"/>
      <w:r>
        <w:t xml:space="preserve">. Goran Pardon, Čepin, Kralja Tomislava 5, OIB: 58471713717 DUŽNIK se obvezuje isplatiti ostatak utvrđene tražbine u iznosu od 112,50kn, </w:t>
      </w:r>
    </w:p>
    <w:p w:rsidRDefault="00D87530" w:rsidP="00D87530" w:rsidR="00D87530">
      <w:pPr>
        <w:spacing w:after="0"/>
        <w:jc w:val="both"/>
      </w:pPr>
    </w:p>
    <w:p w:rsidRDefault="00D87530" w:rsidP="00D87530" w:rsidR="00D87530">
      <w:pPr>
        <w:spacing w:after="0"/>
        <w:jc w:val="both"/>
      </w:pPr>
      <w:r>
        <w:t xml:space="preserve">- vjerovniku ZAGREBAČKI HOLDING d.o.o., Zagreb, Ulica grada Vukovara 41, OIB: 85584865987 DUŽNIK se obvezuje isplatiti ostatak utvrđene tražbine u iznosu od 283,23kn, </w:t>
      </w:r>
    </w:p>
    <w:p w:rsidRDefault="00D87530" w:rsidP="00D87530" w:rsidR="00D87530">
      <w:pPr>
        <w:spacing w:after="0"/>
        <w:jc w:val="both"/>
      </w:pPr>
    </w:p>
    <w:p w:rsidRDefault="00D87530" w:rsidP="00D87530" w:rsidR="00D87530">
      <w:pPr>
        <w:spacing w:after="0"/>
        <w:jc w:val="both"/>
      </w:pPr>
      <w:r>
        <w:t xml:space="preserve">- vjerovniku ZAGREBŠPED d.o.o., Zagreb, Vodovodna 20/a, OIB: 02573674713 DUŽNIK se obvezuje isplatiti ostatak utvrđene tražbine u iznosu od 138,00kn, </w:t>
      </w:r>
    </w:p>
    <w:p w:rsidRDefault="00D87530" w:rsidP="00D87530" w:rsidR="00D87530">
      <w:pPr>
        <w:spacing w:after="0"/>
        <w:jc w:val="both"/>
      </w:pPr>
    </w:p>
    <w:p w:rsidRDefault="00D87530" w:rsidP="00D87530" w:rsidR="00D87530">
      <w:pPr>
        <w:spacing w:after="0"/>
        <w:jc w:val="both"/>
        <w:rPr>
          <w:rFonts w:cs="Tahoma" w:eastAsia="Calibri"/>
        </w:rPr>
      </w:pPr>
      <w:r>
        <w:rPr>
          <w:rFonts w:cs="Tahoma" w:eastAsia="Calibri"/>
        </w:rPr>
        <w:t xml:space="preserve">- vjerovniku  INA-Industrija nafte d.d., Zagreb, Avenija V. Holjevca 10, OIB: 27759560625 DUŽNIK se obvezuje isplatiti ostatak utvrđene tražbine u iznosu od 13.150,76 kn. </w:t>
      </w:r>
    </w:p>
    <w:p w:rsidRDefault="00D87530" w:rsidP="00D87530" w:rsidR="00D87530">
      <w:pPr>
        <w:spacing w:after="0"/>
        <w:jc w:val="both"/>
        <w:rPr>
          <w:rFonts w:cs="Times New Roman" w:eastAsia="Times New Roman"/>
        </w:rPr>
      </w:pPr>
    </w:p>
    <w:p w:rsidRDefault="00D87530" w:rsidP="00D87530" w:rsidR="00D87530">
      <w:pPr>
        <w:spacing w:after="0"/>
        <w:jc w:val="both"/>
      </w:pPr>
      <w:r>
        <w:t xml:space="preserve">- vjerovniku ZAJEDNIČKI ODVJETNIČKI URED Zlatko Gregurić - Tatjana </w:t>
      </w:r>
      <w:proofErr w:type="spellStart"/>
      <w:r>
        <w:t>Figač</w:t>
      </w:r>
      <w:proofErr w:type="spellEnd"/>
      <w:r>
        <w:t xml:space="preserve">-Gregurić - Hrvoje </w:t>
      </w:r>
      <w:proofErr w:type="spellStart"/>
      <w:r>
        <w:t>Mladinić</w:t>
      </w:r>
      <w:proofErr w:type="spellEnd"/>
      <w:r>
        <w:t>, Bjelovar, Mihanovićeva 15b, OIB: 70851049834 DUŽNIK se obvezuje isplatiti ostatak utvrđene tražbine u iznosu od 562,50kn.</w:t>
      </w:r>
    </w:p>
    <w:p w:rsidRDefault="00D87530" w:rsidP="00D87530" w:rsidR="00D87530">
      <w:pPr>
        <w:spacing w:after="0"/>
      </w:pPr>
    </w:p>
    <w:p w:rsidRDefault="00D87530" w:rsidP="00D87530" w:rsidR="00D87530">
      <w:pPr>
        <w:spacing w:after="0"/>
        <w:jc w:val="both"/>
      </w:pPr>
    </w:p>
    <w:p w:rsidRDefault="00D87530" w:rsidP="00D87530" w:rsidR="00D87530">
      <w:pPr>
        <w:numPr>
          <w:ilvl w:val="0"/>
          <w:numId w:val="48"/>
        </w:numPr>
        <w:spacing w:after="0"/>
        <w:jc w:val="both"/>
      </w:pPr>
      <w:r>
        <w:t xml:space="preserve">Vjerovnik </w:t>
      </w:r>
      <w:r>
        <w:rPr>
          <w:b/>
        </w:rPr>
        <w:t>SKUPINE D – INO-DOBAVLJAČI</w:t>
      </w:r>
      <w:r>
        <w:t xml:space="preserve"> i to CONTINENTAL MATADOR RUBBER s.r.o. </w:t>
      </w:r>
      <w:proofErr w:type="spellStart"/>
      <w:r>
        <w:t>Tereie</w:t>
      </w:r>
      <w:proofErr w:type="spellEnd"/>
      <w:r>
        <w:t xml:space="preserve"> </w:t>
      </w:r>
      <w:proofErr w:type="spellStart"/>
      <w:r>
        <w:t>Vansovej</w:t>
      </w:r>
      <w:proofErr w:type="spellEnd"/>
      <w:r>
        <w:t xml:space="preserve"> 1054, 020 01 </w:t>
      </w:r>
      <w:proofErr w:type="spellStart"/>
      <w:r>
        <w:t>Puchov</w:t>
      </w:r>
      <w:proofErr w:type="spellEnd"/>
      <w:r>
        <w:t xml:space="preserve">, Slovačka, s utvrđenom tražbinom u iznosu od 6.104.468,58 kn, otpušta DUŽNIKU dug u visini od 60% utvrđene tražbine, a DUŽNIK pristaje na otpust duga u iznosu od 3.662.681,15 kn. Vjerovnik  SKUPINE D – INO-DOBAVLJAČI i to CONTINENTAL MATADOR RUBBER s.r.o. </w:t>
      </w:r>
      <w:proofErr w:type="spellStart"/>
      <w:r>
        <w:t>Terezie</w:t>
      </w:r>
      <w:proofErr w:type="spellEnd"/>
      <w:r>
        <w:t xml:space="preserve"> </w:t>
      </w:r>
      <w:proofErr w:type="spellStart"/>
      <w:r>
        <w:t>Vansovej</w:t>
      </w:r>
      <w:proofErr w:type="spellEnd"/>
      <w:r>
        <w:t xml:space="preserve"> 1054, 020 01 </w:t>
      </w:r>
      <w:proofErr w:type="spellStart"/>
      <w:r>
        <w:t>Puchov</w:t>
      </w:r>
      <w:proofErr w:type="spellEnd"/>
      <w:r>
        <w:t xml:space="preserve">, Slovačka, pristaje na odgodu dospjelosti ostatka duga DUŽNIKA prema njemu, i to u iznosu od 2.441.787,43 kn, uz obročnu isplatu u 16 (šesnaest) istih tromjesečnih obroka, uz razdoblje počeka (grace period) od 1 (jedne) godine od dana pravomoćnosti ove </w:t>
      </w:r>
      <w:proofErr w:type="spellStart"/>
      <w:r>
        <w:t>predstečajne</w:t>
      </w:r>
      <w:proofErr w:type="spellEnd"/>
      <w:r>
        <w:t xml:space="preserve"> nagodbe. Tijekom razdoblja počeka i obročne otplate duga ne obračunava se, niti se ne plaća kamata.</w:t>
      </w:r>
    </w:p>
    <w:p w:rsidRDefault="00D87530" w:rsidP="00D87530" w:rsidR="00D87530">
      <w:pPr>
        <w:spacing w:after="0"/>
        <w:jc w:val="both"/>
      </w:pPr>
    </w:p>
    <w:p w:rsidRDefault="00D87530" w:rsidP="00D87530" w:rsidR="00D87530">
      <w:pPr>
        <w:numPr>
          <w:ilvl w:val="0"/>
          <w:numId w:val="48"/>
        </w:numPr>
        <w:spacing w:after="0"/>
        <w:jc w:val="both"/>
      </w:pPr>
      <w:r>
        <w:t xml:space="preserve">Vjerovnici </w:t>
      </w:r>
      <w:r>
        <w:rPr>
          <w:b/>
        </w:rPr>
        <w:t>SKUPINE D – INO-DOBAVLJAČI</w:t>
      </w:r>
      <w:r>
        <w:t xml:space="preserve"> i to: GOODYEAR DUNLOP SAVA TIRES d.o.o. </w:t>
      </w:r>
      <w:proofErr w:type="spellStart"/>
      <w:r>
        <w:t>Škofjeloška</w:t>
      </w:r>
      <w:proofErr w:type="spellEnd"/>
      <w:r>
        <w:t xml:space="preserve"> 6, 4000 Kranj, Slovenija i  GUMITEHNA d.o.o. </w:t>
      </w:r>
      <w:proofErr w:type="spellStart"/>
      <w:r>
        <w:t>Hrastje</w:t>
      </w:r>
      <w:proofErr w:type="spellEnd"/>
      <w:r>
        <w:t xml:space="preserve"> 15, Kranj, Slovenija, otpuštaju dug DUŽNIKU u visini od 60% utvrđene tražbine, a DUŽNIK pristaje na otpust duga.</w:t>
      </w:r>
    </w:p>
    <w:p w:rsidRDefault="00D87530" w:rsidP="00D87530" w:rsidR="00D87530">
      <w:pPr>
        <w:spacing w:after="0"/>
        <w:jc w:val="both"/>
      </w:pPr>
    </w:p>
    <w:p w:rsidRDefault="00D87530" w:rsidP="00D87530" w:rsidR="00D87530">
      <w:pPr>
        <w:numPr>
          <w:ilvl w:val="0"/>
          <w:numId w:val="48"/>
        </w:numPr>
        <w:spacing w:after="0"/>
        <w:jc w:val="both"/>
      </w:pPr>
      <w:r>
        <w:t xml:space="preserve">Vjerovnici </w:t>
      </w:r>
      <w:r>
        <w:rPr>
          <w:b/>
        </w:rPr>
        <w:t>SKUPINE D – INO-DOBAVLJAČI</w:t>
      </w:r>
      <w:r>
        <w:t xml:space="preserve"> i to: GOODYEAR DUNLOP SAVA TIRES d.o.o. </w:t>
      </w:r>
      <w:proofErr w:type="spellStart"/>
      <w:r>
        <w:t>Škofjeloška</w:t>
      </w:r>
      <w:proofErr w:type="spellEnd"/>
      <w:r>
        <w:t xml:space="preserve"> 6, 4000 Kranj, Slovenija i  GUMITEHNA d.o.o. </w:t>
      </w:r>
      <w:proofErr w:type="spellStart"/>
      <w:r>
        <w:t>Hrastje</w:t>
      </w:r>
      <w:proofErr w:type="spellEnd"/>
      <w:r>
        <w:t xml:space="preserve"> 15, Kranj, Slovenija, otpuštaju DUŽNIKU dug iz točke </w:t>
      </w:r>
      <w:r>
        <w:rPr>
          <w:color w:val="FF0000"/>
        </w:rPr>
        <w:t>17</w:t>
      </w:r>
      <w:r>
        <w:t>. ove Nagodbe u iznosima, kako slijedi:</w:t>
      </w:r>
    </w:p>
    <w:p w:rsidRDefault="00D87530" w:rsidP="00D87530" w:rsidR="00D87530">
      <w:pPr>
        <w:spacing w:after="0"/>
      </w:pPr>
    </w:p>
    <w:p w:rsidRDefault="00D87530" w:rsidP="00D87530" w:rsidR="00D87530">
      <w:pPr>
        <w:spacing w:after="0"/>
        <w:jc w:val="both"/>
      </w:pPr>
      <w:r>
        <w:t xml:space="preserve">- vjerovnik GOODYEAR DUNLOP SAVA TIRES d.o.o. </w:t>
      </w:r>
      <w:proofErr w:type="spellStart"/>
      <w:r>
        <w:t>Škofjeloška</w:t>
      </w:r>
      <w:proofErr w:type="spellEnd"/>
      <w:r>
        <w:t xml:space="preserve"> 6, 4000 Kranj, Slovenija s utvrđenom tražbinom u iznosu od 843.180,75kn,otpušta DUŽNIKU dug u iznosu od 505.908,45 kn, </w:t>
      </w:r>
    </w:p>
    <w:p w:rsidRDefault="00D87530" w:rsidP="00D87530" w:rsidR="00D87530">
      <w:pPr>
        <w:spacing w:after="0"/>
        <w:jc w:val="both"/>
      </w:pPr>
    </w:p>
    <w:p w:rsidRDefault="00D87530" w:rsidP="00D87530" w:rsidR="00D87530">
      <w:pPr>
        <w:spacing w:after="0"/>
        <w:jc w:val="both"/>
      </w:pPr>
      <w:r>
        <w:lastRenderedPageBreak/>
        <w:t xml:space="preserve">- vjerovnik GUMITEHNA d.o.o. </w:t>
      </w:r>
      <w:proofErr w:type="spellStart"/>
      <w:r>
        <w:t>Hrastje</w:t>
      </w:r>
      <w:proofErr w:type="spellEnd"/>
      <w:r>
        <w:t xml:space="preserve"> 15, Kranj, Slovenija s utvrđenom tražbinom u iznosu od 6.405,18kn,otpušta DUŽNIKU dug u iznosu od 3.843,11 kn.</w:t>
      </w:r>
    </w:p>
    <w:p w:rsidRDefault="00D87530" w:rsidP="00D87530" w:rsidR="00D87530">
      <w:pPr>
        <w:spacing w:after="0"/>
        <w:jc w:val="both"/>
      </w:pPr>
    </w:p>
    <w:p w:rsidRDefault="00D87530" w:rsidP="00D87530" w:rsidR="00D87530">
      <w:pPr>
        <w:spacing w:after="0"/>
        <w:jc w:val="both"/>
      </w:pPr>
    </w:p>
    <w:p w:rsidRDefault="00D87530" w:rsidP="00D87530" w:rsidR="00D87530">
      <w:pPr>
        <w:numPr>
          <w:ilvl w:val="0"/>
          <w:numId w:val="48"/>
        </w:numPr>
        <w:spacing w:after="0"/>
        <w:jc w:val="both"/>
      </w:pPr>
      <w:r>
        <w:t xml:space="preserve">Vjerovnici </w:t>
      </w:r>
      <w:r>
        <w:rPr>
          <w:b/>
        </w:rPr>
        <w:t>SKUPINE D – INO-DOBAVLJAČI</w:t>
      </w:r>
      <w:r>
        <w:t xml:space="preserve"> pristaju na odgodu dospjelosti ostatka duga DUŽNIKA prema njima, uz obročnu isplatu u 16 (šesnaest) istih tromjesečnih obroka, uz razdoblje počeka (grace period) od 1 (jedne) godine od dana pravomoćnosti ove </w:t>
      </w:r>
      <w:proofErr w:type="spellStart"/>
      <w:r>
        <w:t>predstečajne</w:t>
      </w:r>
      <w:proofErr w:type="spellEnd"/>
      <w:r>
        <w:t xml:space="preserve"> nagodbe. Tijekom razdoblja počeka i obročne otplate duga ne obračunava se, niti se ne plaća kamata.</w:t>
      </w:r>
    </w:p>
    <w:p w:rsidRDefault="00D87530" w:rsidP="00D87530" w:rsidR="00D87530">
      <w:pPr>
        <w:spacing w:after="0"/>
        <w:jc w:val="both"/>
      </w:pPr>
    </w:p>
    <w:p w:rsidRDefault="00D87530" w:rsidP="00D87530" w:rsidR="00D87530">
      <w:pPr>
        <w:numPr>
          <w:ilvl w:val="0"/>
          <w:numId w:val="48"/>
        </w:numPr>
        <w:spacing w:after="0"/>
        <w:jc w:val="both"/>
      </w:pPr>
      <w:r>
        <w:t xml:space="preserve">DUŽNIK se obvezuje vjerovnicima </w:t>
      </w:r>
      <w:r>
        <w:rPr>
          <w:b/>
        </w:rPr>
        <w:t>SKUPINE D – INO-DOBAVLJAČI</w:t>
      </w:r>
      <w:r>
        <w:t xml:space="preserve"> isplatiti ostatak utvrđene tražbine pod uvjetima iz točke 19. ove </w:t>
      </w:r>
      <w:proofErr w:type="spellStart"/>
      <w:r>
        <w:t>Predstečajne</w:t>
      </w:r>
      <w:proofErr w:type="spellEnd"/>
      <w:r>
        <w:t xml:space="preserve"> nagodbe u pojedinačnim iznosima ostatka duga, kako slijedi:</w:t>
      </w:r>
    </w:p>
    <w:p w:rsidRDefault="00D87530" w:rsidP="00D87530" w:rsidR="00D87530">
      <w:pPr>
        <w:spacing w:after="0"/>
        <w:jc w:val="both"/>
      </w:pPr>
    </w:p>
    <w:p w:rsidRDefault="00D87530" w:rsidP="00D87530" w:rsidR="00D87530">
      <w:pPr>
        <w:spacing w:after="0"/>
        <w:jc w:val="both"/>
      </w:pPr>
      <w:r>
        <w:t xml:space="preserve">- vjerovniku CONTINENTAL MATADOR RUBBER s.r.o. </w:t>
      </w:r>
      <w:proofErr w:type="spellStart"/>
      <w:r>
        <w:t>Terezie</w:t>
      </w:r>
      <w:proofErr w:type="spellEnd"/>
      <w:r>
        <w:t xml:space="preserve"> </w:t>
      </w:r>
      <w:proofErr w:type="spellStart"/>
      <w:r>
        <w:t>Vansovej</w:t>
      </w:r>
      <w:proofErr w:type="spellEnd"/>
      <w:r>
        <w:t xml:space="preserve"> 1054, 020 01 </w:t>
      </w:r>
      <w:proofErr w:type="spellStart"/>
      <w:r>
        <w:t>Puchov</w:t>
      </w:r>
      <w:proofErr w:type="spellEnd"/>
      <w:r>
        <w:t xml:space="preserve">, Slovačka DUŽNIK se obvezuje isplatiti utvrđenu tražbinu u iznosu od                                                                                                                                                                                                                                                                                                                                      2.441.787,43kn, </w:t>
      </w:r>
    </w:p>
    <w:p w:rsidRDefault="00D87530" w:rsidP="00D87530" w:rsidR="00D87530">
      <w:pPr>
        <w:spacing w:after="0"/>
        <w:jc w:val="both"/>
      </w:pPr>
    </w:p>
    <w:p w:rsidRDefault="00D87530" w:rsidP="00D87530" w:rsidR="00D87530">
      <w:pPr>
        <w:spacing w:after="0"/>
        <w:jc w:val="both"/>
      </w:pPr>
      <w:r>
        <w:t xml:space="preserve">- vjerovniku GOODYEAR DUNLOP SAVA TIRES d.o.o. </w:t>
      </w:r>
      <w:proofErr w:type="spellStart"/>
      <w:r>
        <w:t>Škofjeloška</w:t>
      </w:r>
      <w:proofErr w:type="spellEnd"/>
      <w:r>
        <w:t xml:space="preserve"> 6, 4000 Kranj, Slovenija DUŽNIK se obvezuje isplatiti ostatak utvrđene tražbine u iznosu od 337.272,30 kn, </w:t>
      </w:r>
    </w:p>
    <w:p w:rsidRDefault="00D87530" w:rsidP="00D87530" w:rsidR="00D87530">
      <w:pPr>
        <w:spacing w:after="0"/>
        <w:jc w:val="both"/>
      </w:pPr>
    </w:p>
    <w:p w:rsidRDefault="00D87530" w:rsidP="00D87530" w:rsidR="00D87530">
      <w:pPr>
        <w:spacing w:after="0"/>
        <w:jc w:val="both"/>
      </w:pPr>
      <w:r>
        <w:t xml:space="preserve">- vjerovniku GUMITEHNA d.o.o. </w:t>
      </w:r>
      <w:proofErr w:type="spellStart"/>
      <w:r>
        <w:t>Hrastje</w:t>
      </w:r>
      <w:proofErr w:type="spellEnd"/>
      <w:r>
        <w:t xml:space="preserve"> 15, Kranj, Slovenija DUŽNIK se obvezuje isplatiti ostatak utvrđene tražbine u iznosu od 2.562,07 kn.</w:t>
      </w:r>
    </w:p>
    <w:p w:rsidRDefault="00D87530" w:rsidP="00D87530" w:rsidR="00D87530">
      <w:pPr>
        <w:spacing w:after="0"/>
        <w:jc w:val="both"/>
      </w:pPr>
    </w:p>
    <w:p w:rsidRDefault="00D87530" w:rsidP="00D87530" w:rsidR="00D87530">
      <w:pPr>
        <w:numPr>
          <w:ilvl w:val="0"/>
          <w:numId w:val="48"/>
        </w:numPr>
        <w:spacing w:after="0"/>
        <w:jc w:val="both"/>
      </w:pPr>
      <w:r>
        <w:t xml:space="preserve">Vjerovnici </w:t>
      </w:r>
      <w:r>
        <w:rPr>
          <w:b/>
        </w:rPr>
        <w:t xml:space="preserve">SKUPINE E – OSTALE TRAŽBINE </w:t>
      </w:r>
      <w:r>
        <w:t>otpuštaju dug DUŽNIKU u visini od 40% utvrđene tražbine, a DUŽNIK pristaje na otpust duga.</w:t>
      </w:r>
    </w:p>
    <w:p w:rsidRDefault="00D87530" w:rsidP="00D87530" w:rsidR="00D87530">
      <w:pPr>
        <w:spacing w:after="0"/>
        <w:jc w:val="both"/>
      </w:pPr>
    </w:p>
    <w:p w:rsidRDefault="00D87530" w:rsidP="00D87530" w:rsidR="00D87530">
      <w:pPr>
        <w:numPr>
          <w:ilvl w:val="0"/>
          <w:numId w:val="48"/>
        </w:numPr>
        <w:spacing w:after="0"/>
        <w:jc w:val="both"/>
      </w:pPr>
      <w:r>
        <w:t xml:space="preserve">Vjerovnici </w:t>
      </w:r>
      <w:r>
        <w:rPr>
          <w:b/>
        </w:rPr>
        <w:t xml:space="preserve">SKUPINE E – OSTALE TRAŽBINE </w:t>
      </w:r>
      <w:r>
        <w:t xml:space="preserve">otpuštaju DUŽNIKU dug iz točke 21. ove </w:t>
      </w:r>
      <w:proofErr w:type="spellStart"/>
      <w:r>
        <w:t>predstečajne</w:t>
      </w:r>
      <w:proofErr w:type="spellEnd"/>
      <w:r>
        <w:t xml:space="preserve"> nagodbe u iznosima, kako slijedi:</w:t>
      </w:r>
    </w:p>
    <w:p w:rsidRDefault="00D87530" w:rsidP="00D87530" w:rsidR="00D87530">
      <w:pPr>
        <w:spacing w:after="0"/>
        <w:jc w:val="both"/>
      </w:pPr>
    </w:p>
    <w:p w:rsidRDefault="00D87530" w:rsidP="00D87530" w:rsidR="00D87530">
      <w:pPr>
        <w:spacing w:after="0"/>
        <w:jc w:val="both"/>
      </w:pPr>
      <w:r>
        <w:t xml:space="preserve">- vjerovnik  ZIDARIĆ ANDRIJA, Križevci, </w:t>
      </w:r>
      <w:proofErr w:type="spellStart"/>
      <w:r>
        <w:t>Frankopanska</w:t>
      </w:r>
      <w:proofErr w:type="spellEnd"/>
      <w:r>
        <w:t xml:space="preserve"> ulica 9, OIB: 36904508995s utvrđenom tražbinom u iznosu od 15.062,92kn, otpušta DUŽNIKU dug u iznosu od 6.025,17 kn, </w:t>
      </w:r>
    </w:p>
    <w:p w:rsidRDefault="00D87530" w:rsidP="00D87530" w:rsidR="00D87530">
      <w:pPr>
        <w:spacing w:after="0"/>
        <w:jc w:val="both"/>
      </w:pPr>
    </w:p>
    <w:p w:rsidRDefault="00D87530" w:rsidP="00D87530" w:rsidR="00D87530">
      <w:pPr>
        <w:spacing w:after="0"/>
        <w:jc w:val="both"/>
      </w:pPr>
      <w:r>
        <w:t xml:space="preserve">- vjerovnik  ZIDARIĆ IVICA, Križevci, Ulica Ivana </w:t>
      </w:r>
      <w:proofErr w:type="spellStart"/>
      <w:r>
        <w:t>Zakmardija</w:t>
      </w:r>
      <w:proofErr w:type="spellEnd"/>
      <w:r>
        <w:t xml:space="preserve"> </w:t>
      </w:r>
      <w:proofErr w:type="spellStart"/>
      <w:r>
        <w:t>Dijankovečkog</w:t>
      </w:r>
      <w:proofErr w:type="spellEnd"/>
      <w:r>
        <w:t xml:space="preserve"> 2, OIB: 27838473122 s utvrđenom tražbinom u iznosu od 2.588,28kn, otpušta DUŽNIKU dug u iznosu od 1.035,31 kn.</w:t>
      </w:r>
    </w:p>
    <w:p w:rsidRDefault="00D87530" w:rsidP="00D87530" w:rsidR="00D87530">
      <w:pPr>
        <w:spacing w:after="0"/>
        <w:jc w:val="both"/>
      </w:pPr>
    </w:p>
    <w:p w:rsidRDefault="00D87530" w:rsidP="00D87530" w:rsidR="00D87530">
      <w:pPr>
        <w:numPr>
          <w:ilvl w:val="0"/>
          <w:numId w:val="48"/>
        </w:numPr>
        <w:spacing w:after="0"/>
        <w:jc w:val="both"/>
      </w:pPr>
      <w:r>
        <w:t xml:space="preserve">Vjerovnici </w:t>
      </w:r>
      <w:r>
        <w:rPr>
          <w:b/>
        </w:rPr>
        <w:t xml:space="preserve">SKUPINE E – OSTALE TRAŽBINE </w:t>
      </w:r>
      <w:r>
        <w:t xml:space="preserve">pristaju na odgodu dospjelosti ostatka svojih utvrđenih tražbina, uz obročnu isplatu u 8 (osam) jednakih tromjesečnih obroka, uz razdoblje počeka (grace period) od 1 (jedne) godine od dana pravomoćnosti ove </w:t>
      </w:r>
      <w:proofErr w:type="spellStart"/>
      <w:r>
        <w:t>predstečajne</w:t>
      </w:r>
      <w:proofErr w:type="spellEnd"/>
      <w:r>
        <w:t xml:space="preserve"> nagodbe. Tijekom razdoblja počeka i obročne otplate duga ne obračunava se, niti se ne plaća kamata.</w:t>
      </w:r>
    </w:p>
    <w:p w:rsidRDefault="00D87530" w:rsidP="00D87530" w:rsidR="00D87530">
      <w:pPr>
        <w:spacing w:after="0"/>
        <w:jc w:val="both"/>
      </w:pPr>
    </w:p>
    <w:p w:rsidRDefault="00D87530" w:rsidP="00D87530" w:rsidR="00D87530">
      <w:pPr>
        <w:numPr>
          <w:ilvl w:val="0"/>
          <w:numId w:val="48"/>
        </w:numPr>
        <w:spacing w:after="0"/>
        <w:jc w:val="both"/>
      </w:pPr>
      <w:r>
        <w:t xml:space="preserve">DUŽNIK se obvezuje vjerovnicima </w:t>
      </w:r>
      <w:r>
        <w:rPr>
          <w:b/>
        </w:rPr>
        <w:t xml:space="preserve">SKUPINE E – OSTALE TRAŽBINE </w:t>
      </w:r>
      <w:r>
        <w:t>isplatiti ostatak utvrđene tražbine pod uvjetima iz točke</w:t>
      </w:r>
      <w:r>
        <w:rPr>
          <w:color w:val="FF0000"/>
        </w:rPr>
        <w:t xml:space="preserve"> </w:t>
      </w:r>
      <w:r>
        <w:t xml:space="preserve">23. ove </w:t>
      </w:r>
      <w:proofErr w:type="spellStart"/>
      <w:r>
        <w:t>Predstečajne</w:t>
      </w:r>
      <w:proofErr w:type="spellEnd"/>
      <w:r>
        <w:t xml:space="preserve"> nagodbe u pojedinačnim iznosima ostatka duga, kako slijedi:</w:t>
      </w:r>
    </w:p>
    <w:p w:rsidRDefault="00D87530" w:rsidP="00D87530" w:rsidR="00D87530">
      <w:pPr>
        <w:spacing w:after="0"/>
        <w:jc w:val="both"/>
      </w:pPr>
    </w:p>
    <w:p w:rsidRDefault="00D87530" w:rsidP="00D87530" w:rsidR="00D87530">
      <w:pPr>
        <w:spacing w:after="0"/>
        <w:jc w:val="both"/>
      </w:pPr>
      <w:r>
        <w:lastRenderedPageBreak/>
        <w:t xml:space="preserve">- vjerovniku  ZIDARIĆ ANDRIJA, Križevci, </w:t>
      </w:r>
      <w:proofErr w:type="spellStart"/>
      <w:r>
        <w:t>Frankopanska</w:t>
      </w:r>
      <w:proofErr w:type="spellEnd"/>
      <w:r>
        <w:t xml:space="preserve"> ulica 9, OIB: 36904508995 DUŽNIK se obvezuje isplatiti ostatak utvrđene tražbine u iznosu od 9.037,75kn, </w:t>
      </w:r>
    </w:p>
    <w:p w:rsidRDefault="00D87530" w:rsidP="00D87530" w:rsidR="00D87530">
      <w:pPr>
        <w:spacing w:after="0"/>
        <w:jc w:val="both"/>
      </w:pPr>
    </w:p>
    <w:p w:rsidRDefault="00D87530" w:rsidP="00D87530" w:rsidR="00D87530">
      <w:pPr>
        <w:spacing w:after="0"/>
        <w:jc w:val="both"/>
      </w:pPr>
      <w:r>
        <w:t xml:space="preserve">- vjerovniku  ZIDARIĆ IVICA, Križevci, Ulica Ivana </w:t>
      </w:r>
      <w:proofErr w:type="spellStart"/>
      <w:r>
        <w:t>Zakmardija</w:t>
      </w:r>
      <w:proofErr w:type="spellEnd"/>
      <w:r>
        <w:t xml:space="preserve"> </w:t>
      </w:r>
      <w:proofErr w:type="spellStart"/>
      <w:r>
        <w:t>Dijankovečkog</w:t>
      </w:r>
      <w:proofErr w:type="spellEnd"/>
      <w:r>
        <w:t xml:space="preserve"> 2, OIB: 27838473122 DUŽNIK se obvezuje isplatiti ostatak utvrđene tražbine u iznosu od 1.552,97 kn.</w:t>
      </w:r>
    </w:p>
    <w:p w:rsidRDefault="00D87530" w:rsidP="00D87530" w:rsidR="00D87530">
      <w:pPr>
        <w:spacing w:after="0"/>
        <w:jc w:val="both"/>
      </w:pPr>
    </w:p>
    <w:p w:rsidRDefault="00D87530" w:rsidP="00D87530" w:rsidR="00D87530">
      <w:pPr>
        <w:numPr>
          <w:ilvl w:val="0"/>
          <w:numId w:val="48"/>
        </w:numPr>
        <w:spacing w:after="0"/>
        <w:jc w:val="both"/>
      </w:pPr>
      <w:r>
        <w:t xml:space="preserve">Vjerovnici </w:t>
      </w:r>
      <w:r>
        <w:rPr>
          <w:b/>
        </w:rPr>
        <w:t xml:space="preserve">SKUPINE E – OSTALE TRAŽBINE i to: </w:t>
      </w:r>
    </w:p>
    <w:p w:rsidRDefault="00D87530" w:rsidP="00D87530" w:rsidR="00D87530">
      <w:pPr>
        <w:numPr>
          <w:ilvl w:val="0"/>
          <w:numId w:val="52"/>
        </w:numPr>
        <w:spacing w:after="0"/>
        <w:contextualSpacing/>
        <w:jc w:val="both"/>
      </w:pPr>
      <w:r>
        <w:t xml:space="preserve">Mirko Zidarić, Križevci, Prigorska ulica 3, OIB:22075125388,s utvrđenom tražbinom u iznosu od 214.821,58 kn,kao član društva DUŽNIKA, dopušta, da se njegova tražbina u navedenom iznosu prema DUŽNIKU u cijelosti prenese u rezerve kapitala društva DUŽNIKA namijenjene pokriću gubitaka društva DUŽNIKA, i to u roku od 60 dana od dana pravomoćnosti ove </w:t>
      </w:r>
      <w:proofErr w:type="spellStart"/>
      <w:r>
        <w:t>predstečajne</w:t>
      </w:r>
      <w:proofErr w:type="spellEnd"/>
      <w:r>
        <w:t xml:space="preserve"> nagodbe, tako da se prijenosom te tražbine u rezerve kapitala društva DUŽNIKA, vjerovnik  Mirko Zidarić smatra potpuno namirenim,</w:t>
      </w:r>
    </w:p>
    <w:p w:rsidRDefault="00D87530" w:rsidP="00D87530" w:rsidR="00D87530">
      <w:pPr>
        <w:spacing w:after="0"/>
        <w:jc w:val="both"/>
      </w:pPr>
    </w:p>
    <w:p w:rsidRDefault="00D87530" w:rsidP="00D87530" w:rsidR="00D87530">
      <w:pPr>
        <w:numPr>
          <w:ilvl w:val="0"/>
          <w:numId w:val="52"/>
        </w:numPr>
        <w:spacing w:after="0"/>
        <w:contextualSpacing/>
        <w:jc w:val="both"/>
      </w:pPr>
      <w:r>
        <w:t xml:space="preserve">Ljubica Zidarić, </w:t>
      </w:r>
      <w:proofErr w:type="spellStart"/>
      <w:r>
        <w:t>Betina</w:t>
      </w:r>
      <w:proofErr w:type="spellEnd"/>
      <w:r>
        <w:t xml:space="preserve">, </w:t>
      </w:r>
      <w:proofErr w:type="spellStart"/>
      <w:r>
        <w:t>Prosika</w:t>
      </w:r>
      <w:proofErr w:type="spellEnd"/>
      <w:r>
        <w:t xml:space="preserve"> 2, OIB:31918824878,s utvrđenom tražbinom u iznosu od 14.255,60kn, kao član društva DUŽNIKA, dopušta, da se njezina tražbina u navedenom iznosu prema DUŽNIKU u cijelosti prenese u rezerve kapitala društva,i to u roku od 60 dana od dana pravomoćnosti ove </w:t>
      </w:r>
      <w:proofErr w:type="spellStart"/>
      <w:r>
        <w:t>predstečajne</w:t>
      </w:r>
      <w:proofErr w:type="spellEnd"/>
      <w:r>
        <w:t xml:space="preserve"> nagodbe,tako da se prijenosom te tražbina u rezerve kapitala društva DUŽNIKA, vjerovnik  Ljubica Zidarić smatra potpuno namirenom.</w:t>
      </w:r>
    </w:p>
    <w:p w:rsidRDefault="00D87530" w:rsidP="00D87530" w:rsidR="00D87530">
      <w:pPr>
        <w:spacing w:after="0"/>
        <w:jc w:val="both"/>
      </w:pPr>
    </w:p>
    <w:p w:rsidRDefault="00D87530" w:rsidP="00D87530" w:rsidR="00D87530">
      <w:pPr>
        <w:numPr>
          <w:ilvl w:val="0"/>
          <w:numId w:val="48"/>
        </w:numPr>
        <w:spacing w:after="0"/>
        <w:jc w:val="both"/>
        <w:rPr>
          <w:rFonts w:eastAsia="Calibri"/>
        </w:rPr>
      </w:pPr>
      <w:r>
        <w:rPr>
          <w:rFonts w:eastAsia="Calibri"/>
        </w:rPr>
        <w:t xml:space="preserve"> DUŽNIK ostaje u obvezi prema vjerovnicima </w:t>
      </w:r>
      <w:r>
        <w:rPr>
          <w:rFonts w:eastAsia="Calibri"/>
          <w:b/>
        </w:rPr>
        <w:t>SKUPINE F – JAMSTVA</w:t>
      </w:r>
      <w:r>
        <w:rPr>
          <w:rFonts w:eastAsia="Calibri"/>
        </w:rPr>
        <w:t>, i to po osnovi jamstava za obveze DUŽNIKA, kako slijedi:</w:t>
      </w:r>
    </w:p>
    <w:p w:rsidRDefault="00D87530" w:rsidP="00D87530" w:rsidR="00D87530">
      <w:pPr>
        <w:spacing w:after="0"/>
        <w:ind w:left="720"/>
        <w:contextualSpacing/>
        <w:jc w:val="both"/>
        <w:rPr>
          <w:rFonts w:eastAsia="Calibri"/>
        </w:rPr>
      </w:pPr>
    </w:p>
    <w:p w:rsidRDefault="00D87530" w:rsidP="00D87530" w:rsidR="00D87530">
      <w:pPr>
        <w:numPr>
          <w:ilvl w:val="0"/>
          <w:numId w:val="53"/>
        </w:numPr>
        <w:spacing w:after="0"/>
        <w:contextualSpacing/>
        <w:jc w:val="both"/>
        <w:rPr>
          <w:rFonts w:eastAsia="Times New Roman"/>
        </w:rPr>
      </w:pPr>
      <w:r>
        <w:t xml:space="preserve">prema vjerovniku  KOMPOZITI d.o.o., Križevci, Ulica Nikole Tesle 6, OIB: 14601033897 do iznosa utvrđene tražbine tog vjerovnika po osnovi danoga jamstva u iznosu od 39.933.955,58 kn, koje jamstvo je taj vjerovnik  dao za obveze DUŽNIKA kao glavnog dužnika prema njegovom vjerovniku   HRVATSKA POŠTANSKA BANKA, dioničko društvo Zagreb, </w:t>
      </w:r>
      <w:proofErr w:type="spellStart"/>
      <w:r>
        <w:t>Jurišićeva</w:t>
      </w:r>
      <w:proofErr w:type="spellEnd"/>
      <w:r>
        <w:t xml:space="preserve"> 4, OIB: 87939104217, čiji </w:t>
      </w:r>
      <w:proofErr w:type="spellStart"/>
      <w:r>
        <w:t>sljednik</w:t>
      </w:r>
      <w:proofErr w:type="spellEnd"/>
      <w:r>
        <w:t xml:space="preserve"> je stjecatelj tražbina  </w:t>
      </w:r>
      <w:r>
        <w:rPr>
          <w:rFonts w:cs="Tahoma"/>
        </w:rPr>
        <w:t>KORČULA INVEST j.d.o.o. sa sjedištem u Korčula, Depolo 1a, OIB 20811663752 (u daljnjem tekstu: KORČULA INVEST), a koji je tu tražbinu stekao od prednika</w:t>
      </w:r>
      <w:r>
        <w:t xml:space="preserve"> APS DELTA, te prema PRIVREDNOJ BANCI ZAGREB d.d.,Zagreb, Radnička cesta 50, OIB: 02535697732, čiji </w:t>
      </w:r>
      <w:proofErr w:type="spellStart"/>
      <w:r>
        <w:t>sljednik</w:t>
      </w:r>
      <w:proofErr w:type="spellEnd"/>
      <w:r>
        <w:t xml:space="preserve"> je stjecatelj tražbina B 2 KAPITAL,</w:t>
      </w:r>
    </w:p>
    <w:p w:rsidRDefault="00D87530" w:rsidP="00D87530" w:rsidR="00D87530">
      <w:pPr>
        <w:spacing w:after="0"/>
        <w:ind w:left="1080"/>
        <w:contextualSpacing/>
        <w:jc w:val="both"/>
      </w:pPr>
    </w:p>
    <w:p w:rsidRDefault="00D87530" w:rsidP="00D87530" w:rsidR="00D87530">
      <w:pPr>
        <w:numPr>
          <w:ilvl w:val="0"/>
          <w:numId w:val="53"/>
        </w:numPr>
        <w:spacing w:after="0"/>
        <w:contextualSpacing/>
        <w:jc w:val="both"/>
      </w:pPr>
      <w:r>
        <w:t xml:space="preserve">prema vjerovniku  ZIDARIĆ ANDRIJA, Križevci, </w:t>
      </w:r>
      <w:proofErr w:type="spellStart"/>
      <w:r>
        <w:t>Frankopanska</w:t>
      </w:r>
      <w:proofErr w:type="spellEnd"/>
      <w:r>
        <w:t xml:space="preserve"> ulica 9, OIB: 36904508995 do iznosa utvrđene tražbine tog vjerovnika u iznosu od 18.090.535,90 kn po osnovi danih jamstava koje jamstvo je taj vjerovnik  dao za obveze DUŽNIKA kao glavnog dužnika prema njegovom vjerovniku u   PRIVREDNA BANKA ZAGREB d.d., </w:t>
      </w:r>
      <w:r>
        <w:rPr>
          <w:rFonts w:cs="Tahoma" w:eastAsia="Calibri"/>
        </w:rPr>
        <w:t xml:space="preserve">Zagreb, Radnička cesta 50, OIB: 02535697732, čiji </w:t>
      </w:r>
      <w:proofErr w:type="spellStart"/>
      <w:r>
        <w:rPr>
          <w:rFonts w:cs="Tahoma" w:eastAsia="Calibri"/>
        </w:rPr>
        <w:t>sljednik</w:t>
      </w:r>
      <w:proofErr w:type="spellEnd"/>
      <w:r>
        <w:rPr>
          <w:rFonts w:cs="Tahoma" w:eastAsia="Calibri"/>
        </w:rPr>
        <w:t xml:space="preserve"> je stjecatelj tražbina B 2 KAPITAL,</w:t>
      </w:r>
    </w:p>
    <w:p w:rsidRDefault="00D87530" w:rsidP="00D87530" w:rsidR="00D87530">
      <w:pPr>
        <w:spacing w:after="0"/>
        <w:ind w:left="1440"/>
        <w:contextualSpacing/>
        <w:jc w:val="both"/>
      </w:pPr>
    </w:p>
    <w:p w:rsidRDefault="00D87530" w:rsidP="00D87530" w:rsidR="00D87530">
      <w:pPr>
        <w:numPr>
          <w:ilvl w:val="0"/>
          <w:numId w:val="53"/>
        </w:numPr>
        <w:spacing w:after="0"/>
        <w:contextualSpacing/>
        <w:jc w:val="both"/>
      </w:pPr>
      <w:r>
        <w:t xml:space="preserve">prema vjerovniku  ZIDARIĆ IVICA, Križevci, Ulica Ivana </w:t>
      </w:r>
      <w:proofErr w:type="spellStart"/>
      <w:r>
        <w:t>Zakmardija</w:t>
      </w:r>
      <w:proofErr w:type="spellEnd"/>
      <w:r>
        <w:t xml:space="preserve"> </w:t>
      </w:r>
      <w:proofErr w:type="spellStart"/>
      <w:r>
        <w:t>Dijankovečkog</w:t>
      </w:r>
      <w:proofErr w:type="spellEnd"/>
      <w:r>
        <w:t xml:space="preserve"> 2, OIB: 27838473122 do iznosa utvrđene tražbine tog vjerovnika u iznosu od 18.090.431,21 kn po osnovi danih jamstava koje </w:t>
      </w:r>
      <w:r>
        <w:lastRenderedPageBreak/>
        <w:t xml:space="preserve">jamstvo je taj vjerovnik  dao za obveze DUŽNIKA kao glavnog dužnika prema njegovom vjerovniku  PRIVREDNA BANKA ZAGREB d.d., </w:t>
      </w:r>
      <w:r>
        <w:rPr>
          <w:rFonts w:cs="Tahoma" w:eastAsia="Calibri"/>
        </w:rPr>
        <w:t xml:space="preserve">Zagreb, Radnička cesta 50, OIB: 02535697732, čiji </w:t>
      </w:r>
      <w:proofErr w:type="spellStart"/>
      <w:r>
        <w:rPr>
          <w:rFonts w:cs="Tahoma" w:eastAsia="Calibri"/>
        </w:rPr>
        <w:t>sljednik</w:t>
      </w:r>
      <w:proofErr w:type="spellEnd"/>
      <w:r>
        <w:rPr>
          <w:rFonts w:cs="Tahoma" w:eastAsia="Calibri"/>
        </w:rPr>
        <w:t xml:space="preserve"> je stjecatelj tražbina B 2 KAPITAL,</w:t>
      </w:r>
    </w:p>
    <w:p w:rsidRDefault="00D87530" w:rsidP="00D87530" w:rsidR="00D87530">
      <w:pPr>
        <w:spacing w:after="0"/>
        <w:jc w:val="both"/>
      </w:pPr>
    </w:p>
    <w:p w:rsidRDefault="00D87530" w:rsidP="00D87530" w:rsidR="00D87530">
      <w:pPr>
        <w:numPr>
          <w:ilvl w:val="0"/>
          <w:numId w:val="53"/>
        </w:numPr>
        <w:spacing w:after="0"/>
        <w:contextualSpacing/>
        <w:jc w:val="both"/>
      </w:pPr>
      <w:r>
        <w:t xml:space="preserve">prema vjerovniku  ZIDARIĆ LJUBICA, </w:t>
      </w:r>
      <w:proofErr w:type="spellStart"/>
      <w:r>
        <w:t>Betina</w:t>
      </w:r>
      <w:proofErr w:type="spellEnd"/>
      <w:r>
        <w:t xml:space="preserve">, </w:t>
      </w:r>
      <w:proofErr w:type="spellStart"/>
      <w:r>
        <w:t>Prosika</w:t>
      </w:r>
      <w:proofErr w:type="spellEnd"/>
      <w:r>
        <w:t xml:space="preserve"> 2, OIB: 31918824878 do iznosa dijela utvrđene tražbine tog vjerovnika u iznosu od 39.933.830,83 kn po osnovi danih jamstava za obveze DUŽNIKA kao glavnog dužnika prema njegovim vjerovnicima i to HRVATSKA POŠTANSKA BANKA, dioničko društvo Zagreb, </w:t>
      </w:r>
      <w:proofErr w:type="spellStart"/>
      <w:r>
        <w:t>Jurišićeva</w:t>
      </w:r>
      <w:proofErr w:type="spellEnd"/>
      <w:r>
        <w:t xml:space="preserve"> 4, OIB: 87939104217, čiji </w:t>
      </w:r>
      <w:proofErr w:type="spellStart"/>
      <w:r>
        <w:t>sljednik</w:t>
      </w:r>
      <w:proofErr w:type="spellEnd"/>
      <w:r>
        <w:t xml:space="preserve"> je stjecatelj tražbina KORČULA INVEST,  te prema PRIVREDNOJ BANCI ZAGREB d.d., </w:t>
      </w:r>
      <w:r>
        <w:rPr>
          <w:rFonts w:cs="Tahoma" w:eastAsia="Calibri"/>
        </w:rPr>
        <w:t>Zagreb, Radnička cesta 50, OIB: 02535697732,</w:t>
      </w:r>
      <w:r>
        <w:t xml:space="preserve"> </w:t>
      </w:r>
      <w:r>
        <w:rPr>
          <w:rFonts w:cs="Tahoma" w:eastAsia="Calibri"/>
        </w:rPr>
        <w:t xml:space="preserve">čiji </w:t>
      </w:r>
      <w:proofErr w:type="spellStart"/>
      <w:r>
        <w:rPr>
          <w:rFonts w:cs="Tahoma" w:eastAsia="Calibri"/>
        </w:rPr>
        <w:t>sljednik</w:t>
      </w:r>
      <w:proofErr w:type="spellEnd"/>
      <w:r>
        <w:rPr>
          <w:rFonts w:cs="Tahoma" w:eastAsia="Calibri"/>
        </w:rPr>
        <w:t xml:space="preserve"> je stjecatelj tražbina B 2 KAPITAL,</w:t>
      </w:r>
    </w:p>
    <w:p w:rsidRDefault="00D87530" w:rsidP="00D87530" w:rsidR="00D87530">
      <w:pPr>
        <w:spacing w:after="0"/>
        <w:jc w:val="both"/>
      </w:pPr>
    </w:p>
    <w:p w:rsidRDefault="00D87530" w:rsidP="00D87530" w:rsidR="00D87530">
      <w:pPr>
        <w:numPr>
          <w:ilvl w:val="0"/>
          <w:numId w:val="53"/>
        </w:numPr>
        <w:spacing w:after="0"/>
        <w:contextualSpacing/>
        <w:jc w:val="both"/>
      </w:pPr>
      <w:r>
        <w:t xml:space="preserve">prema vjerovniku  ZIDARIĆ MIRKO, Križevci, Prigorska ulica 3, OIB: 22075125388do iznosa utvrđene tražbine tog vjerovnika u iznosu od 39.930.274,02 kn po osnovi danih jamstava za obveze DUŽNIKA kao glavnog dužnika prema njegovim vjerovnicima koje jamstvo je taj vjerovnik  dao za obveze DUŽNIKA prema njegovom vjerovniku  HRVATSKA POŠTANSKA BANKA, dioničko društvo, Zagreb, </w:t>
      </w:r>
      <w:proofErr w:type="spellStart"/>
      <w:r>
        <w:t>Jurišićeva</w:t>
      </w:r>
      <w:proofErr w:type="spellEnd"/>
      <w:r>
        <w:t xml:space="preserve"> 4, OIB: 87939104217, čiji </w:t>
      </w:r>
      <w:proofErr w:type="spellStart"/>
      <w:r>
        <w:t>sljednik</w:t>
      </w:r>
      <w:proofErr w:type="spellEnd"/>
      <w:r>
        <w:t xml:space="preserve"> je stjecatelj tražbina KORČULA INVEST, te prema PRIVREDNOJ BANCI ZAGREB d.d., </w:t>
      </w:r>
      <w:r>
        <w:rPr>
          <w:rFonts w:cs="Tahoma" w:eastAsia="Calibri"/>
        </w:rPr>
        <w:t xml:space="preserve">Zagreb, Radnička cesta 50, OIB: 02535697732, čiji </w:t>
      </w:r>
      <w:proofErr w:type="spellStart"/>
      <w:r>
        <w:rPr>
          <w:rFonts w:cs="Tahoma" w:eastAsia="Calibri"/>
        </w:rPr>
        <w:t>sljednik</w:t>
      </w:r>
      <w:proofErr w:type="spellEnd"/>
      <w:r>
        <w:rPr>
          <w:rFonts w:cs="Tahoma" w:eastAsia="Calibri"/>
        </w:rPr>
        <w:t xml:space="preserve"> je stjecatelj tražbina B 2 KAPITAL.</w:t>
      </w:r>
    </w:p>
    <w:p w:rsidRDefault="00D87530" w:rsidP="00D87530" w:rsidR="00D87530">
      <w:pPr>
        <w:spacing w:after="0"/>
        <w:ind w:left="1440"/>
        <w:contextualSpacing/>
        <w:jc w:val="both"/>
      </w:pPr>
    </w:p>
    <w:p w:rsidRDefault="00D87530" w:rsidP="00D87530" w:rsidR="00D87530">
      <w:pPr>
        <w:numPr>
          <w:ilvl w:val="0"/>
          <w:numId w:val="48"/>
        </w:numPr>
        <w:spacing w:after="0"/>
        <w:jc w:val="both"/>
        <w:rPr>
          <w:rFonts w:cs="Tahoma" w:eastAsia="Calibri"/>
        </w:rPr>
      </w:pPr>
      <w:r>
        <w:rPr>
          <w:rFonts w:cs="Tahoma" w:eastAsia="Calibri"/>
        </w:rPr>
        <w:t xml:space="preserve">Utvrđuje se da je utvrđena tražbina vjerovnika PBZ-LEASING d.o.o., Zagreb, Radnička cesta 44, OIB: 57270798205 u iznosu od 20.347,73 kn, namirena tom vjerovniku  od strane treće osobe Andrije Zidarić, </w:t>
      </w:r>
      <w:proofErr w:type="spellStart"/>
      <w:r>
        <w:rPr>
          <w:rFonts w:cs="Tahoma" w:eastAsia="Calibri"/>
        </w:rPr>
        <w:t>Frankopanska</w:t>
      </w:r>
      <w:proofErr w:type="spellEnd"/>
      <w:r>
        <w:rPr>
          <w:rFonts w:cs="Tahoma" w:eastAsia="Calibri"/>
        </w:rPr>
        <w:t xml:space="preserve"> ulica 9, Križevci, OIB:36904508997, temeljem Ugovora o pristupanju dugu od 11.09.2014.g. sklopljenog između tog vjerovnika i </w:t>
      </w:r>
      <w:proofErr w:type="spellStart"/>
      <w:r>
        <w:rPr>
          <w:rFonts w:cs="Tahoma" w:eastAsia="Calibri"/>
        </w:rPr>
        <w:t>pristupatelja</w:t>
      </w:r>
      <w:proofErr w:type="spellEnd"/>
      <w:r>
        <w:rPr>
          <w:rFonts w:cs="Tahoma" w:eastAsia="Calibri"/>
        </w:rPr>
        <w:t xml:space="preserve"> dugu Andrije Zidarić, tako da taj vjerovnik  više nema tražbinu prema DUŽNIKU u iznosu od 20.347,73 kn, tako da za isti iznos DUŽNIK ostaje u obvezi prema novom vjerovniku kao </w:t>
      </w:r>
      <w:proofErr w:type="spellStart"/>
      <w:r>
        <w:rPr>
          <w:rFonts w:cs="Tahoma" w:eastAsia="Calibri"/>
        </w:rPr>
        <w:t>pristupatelju</w:t>
      </w:r>
      <w:proofErr w:type="spellEnd"/>
      <w:r>
        <w:rPr>
          <w:rFonts w:cs="Tahoma" w:eastAsia="Calibri"/>
        </w:rPr>
        <w:t xml:space="preserve"> dugu Andriji Zidariću, </w:t>
      </w:r>
      <w:proofErr w:type="spellStart"/>
      <w:r>
        <w:rPr>
          <w:rFonts w:cs="Tahoma" w:eastAsia="Calibri"/>
        </w:rPr>
        <w:t>Frankopanska</w:t>
      </w:r>
      <w:proofErr w:type="spellEnd"/>
      <w:r>
        <w:rPr>
          <w:rFonts w:cs="Tahoma" w:eastAsia="Calibri"/>
        </w:rPr>
        <w:t xml:space="preserve"> ulica 9, Križevci, OIB:36904508997,.</w:t>
      </w:r>
    </w:p>
    <w:p w:rsidRDefault="00D87530" w:rsidP="00D87530" w:rsidR="00D87530">
      <w:pPr>
        <w:spacing w:after="0"/>
        <w:ind w:left="720"/>
        <w:contextualSpacing/>
        <w:jc w:val="both"/>
        <w:rPr>
          <w:rFonts w:cs="Tahoma" w:eastAsia="Calibri"/>
        </w:rPr>
      </w:pPr>
    </w:p>
    <w:p w:rsidRDefault="00D87530" w:rsidP="00D87530" w:rsidR="00D87530">
      <w:pPr>
        <w:spacing w:after="0"/>
        <w:jc w:val="both"/>
        <w:rPr>
          <w:rFonts w:cs="Tahoma" w:eastAsia="Calibri"/>
        </w:rPr>
      </w:pPr>
      <w:r>
        <w:rPr>
          <w:rFonts w:cs="Tahoma" w:eastAsia="Calibri"/>
        </w:rPr>
        <w:t xml:space="preserve">DUŽNIK ostaje u obvezi prema izlučnom vjerovniku  kao izlučnom vjerovniku  PBZ-LEASING d.o.o., Zagreb, Radnička cesta 44, OIB: 57270798205 iz Ugovora o operativnom </w:t>
      </w:r>
      <w:proofErr w:type="spellStart"/>
      <w:r>
        <w:rPr>
          <w:rFonts w:cs="Tahoma" w:eastAsia="Calibri"/>
        </w:rPr>
        <w:t>leasingu</w:t>
      </w:r>
      <w:proofErr w:type="spellEnd"/>
      <w:r>
        <w:rPr>
          <w:rFonts w:cs="Tahoma" w:eastAsia="Calibri"/>
        </w:rPr>
        <w:t xml:space="preserve"> 100-13839 od 08.04.2013.g. i obvezuje se podmirivati ostatak obveza iz toga Ugovora u skladu s rokovima i visinom tih obveza kako su tim Ugovorom utvrđene.</w:t>
      </w:r>
    </w:p>
    <w:p w:rsidRDefault="00D87530" w:rsidP="00D87530" w:rsidR="00D87530">
      <w:pPr>
        <w:spacing w:after="0"/>
        <w:jc w:val="both"/>
        <w:rPr>
          <w:rFonts w:cs="Tahoma" w:eastAsia="Calibri"/>
        </w:rPr>
      </w:pPr>
      <w:r>
        <w:rPr>
          <w:rFonts w:cs="Tahoma" w:eastAsia="Calibri"/>
        </w:rPr>
        <w:t xml:space="preserve">Utvrđuje se da je nakon otvaranja postupka </w:t>
      </w:r>
      <w:proofErr w:type="spellStart"/>
      <w:r>
        <w:rPr>
          <w:rFonts w:cs="Tahoma" w:eastAsia="Calibri"/>
        </w:rPr>
        <w:t>predstečajne</w:t>
      </w:r>
      <w:proofErr w:type="spellEnd"/>
      <w:r>
        <w:rPr>
          <w:rFonts w:cs="Tahoma" w:eastAsia="Calibri"/>
        </w:rPr>
        <w:t xml:space="preserve"> nagodbe prestalo izlučno pravo izlučnog vjerovnika PBZ-LEASING d.o.o., Zagreb, Radnička cesta 44, OIB: 57270798205, na pokretnini-motornom vozilu CITROEN JUMPER FR 35+HDI 180 L4H3 zasnovano temeljem Ugovora o financijskom </w:t>
      </w:r>
      <w:proofErr w:type="spellStart"/>
      <w:r>
        <w:rPr>
          <w:rFonts w:cs="Tahoma" w:eastAsia="Calibri"/>
        </w:rPr>
        <w:t>leasingu</w:t>
      </w:r>
      <w:proofErr w:type="spellEnd"/>
      <w:r>
        <w:rPr>
          <w:rFonts w:cs="Tahoma" w:eastAsia="Calibri"/>
        </w:rPr>
        <w:t xml:space="preserve"> broj 100-12471 od 29.08.2011.g., te na  pokretnini-motornom vozilu CITROEN JUMPER FR 35+ HDI 180 L4H3 zasnovano temeljem Ugovora o financijskom </w:t>
      </w:r>
      <w:proofErr w:type="spellStart"/>
      <w:r>
        <w:rPr>
          <w:rFonts w:cs="Tahoma" w:eastAsia="Calibri"/>
        </w:rPr>
        <w:t>leasingu</w:t>
      </w:r>
      <w:proofErr w:type="spellEnd"/>
      <w:r>
        <w:rPr>
          <w:rFonts w:cs="Tahoma" w:eastAsia="Calibri"/>
        </w:rPr>
        <w:t xml:space="preserve"> broj 100-12470 od 29.08.2011.g.</w:t>
      </w:r>
    </w:p>
    <w:p w:rsidRDefault="00D87530" w:rsidP="00D87530" w:rsidR="00D87530">
      <w:pPr>
        <w:spacing w:after="0"/>
        <w:jc w:val="both"/>
        <w:rPr>
          <w:rFonts w:cs="Times New Roman" w:eastAsia="Times New Roman"/>
        </w:rPr>
      </w:pPr>
    </w:p>
    <w:p w:rsidRDefault="00D87530" w:rsidP="00D87530" w:rsidR="00D87530">
      <w:pPr>
        <w:numPr>
          <w:ilvl w:val="0"/>
          <w:numId w:val="48"/>
        </w:numPr>
        <w:spacing w:after="0"/>
        <w:jc w:val="both"/>
      </w:pPr>
      <w:r>
        <w:t>Utvrđuje se, da je:</w:t>
      </w:r>
    </w:p>
    <w:p w:rsidRDefault="00D87530" w:rsidP="00D87530" w:rsidR="00D87530">
      <w:pPr>
        <w:spacing w:after="0"/>
        <w:ind w:left="720"/>
        <w:contextualSpacing/>
        <w:jc w:val="both"/>
      </w:pPr>
    </w:p>
    <w:p w:rsidRDefault="00D87530" w:rsidP="00D87530" w:rsidR="00D87530">
      <w:pPr>
        <w:numPr>
          <w:ilvl w:val="0"/>
          <w:numId w:val="54"/>
        </w:numPr>
        <w:spacing w:after="0"/>
        <w:contextualSpacing/>
        <w:jc w:val="both"/>
      </w:pPr>
      <w:r>
        <w:lastRenderedPageBreak/>
        <w:t xml:space="preserve">vjerovnik  AUTO AGENT d.o.o., Metković, Hercegovačka 1, OIB: 03065874399, namiren s cijelom svojom utvrđenom tražbinom u iznosu od 79,88 kn prijebojem s </w:t>
      </w:r>
      <w:proofErr w:type="spellStart"/>
      <w:r>
        <w:t>protutražbinom</w:t>
      </w:r>
      <w:proofErr w:type="spellEnd"/>
      <w:r>
        <w:t xml:space="preserve"> DUŽNIKA prema tom vjerovniku  u istom iznosu,</w:t>
      </w:r>
    </w:p>
    <w:p w:rsidRDefault="00D87530" w:rsidP="00D87530" w:rsidR="00D87530">
      <w:pPr>
        <w:spacing w:after="0"/>
        <w:ind w:left="790"/>
        <w:contextualSpacing/>
        <w:jc w:val="both"/>
      </w:pPr>
    </w:p>
    <w:p w:rsidRDefault="00D87530" w:rsidP="00D87530" w:rsidR="00D87530">
      <w:pPr>
        <w:numPr>
          <w:ilvl w:val="0"/>
          <w:numId w:val="54"/>
        </w:numPr>
        <w:spacing w:after="0"/>
        <w:contextualSpacing/>
        <w:jc w:val="both"/>
      </w:pPr>
      <w:r>
        <w:t xml:space="preserve">vjerovnik  AUTO HRVATSKA AUTODIJELOVI d.o.o., Zagreb, Radnička cesta 182, OIB: 90648816850, namiren s cijelom svojom utvrđenom tražbinom u iznosu od 31.059,90 kn prijebojem s </w:t>
      </w:r>
      <w:proofErr w:type="spellStart"/>
      <w:r>
        <w:t>protutražbinom</w:t>
      </w:r>
      <w:proofErr w:type="spellEnd"/>
      <w:r>
        <w:t xml:space="preserve"> DUŽNIKA prema tom vjerovniku  u istom iznosu,</w:t>
      </w:r>
    </w:p>
    <w:p w:rsidRDefault="00D87530" w:rsidP="00D87530" w:rsidR="00D87530">
      <w:pPr>
        <w:spacing w:after="0"/>
        <w:jc w:val="both"/>
      </w:pPr>
    </w:p>
    <w:p w:rsidRDefault="00D87530" w:rsidP="00D87530" w:rsidR="00D87530">
      <w:pPr>
        <w:numPr>
          <w:ilvl w:val="0"/>
          <w:numId w:val="54"/>
        </w:numPr>
        <w:spacing w:after="0"/>
        <w:contextualSpacing/>
        <w:jc w:val="both"/>
      </w:pPr>
      <w:r>
        <w:t xml:space="preserve">vjerovnik  AUTOSJAJ-CENTAR d.o.o., Koprivnica, </w:t>
      </w:r>
      <w:proofErr w:type="spellStart"/>
      <w:r>
        <w:t>Špoljarska</w:t>
      </w:r>
      <w:proofErr w:type="spellEnd"/>
      <w:r>
        <w:t xml:space="preserve"> 86/a, OIB: 72145751678, namiren s cijelom svojom utvrđenom tražbinom u iznosu od 155,70 kn prijebojem s </w:t>
      </w:r>
      <w:proofErr w:type="spellStart"/>
      <w:r>
        <w:t>protutražbinom</w:t>
      </w:r>
      <w:proofErr w:type="spellEnd"/>
      <w:r>
        <w:t xml:space="preserve"> DUŽNIKA prema tom vjerovniku  u istom iznosu,</w:t>
      </w:r>
    </w:p>
    <w:p w:rsidRDefault="00D87530" w:rsidP="00D87530" w:rsidR="00D87530">
      <w:pPr>
        <w:spacing w:after="0"/>
        <w:ind w:left="790"/>
        <w:contextualSpacing/>
        <w:jc w:val="both"/>
      </w:pPr>
    </w:p>
    <w:p w:rsidRDefault="00D87530" w:rsidP="00D87530" w:rsidR="00D87530">
      <w:pPr>
        <w:numPr>
          <w:ilvl w:val="0"/>
          <w:numId w:val="54"/>
        </w:numPr>
        <w:spacing w:after="0"/>
        <w:contextualSpacing/>
        <w:jc w:val="both"/>
      </w:pPr>
      <w:r>
        <w:t xml:space="preserve">vjerovnik  GLAVAŠ ANTO, Slavonski Brod, Vinogradska cesta 12, OIB: 41381404410, kao vlasnik obrta UGOSTITELJSKO-VULKANIZERSKI OBRT BACARDI, VLASNIK ANTO GLAVAŠ, Slavonski Brod, Vinogradska cesta 12, OIB: 41381404410, namiren s cijelom svojom utvrđenom tražbinom u iznosu od 320,00 kn prijebojem s </w:t>
      </w:r>
      <w:proofErr w:type="spellStart"/>
      <w:r>
        <w:t>protutražbinom</w:t>
      </w:r>
      <w:proofErr w:type="spellEnd"/>
      <w:r>
        <w:t xml:space="preserve"> DUŽNIKA prema tom vjerovniku  u istom iznosu,</w:t>
      </w:r>
    </w:p>
    <w:p w:rsidRDefault="00D87530" w:rsidP="00D87530" w:rsidR="00D87530">
      <w:pPr>
        <w:spacing w:after="0"/>
        <w:jc w:val="both"/>
      </w:pPr>
    </w:p>
    <w:p w:rsidRDefault="00D87530" w:rsidP="00D87530" w:rsidR="00D87530">
      <w:pPr>
        <w:numPr>
          <w:ilvl w:val="0"/>
          <w:numId w:val="54"/>
        </w:numPr>
        <w:spacing w:after="0"/>
        <w:contextualSpacing/>
        <w:jc w:val="both"/>
      </w:pPr>
      <w:r>
        <w:t xml:space="preserve">vjerovnik  CROATIA OSIGURANJE d.d., Zagreb, </w:t>
      </w:r>
      <w:proofErr w:type="spellStart"/>
      <w:r>
        <w:t>Miramarska</w:t>
      </w:r>
      <w:proofErr w:type="spellEnd"/>
      <w:r>
        <w:t xml:space="preserve"> 22, OIB: 26187994862, namiren s cijelom svojom utvrđenom tražbinom u iznosu od 43.300,55 kn prijebojem s </w:t>
      </w:r>
      <w:proofErr w:type="spellStart"/>
      <w:r>
        <w:t>protutražbinom</w:t>
      </w:r>
      <w:proofErr w:type="spellEnd"/>
      <w:r>
        <w:t xml:space="preserve"> DUŽNIKA prema tom vjerovniku  u istom iznosu,</w:t>
      </w:r>
    </w:p>
    <w:p w:rsidRDefault="00D87530" w:rsidP="00D87530" w:rsidR="00D87530">
      <w:pPr>
        <w:spacing w:after="0"/>
        <w:jc w:val="both"/>
      </w:pPr>
    </w:p>
    <w:p w:rsidRDefault="00D87530" w:rsidP="00D87530" w:rsidR="00D87530">
      <w:pPr>
        <w:numPr>
          <w:ilvl w:val="0"/>
          <w:numId w:val="54"/>
        </w:numPr>
        <w:spacing w:after="0"/>
        <w:contextualSpacing/>
        <w:jc w:val="both"/>
      </w:pPr>
      <w:r>
        <w:t xml:space="preserve">vjerovnik  CROATIA PROTEKT d.o.o., Garešnica, Industrijska ulica 7, OIB: 14030617595, namiren s cijelom svojom utvrđenom tražbinom u iznosu od 14.566,88 kn prijebojem s </w:t>
      </w:r>
      <w:proofErr w:type="spellStart"/>
      <w:r>
        <w:t>protutražbinom</w:t>
      </w:r>
      <w:proofErr w:type="spellEnd"/>
      <w:r>
        <w:t xml:space="preserve"> DUŽNIKA prema tom vjerovniku  u istom iznosu,</w:t>
      </w:r>
    </w:p>
    <w:p w:rsidRDefault="00D87530" w:rsidP="00D87530" w:rsidR="00D87530">
      <w:pPr>
        <w:spacing w:after="0"/>
        <w:jc w:val="both"/>
      </w:pPr>
    </w:p>
    <w:p w:rsidRDefault="00D87530" w:rsidP="00D87530" w:rsidR="00D87530">
      <w:pPr>
        <w:numPr>
          <w:ilvl w:val="0"/>
          <w:numId w:val="54"/>
        </w:numPr>
        <w:spacing w:after="0"/>
        <w:contextualSpacing/>
        <w:jc w:val="both"/>
      </w:pPr>
      <w:r>
        <w:t xml:space="preserve">vjerovnik  IT SOFT d.o.o., Jastrebarsko, </w:t>
      </w:r>
      <w:proofErr w:type="spellStart"/>
      <w:r>
        <w:t>Čabdin</w:t>
      </w:r>
      <w:proofErr w:type="spellEnd"/>
      <w:r>
        <w:t xml:space="preserve"> </w:t>
      </w:r>
      <w:proofErr w:type="spellStart"/>
      <w:r>
        <w:t>bb</w:t>
      </w:r>
      <w:proofErr w:type="spellEnd"/>
      <w:r>
        <w:t xml:space="preserve">, OIB: 69149293370, namiren s dijelom svoje utvrđene tražbine u iznosu od 1.565,65 kn, prijebojem s </w:t>
      </w:r>
      <w:proofErr w:type="spellStart"/>
      <w:r>
        <w:t>protutražbinom</w:t>
      </w:r>
      <w:proofErr w:type="spellEnd"/>
      <w:r>
        <w:t xml:space="preserve"> DUŽNIKA prema tom vjerovniku  u iznosu od 1.565,65 kn,</w:t>
      </w:r>
    </w:p>
    <w:p w:rsidRDefault="00D87530" w:rsidP="00D87530" w:rsidR="00D87530">
      <w:pPr>
        <w:spacing w:after="0"/>
        <w:jc w:val="both"/>
      </w:pPr>
    </w:p>
    <w:p w:rsidRDefault="00D87530" w:rsidP="00D87530" w:rsidR="00D87530">
      <w:pPr>
        <w:numPr>
          <w:ilvl w:val="0"/>
          <w:numId w:val="54"/>
        </w:numPr>
        <w:spacing w:after="0"/>
        <w:contextualSpacing/>
        <w:jc w:val="both"/>
      </w:pPr>
      <w:r>
        <w:t xml:space="preserve">vjerovnik  JADRANTRANS SERVIS I TRGOVINA d.o.o., </w:t>
      </w:r>
      <w:proofErr w:type="spellStart"/>
      <w:r>
        <w:t>Dugopolje</w:t>
      </w:r>
      <w:proofErr w:type="spellEnd"/>
      <w:r>
        <w:t xml:space="preserve">, Put bana 22, OIB: 25805887462, namiren s dijelom svoje utvrđene tražbine u iznosu od 134,00 kn, prijebojem s </w:t>
      </w:r>
      <w:proofErr w:type="spellStart"/>
      <w:r>
        <w:t>protutražbinom</w:t>
      </w:r>
      <w:proofErr w:type="spellEnd"/>
      <w:r>
        <w:t xml:space="preserve"> DUŽNIKA prema tom vjerovniku  u iznosu od 134,00 kn,</w:t>
      </w:r>
    </w:p>
    <w:p w:rsidRDefault="00D87530" w:rsidP="00D87530" w:rsidR="00D87530">
      <w:pPr>
        <w:spacing w:after="0"/>
        <w:jc w:val="both"/>
      </w:pPr>
    </w:p>
    <w:p w:rsidRDefault="00D87530" w:rsidP="00D87530" w:rsidR="00D87530">
      <w:pPr>
        <w:numPr>
          <w:ilvl w:val="0"/>
          <w:numId w:val="54"/>
        </w:numPr>
        <w:spacing w:after="0"/>
        <w:contextualSpacing/>
        <w:jc w:val="both"/>
      </w:pPr>
      <w:r>
        <w:t xml:space="preserve">vjerovnik  KTC d.d., Križevci, N. Tesle 18, OIB: 95970838122, namiren s dijelom svoje utvrđene tražbine u iznosu od 160,00 kn, prijebojem s </w:t>
      </w:r>
      <w:proofErr w:type="spellStart"/>
      <w:r>
        <w:t>protutražbinom</w:t>
      </w:r>
      <w:proofErr w:type="spellEnd"/>
      <w:r>
        <w:t xml:space="preserve"> DUŽNIKA prema tom vjerovniku  u iznosu od 160,00 kn,</w:t>
      </w:r>
    </w:p>
    <w:p w:rsidRDefault="00D87530" w:rsidP="00D87530" w:rsidR="00D87530">
      <w:pPr>
        <w:spacing w:after="0"/>
        <w:ind w:left="790"/>
        <w:contextualSpacing/>
        <w:jc w:val="both"/>
      </w:pPr>
    </w:p>
    <w:p w:rsidRDefault="00D87530" w:rsidP="00D87530" w:rsidR="00D87530">
      <w:pPr>
        <w:numPr>
          <w:ilvl w:val="0"/>
          <w:numId w:val="54"/>
        </w:numPr>
        <w:spacing w:after="0"/>
        <w:contextualSpacing/>
        <w:jc w:val="both"/>
      </w:pPr>
      <w:r>
        <w:t xml:space="preserve">vjerovnik  METALMINERAL d.d., </w:t>
      </w:r>
      <w:proofErr w:type="spellStart"/>
      <w:r>
        <w:t>Kerestinec</w:t>
      </w:r>
      <w:proofErr w:type="spellEnd"/>
      <w:r>
        <w:t xml:space="preserve">, </w:t>
      </w:r>
      <w:proofErr w:type="spellStart"/>
      <w:r>
        <w:t>Svetonedjeljska</w:t>
      </w:r>
      <w:proofErr w:type="spellEnd"/>
      <w:r>
        <w:t xml:space="preserve"> 16, OIB: 24526577272, namiren s cijelom svojom utvrđenom tražbinom u iznosu od 485,35 kn prijebojem s </w:t>
      </w:r>
      <w:proofErr w:type="spellStart"/>
      <w:r>
        <w:t>protutražbinom</w:t>
      </w:r>
      <w:proofErr w:type="spellEnd"/>
      <w:r>
        <w:t xml:space="preserve"> DUŽNIKA prema tom vjerovniku  u istom iznosu,</w:t>
      </w:r>
    </w:p>
    <w:p w:rsidRDefault="00D87530" w:rsidP="00D87530" w:rsidR="00D87530">
      <w:pPr>
        <w:spacing w:after="0"/>
        <w:jc w:val="both"/>
      </w:pPr>
    </w:p>
    <w:p w:rsidRDefault="00D87530" w:rsidP="00D87530" w:rsidR="00D87530">
      <w:pPr>
        <w:numPr>
          <w:ilvl w:val="0"/>
          <w:numId w:val="54"/>
        </w:numPr>
        <w:spacing w:after="0"/>
        <w:contextualSpacing/>
        <w:jc w:val="both"/>
      </w:pPr>
      <w:r>
        <w:lastRenderedPageBreak/>
        <w:t xml:space="preserve">vjerovnik  NAVA N d.o.o., Split, </w:t>
      </w:r>
      <w:proofErr w:type="spellStart"/>
      <w:r>
        <w:t>Reićeva</w:t>
      </w:r>
      <w:proofErr w:type="spellEnd"/>
      <w:r>
        <w:t xml:space="preserve"> 14, OIB: 92930310644, namiren s cijelom svojom utvrđenom tražbinom u iznosu od 2.047,95 kn prijebojem s </w:t>
      </w:r>
      <w:proofErr w:type="spellStart"/>
      <w:r>
        <w:t>protutražbinom</w:t>
      </w:r>
      <w:proofErr w:type="spellEnd"/>
      <w:r>
        <w:t xml:space="preserve"> DUŽNIKA prema tom vjerovniku  u istom iznosu,</w:t>
      </w:r>
    </w:p>
    <w:p w:rsidRDefault="00D87530" w:rsidP="00D87530" w:rsidR="00D87530">
      <w:pPr>
        <w:spacing w:after="0"/>
        <w:jc w:val="both"/>
      </w:pPr>
    </w:p>
    <w:p w:rsidRDefault="00D87530" w:rsidP="00D87530" w:rsidR="00D87530">
      <w:pPr>
        <w:numPr>
          <w:ilvl w:val="0"/>
          <w:numId w:val="54"/>
        </w:numPr>
        <w:spacing w:after="0"/>
        <w:contextualSpacing/>
        <w:jc w:val="both"/>
      </w:pPr>
      <w:r>
        <w:t xml:space="preserve">vjerovnik  PANONIJA d.o.o., </w:t>
      </w:r>
      <w:proofErr w:type="spellStart"/>
      <w:r>
        <w:t>Posedarje</w:t>
      </w:r>
      <w:proofErr w:type="spellEnd"/>
      <w:r>
        <w:t xml:space="preserve">, </w:t>
      </w:r>
      <w:proofErr w:type="spellStart"/>
      <w:r>
        <w:t>Posedarje</w:t>
      </w:r>
      <w:proofErr w:type="spellEnd"/>
      <w:r>
        <w:t xml:space="preserve"> 24, OIB: 40357481517, namiren s cijelom svojom utvrđenom tražbinom u iznosu od 262,50 kn prijebojem s </w:t>
      </w:r>
      <w:proofErr w:type="spellStart"/>
      <w:r>
        <w:t>protutražbinom</w:t>
      </w:r>
      <w:proofErr w:type="spellEnd"/>
      <w:r>
        <w:t xml:space="preserve"> DUŽNIKA prema tom vjerovniku  u istom iznosu,</w:t>
      </w:r>
    </w:p>
    <w:p w:rsidRDefault="00D87530" w:rsidP="00D87530" w:rsidR="00D87530">
      <w:pPr>
        <w:spacing w:after="0"/>
        <w:jc w:val="both"/>
      </w:pPr>
    </w:p>
    <w:p w:rsidRDefault="00D87530" w:rsidP="00D87530" w:rsidR="00D87530">
      <w:pPr>
        <w:numPr>
          <w:ilvl w:val="0"/>
          <w:numId w:val="54"/>
        </w:numPr>
        <w:spacing w:after="0"/>
        <w:contextualSpacing/>
        <w:jc w:val="both"/>
      </w:pPr>
      <w:r>
        <w:t xml:space="preserve">vjerovnik  RADNIK d.d., namiren s cijelom svojom utvrđenom tražbinom u iznosu od 1.300,88 kn prijebojem s </w:t>
      </w:r>
      <w:proofErr w:type="spellStart"/>
      <w:r>
        <w:t>protutražbinom</w:t>
      </w:r>
      <w:proofErr w:type="spellEnd"/>
      <w:r>
        <w:t xml:space="preserve"> DUŽNIKA prema tom vjerovniku  u istom iznosu,</w:t>
      </w:r>
    </w:p>
    <w:p w:rsidRDefault="00D87530" w:rsidP="00D87530" w:rsidR="00D87530">
      <w:pPr>
        <w:spacing w:after="0"/>
        <w:jc w:val="both"/>
      </w:pPr>
    </w:p>
    <w:p w:rsidRDefault="00D87530" w:rsidP="00D87530" w:rsidR="00D87530">
      <w:pPr>
        <w:numPr>
          <w:ilvl w:val="0"/>
          <w:numId w:val="54"/>
        </w:numPr>
        <w:spacing w:after="0"/>
        <w:contextualSpacing/>
        <w:jc w:val="both"/>
      </w:pPr>
      <w:r>
        <w:t xml:space="preserve">vjerovnik  RUBER d.o.o., Križevci, Zagrebačka 1, OIB: 17903306091, namiren s dijelom svoje utvrđene tražbine u iznosu od 804,09 kn, prijebojem s </w:t>
      </w:r>
      <w:proofErr w:type="spellStart"/>
      <w:r>
        <w:t>protutražbinom</w:t>
      </w:r>
      <w:proofErr w:type="spellEnd"/>
      <w:r>
        <w:t xml:space="preserve"> DUŽNIKA prema tom vjerovniku  u iznosu od 804,09 kn,</w:t>
      </w:r>
    </w:p>
    <w:p w:rsidRDefault="00D87530" w:rsidP="00D87530" w:rsidR="00D87530">
      <w:pPr>
        <w:spacing w:after="0"/>
        <w:jc w:val="both"/>
      </w:pPr>
    </w:p>
    <w:p w:rsidRDefault="00D87530" w:rsidP="00D87530" w:rsidR="00D87530">
      <w:pPr>
        <w:numPr>
          <w:ilvl w:val="0"/>
          <w:numId w:val="54"/>
        </w:numPr>
        <w:spacing w:after="0"/>
        <w:contextualSpacing/>
        <w:jc w:val="both"/>
      </w:pPr>
      <w:r>
        <w:t xml:space="preserve">vjerovnik  ŠVENDA-TARMANN CHEMIE d.o.o., </w:t>
      </w:r>
      <w:proofErr w:type="spellStart"/>
      <w:r>
        <w:t>Čehovec</w:t>
      </w:r>
      <w:proofErr w:type="spellEnd"/>
      <w:r>
        <w:t xml:space="preserve">, </w:t>
      </w:r>
      <w:proofErr w:type="spellStart"/>
      <w:r>
        <w:t>Čehovec</w:t>
      </w:r>
      <w:proofErr w:type="spellEnd"/>
      <w:r>
        <w:t xml:space="preserve"> 95, OIB: 12443607100, namiren s dijelom svoje utvrđene tražbine u iznosu od 1.906,83 kn, prijebojem s </w:t>
      </w:r>
      <w:proofErr w:type="spellStart"/>
      <w:r>
        <w:t>protutražbinom</w:t>
      </w:r>
      <w:proofErr w:type="spellEnd"/>
      <w:r>
        <w:t xml:space="preserve"> DUŽNIKA prema tom vjerovniku  u iznosu od 1.906,83 kn,</w:t>
      </w:r>
    </w:p>
    <w:p w:rsidRDefault="00D87530" w:rsidP="00D87530" w:rsidR="00D87530">
      <w:pPr>
        <w:spacing w:after="0"/>
        <w:jc w:val="both"/>
      </w:pPr>
    </w:p>
    <w:p w:rsidRDefault="00D87530" w:rsidP="00D87530" w:rsidR="00D87530">
      <w:pPr>
        <w:numPr>
          <w:ilvl w:val="0"/>
          <w:numId w:val="54"/>
        </w:numPr>
        <w:spacing w:after="0"/>
        <w:contextualSpacing/>
        <w:jc w:val="both"/>
      </w:pPr>
      <w:r>
        <w:t xml:space="preserve">vjerovnik  TOP GUMA d.o.o., Zagreb, Drage </w:t>
      </w:r>
      <w:proofErr w:type="spellStart"/>
      <w:r>
        <w:t>Gervaisa</w:t>
      </w:r>
      <w:proofErr w:type="spellEnd"/>
      <w:r>
        <w:t xml:space="preserve"> 38, OIB: 46835172327, namiren s cijelom svojom utvrđenom tražbinom u iznosu od 13.771,55 kn prijebojem s </w:t>
      </w:r>
      <w:proofErr w:type="spellStart"/>
      <w:r>
        <w:t>protutražbinom</w:t>
      </w:r>
      <w:proofErr w:type="spellEnd"/>
      <w:r>
        <w:t xml:space="preserve"> DUŽNIKA prema tom vjerovniku  u istom iznosu,</w:t>
      </w:r>
    </w:p>
    <w:p w:rsidRDefault="00D87530" w:rsidP="00D87530" w:rsidR="00D87530">
      <w:pPr>
        <w:spacing w:after="0"/>
        <w:jc w:val="both"/>
      </w:pPr>
    </w:p>
    <w:p w:rsidRDefault="00D87530" w:rsidP="00D87530" w:rsidR="00D87530">
      <w:pPr>
        <w:numPr>
          <w:ilvl w:val="0"/>
          <w:numId w:val="54"/>
        </w:numPr>
        <w:spacing w:after="0"/>
        <w:contextualSpacing/>
        <w:jc w:val="both"/>
      </w:pPr>
      <w:r>
        <w:t xml:space="preserve">vjerovnik  VULKAL d.o.o., Zagreb, Samoborska Cesta 310, OIB: 90439696130, namiren s cijelom svojom utvrđenom tražbinom u iznosu od 1.220,00 kn prijebojem s </w:t>
      </w:r>
      <w:proofErr w:type="spellStart"/>
      <w:r>
        <w:t>protutražbinom</w:t>
      </w:r>
      <w:proofErr w:type="spellEnd"/>
      <w:r>
        <w:t xml:space="preserve"> DUŽNIKA prema tom vjerovniku  u istom iznosu.</w:t>
      </w:r>
    </w:p>
    <w:p w:rsidRDefault="00D87530" w:rsidP="00D87530" w:rsidR="00D87530">
      <w:pPr>
        <w:spacing w:after="0"/>
        <w:jc w:val="both"/>
      </w:pPr>
    </w:p>
    <w:p w:rsidRDefault="00D87530" w:rsidP="00D87530" w:rsidR="00D87530">
      <w:pPr>
        <w:numPr>
          <w:ilvl w:val="0"/>
          <w:numId w:val="48"/>
        </w:numPr>
        <w:spacing w:after="0"/>
        <w:jc w:val="both"/>
        <w:rPr>
          <w:rFonts w:eastAsia="Calibri"/>
        </w:rPr>
      </w:pPr>
      <w:r>
        <w:rPr>
          <w:rFonts w:eastAsia="Calibri"/>
        </w:rPr>
        <w:t xml:space="preserve"> Ova </w:t>
      </w:r>
      <w:proofErr w:type="spellStart"/>
      <w:r>
        <w:rPr>
          <w:rFonts w:eastAsia="Calibri"/>
        </w:rPr>
        <w:t>Predstečajna</w:t>
      </w:r>
      <w:proofErr w:type="spellEnd"/>
      <w:r>
        <w:rPr>
          <w:rFonts w:eastAsia="Calibri"/>
        </w:rPr>
        <w:t xml:space="preserve"> nagodba ima snagu ovršne isprave za DUŽNIKA, kao i za sve vjerovnike čije su tražbine utvrđene i za </w:t>
      </w:r>
      <w:proofErr w:type="spellStart"/>
      <w:r>
        <w:rPr>
          <w:rFonts w:eastAsia="Calibri"/>
        </w:rPr>
        <w:t>razlučne</w:t>
      </w:r>
      <w:proofErr w:type="spellEnd"/>
      <w:r>
        <w:rPr>
          <w:rFonts w:eastAsia="Calibri"/>
        </w:rPr>
        <w:t xml:space="preserve"> vjerovnike koji su se odrekli svoga prava na odvojeno namirenje tijekom trajanja postupka </w:t>
      </w:r>
      <w:proofErr w:type="spellStart"/>
      <w:r>
        <w:rPr>
          <w:rFonts w:eastAsia="Calibri"/>
        </w:rPr>
        <w:t>predstečajne</w:t>
      </w:r>
      <w:proofErr w:type="spellEnd"/>
      <w:r>
        <w:rPr>
          <w:rFonts w:eastAsia="Calibri"/>
        </w:rPr>
        <w:t xml:space="preserve"> nagodbe. Vjerovnici sa založnim pravom mogu u dogovoru s dužnikom po fer vrijednosti preuzeti ili zajedno prodati nekretnine dužnika i umanjiti svoje potraživanje.</w:t>
      </w:r>
    </w:p>
    <w:p w:rsidRDefault="00D87530" w:rsidP="00D87530" w:rsidR="00D87530">
      <w:pPr>
        <w:spacing w:after="0"/>
        <w:jc w:val="both"/>
        <w:rPr>
          <w:rFonts w:eastAsia="Calibri"/>
        </w:rPr>
      </w:pPr>
    </w:p>
    <w:p w:rsidRDefault="00D87530" w:rsidP="00D87530" w:rsidR="00D87530">
      <w:pPr>
        <w:numPr>
          <w:ilvl w:val="0"/>
          <w:numId w:val="48"/>
        </w:numPr>
        <w:spacing w:after="0"/>
        <w:jc w:val="both"/>
        <w:rPr>
          <w:rFonts w:eastAsia="Calibri"/>
        </w:rPr>
      </w:pPr>
      <w:r>
        <w:rPr>
          <w:rFonts w:eastAsia="Calibri"/>
        </w:rPr>
        <w:t xml:space="preserve"> DUŽNIK izjavljuje da sklapanje </w:t>
      </w:r>
      <w:proofErr w:type="spellStart"/>
      <w:r>
        <w:rPr>
          <w:rFonts w:eastAsia="Calibri"/>
        </w:rPr>
        <w:t>predstečajne</w:t>
      </w:r>
      <w:proofErr w:type="spellEnd"/>
      <w:r>
        <w:rPr>
          <w:rFonts w:eastAsia="Calibri"/>
        </w:rPr>
        <w:t xml:space="preserve"> nagodbe neće utjecati na tražbine radnika.</w:t>
      </w:r>
    </w:p>
    <w:p w:rsidRDefault="00D87530" w:rsidP="00D87530" w:rsidR="00D87530">
      <w:pPr>
        <w:spacing w:after="0"/>
        <w:jc w:val="both"/>
        <w:rPr>
          <w:rFonts w:eastAsia="Calibri"/>
        </w:rPr>
      </w:pPr>
    </w:p>
    <w:p w:rsidRDefault="00D87530" w:rsidP="00D87530" w:rsidR="00D87530">
      <w:pPr>
        <w:numPr>
          <w:ilvl w:val="0"/>
          <w:numId w:val="48"/>
        </w:numPr>
        <w:spacing w:after="0"/>
        <w:jc w:val="both"/>
        <w:rPr>
          <w:rFonts w:eastAsia="Calibri"/>
        </w:rPr>
      </w:pPr>
      <w:r>
        <w:rPr>
          <w:rFonts w:eastAsia="Calibri"/>
        </w:rPr>
        <w:t xml:space="preserve">Vjerovnici, nakon što im je ova </w:t>
      </w:r>
      <w:proofErr w:type="spellStart"/>
      <w:r>
        <w:rPr>
          <w:rFonts w:eastAsia="Calibri"/>
        </w:rPr>
        <w:t>Predstečajna</w:t>
      </w:r>
      <w:proofErr w:type="spellEnd"/>
      <w:r>
        <w:rPr>
          <w:rFonts w:eastAsia="Calibri"/>
        </w:rPr>
        <w:t xml:space="preserve"> nagodba pročitana i protumačena, te nakon što su glasovanjem na ročištu uz ostvarenu većinu iz čl. 63. Zakona pristali na njezino sklapanje, obvezuju se na njezino potpuno ispunjenje, a DUŽNIK izjavljuje da na ovu </w:t>
      </w:r>
      <w:proofErr w:type="spellStart"/>
      <w:r>
        <w:rPr>
          <w:rFonts w:eastAsia="Calibri"/>
        </w:rPr>
        <w:t>Predstečajnu</w:t>
      </w:r>
      <w:proofErr w:type="spellEnd"/>
      <w:r>
        <w:rPr>
          <w:rFonts w:eastAsia="Calibri"/>
        </w:rPr>
        <w:t xml:space="preserve"> nagodbu pristaje i obvezuje se ispuniti je tako kako glasi.“</w:t>
      </w:r>
    </w:p>
    <w:p w:rsidRDefault="00D87530" w:rsidP="00D87530" w:rsidR="00D87530">
      <w:pPr>
        <w:pStyle w:val="Tijeloteksta"/>
        <w:spacing w:after="0"/>
        <w:jc w:val="both"/>
        <w:rPr>
          <w:rFonts w:eastAsia="Times New Roman"/>
          <w:lang w:val="en-GB"/>
        </w:rPr>
      </w:pPr>
    </w:p>
    <w:p w:rsidRDefault="00D87530" w:rsidP="00826710" w:rsidR="00D87530">
      <w:pPr>
        <w:pStyle w:val="Tijeloteksta"/>
        <w:spacing w:after="0"/>
        <w:jc w:val="both"/>
        <w:rPr>
          <w:color w:val="000000"/>
        </w:rPr>
      </w:pPr>
      <w:r>
        <w:tab/>
        <w:t xml:space="preserve"> Rješenje o odobrenju sklapanja </w:t>
      </w:r>
      <w:proofErr w:type="spellStart"/>
      <w:r>
        <w:t>predstečajne</w:t>
      </w:r>
      <w:proofErr w:type="spellEnd"/>
      <w:r>
        <w:t xml:space="preserve"> nagodbe dostaviti će se Financijskoj agenciji radi objave činjenice sklapanja </w:t>
      </w:r>
      <w:proofErr w:type="spellStart"/>
      <w:r>
        <w:t>predstečajne</w:t>
      </w:r>
      <w:proofErr w:type="spellEnd"/>
      <w:r>
        <w:t xml:space="preserve"> nagodbe na njezinim web stranicama.</w:t>
      </w:r>
      <w:r w:rsidR="00826710">
        <w:rPr>
          <w:color w:val="000000"/>
        </w:rPr>
        <w:t xml:space="preserve"> </w:t>
      </w:r>
    </w:p>
    <w:p w:rsidRDefault="00D87530" w:rsidP="00D87530" w:rsidR="00D87530">
      <w:pPr>
        <w:spacing w:after="0"/>
        <w:jc w:val="both"/>
      </w:pPr>
    </w:p>
    <w:p w:rsidRDefault="00D87530" w:rsidP="00D87530" w:rsidR="00D87530">
      <w:pPr>
        <w:spacing w:after="0"/>
        <w:ind w:firstLine="708" w:left="2124"/>
        <w:jc w:val="both"/>
      </w:pPr>
      <w:r>
        <w:t xml:space="preserve">   Dovršeno u 10,55 sati.</w:t>
      </w:r>
    </w:p>
    <w:p w:rsidRDefault="00826710" w:rsidP="00D87530" w:rsidR="00826710">
      <w:pPr>
        <w:spacing w:after="0"/>
        <w:ind w:firstLine="708" w:left="2124"/>
        <w:jc w:val="both"/>
      </w:pPr>
    </w:p>
    <w:p w:rsidRDefault="00826710" w:rsidP="00D87530" w:rsidR="00826710">
      <w:pPr>
        <w:spacing w:after="0"/>
        <w:ind w:firstLine="708" w:left="2124"/>
        <w:jc w:val="both"/>
      </w:pPr>
    </w:p>
    <w:p w:rsidRDefault="00D87530" w:rsidP="00D87530" w:rsidR="00D87530">
      <w:pPr>
        <w:spacing w:after="0"/>
        <w:ind w:firstLine="708" w:left="2124"/>
        <w:jc w:val="both"/>
      </w:pPr>
    </w:p>
    <w:p w:rsidRDefault="00D87530" w:rsidP="00D87530" w:rsidR="00D87530">
      <w:pPr>
        <w:spacing w:after="0"/>
        <w:jc w:val="both"/>
      </w:pPr>
      <w:r>
        <w:t>Zapisničar:                                      Sudac:                     Dužnik:</w:t>
      </w:r>
      <w:r>
        <w:tab/>
      </w:r>
      <w:r>
        <w:tab/>
        <w:t xml:space="preserve">             Vjerovnici:</w:t>
      </w:r>
    </w:p>
    <w:p w:rsidRDefault="00AE649C" w:rsidP="00D87530" w:rsidR="00AE649C" w:rsidRPr="00B76F3C">
      <w:pPr>
        <w:pStyle w:val="FiksniRH"/>
        <w:spacing w:after="0"/>
      </w:pPr>
    </w:p>
    <w:p w:rsidRDefault="00F24650" w:rsidP="00D8753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D87530" w:rsidR="00AE649C" w:rsidRPr="00B76F3C">
      <w:pPr>
        <w:pStyle w:val="SudSjedite"/>
      </w:pPr>
      <w:r>
        <w:tab/>
      </w:r>
    </w:p>
    <w:p w:rsidRDefault="00CB0EA4" w:rsidP="009E43FA" w:rsidR="00CB0EA4">
      <w:pPr>
        <w:pStyle w:val="Naslovdokumenta"/>
        <w:spacing w:after="0"/>
        <w:jc w:val="left"/>
      </w:pPr>
    </w:p>
    <w:p w:rsidRDefault="0071688E" w:rsidP="00D87530" w:rsidR="0071688E">
      <w:pPr>
        <w:pStyle w:val="Poetniodjeljak"/>
        <w:spacing w:after="0"/>
      </w:pPr>
    </w:p>
    <w:p w:rsidRDefault="00A21F0D" w:rsidP="00D87530" w:rsidR="00A21F0D">
      <w:pPr>
        <w:pStyle w:val="NormaleSPIS"/>
        <w:spacing w:after="0"/>
        <w:rPr>
          <w:noProof/>
        </w:rPr>
      </w:pPr>
    </w:p>
    <w:p w:rsidRDefault="00DA0242" w:rsidP="00D87530" w:rsidR="00DA0242">
      <w:pPr>
        <w:pStyle w:val="ZapisniarPotpis"/>
        <w:spacing w:after="0"/>
      </w:pPr>
    </w:p>
    <w:p w:rsidRDefault="00826710" w:rsidP="00826710" w:rsidR="00826710"/>
    <w:p w:rsidRDefault="00826710" w:rsidP="00826710" w:rsidR="00826710"/>
    <w:p w:rsidRDefault="00826710" w:rsidP="00826710" w:rsidR="00826710"/>
    <w:p w:rsidRDefault="00826710" w:rsidP="00826710" w:rsidR="00826710"/>
    <w:p w:rsidRDefault="00826710" w:rsidP="00826710" w:rsidR="00826710"/>
    <w:p w:rsidRDefault="00826710" w:rsidP="00826710" w:rsidR="00826710"/>
    <w:p w:rsidRDefault="00826710" w:rsidP="00826710" w:rsidR="00826710"/>
    <w:p w:rsidRDefault="00826710" w:rsidP="00826710" w:rsidR="00826710"/>
    <w:p w:rsidRDefault="00826710" w:rsidP="00826710" w:rsidR="00826710"/>
    <w:p w:rsidRDefault="00826710" w:rsidP="00826710" w:rsidR="00826710"/>
    <w:p w:rsidRDefault="00826710" w:rsidP="00826710" w:rsidR="00826710"/>
    <w:p w:rsidRDefault="00826710" w:rsidP="00826710" w:rsidR="00826710"/>
    <w:p w:rsidRDefault="00826710" w:rsidP="00826710" w:rsidR="00826710"/>
    <w:p w:rsidRDefault="00826710" w:rsidP="00826710" w:rsidR="00826710"/>
    <w:p w:rsidRDefault="00826710" w:rsidP="00826710" w:rsidR="00826710"/>
    <w:p w:rsidRDefault="00826710" w:rsidP="00826710" w:rsidR="00826710"/>
    <w:p w:rsidRDefault="00826710" w:rsidP="00826710" w:rsidR="00826710">
      <w:pPr>
        <w:ind w:firstLine="708"/>
        <w:jc w:val="both"/>
      </w:pPr>
      <w:r>
        <w:lastRenderedPageBreak/>
        <w:t xml:space="preserve">Sukladno odredbi čl. 126. st. 4. Zakona o parničnom postupku (Narodne novine br. 53/91., 91/92., 112/99., 129/00., 88/01., 117/03., 88/05., 2/07., 84/08., 96/08., 123/08., 57/11., 25/13. i 89/14., dalje : ZPP-a) u povodu prigovora predlagatelja-dužnika Robni centar trgovačko društvo za trgovinu na veliko i malo d.o.o., OIB: 52971700497, iz Križevaca, Ulica Nikole Tesle br. 49, kojeg zastupa punomoćnik Damir Barišić, odvjetnik iz ZOU Damir Barišić i Vedran </w:t>
      </w:r>
      <w:proofErr w:type="spellStart"/>
      <w:r>
        <w:t>Baraišić</w:t>
      </w:r>
      <w:proofErr w:type="spellEnd"/>
      <w:r>
        <w:t xml:space="preserve">, iz Koprivnice, </w:t>
      </w:r>
      <w:proofErr w:type="spellStart"/>
      <w:r>
        <w:t>Basaričekova</w:t>
      </w:r>
      <w:proofErr w:type="spellEnd"/>
      <w:r>
        <w:t xml:space="preserve"> br. 27, od 1. ožujka 2018., te po službenoj dužnosti ispravlja se sadržaj ovoga zapisnika od 23. veljače 2018. na stranici 1 tog zapisnika, 22 redak odozgo na način da umjesto omaškom u pisanju pogrešno navedene tvrtke i sjedišta vjerovnika i to "Korčula </w:t>
      </w:r>
      <w:proofErr w:type="spellStart"/>
      <w:r>
        <w:t>Invest</w:t>
      </w:r>
      <w:proofErr w:type="spellEnd"/>
      <w:r>
        <w:t xml:space="preserve"> d.o.o. Križevci", ispravno treba stajati "Korčula </w:t>
      </w:r>
      <w:proofErr w:type="spellStart"/>
      <w:r>
        <w:t>Invest</w:t>
      </w:r>
      <w:proofErr w:type="spellEnd"/>
      <w:r>
        <w:t xml:space="preserve"> j.d.o.o. Korčula", na stranici 3 tog zapisnika, 27 redak odozgo u svezi naznake funkcije ovlaštene osobe na način da umjesto "bivša upravna savjetnica" ispravno treba stajati "viša upravna savjetnica", te na stranici 4 navedenog zapisnika, 27 redak odozgo na način da se dodaju riječi "koji su glasovali za plan".</w:t>
      </w:r>
    </w:p>
    <w:p w:rsidRDefault="00826710" w:rsidP="00826710" w:rsidR="00826710">
      <w:pPr>
        <w:ind w:firstLine="708"/>
        <w:jc w:val="both"/>
      </w:pPr>
    </w:p>
    <w:p w:rsidRDefault="00826710" w:rsidP="00826710" w:rsidR="00826710">
      <w:pPr>
        <w:jc w:val="center"/>
      </w:pPr>
      <w:r>
        <w:t>U Varaždinu, 6. ožujka 2018.</w:t>
      </w:r>
    </w:p>
    <w:p w:rsidRDefault="00826710" w:rsidP="00826710" w:rsidR="00826710">
      <w:pPr>
        <w:jc w:val="center"/>
      </w:pPr>
    </w:p>
    <w:p w:rsidRDefault="00826710" w:rsidP="00826710" w:rsidR="00826710">
      <w:pPr>
        <w:jc w:val="center"/>
      </w:pPr>
    </w:p>
    <w:p w:rsidRDefault="00826710" w:rsidP="00826710" w:rsidR="00826710">
      <w:pPr>
        <w:jc w:val="center"/>
      </w:pPr>
      <w:r>
        <w:tab/>
      </w:r>
      <w:r>
        <w:tab/>
      </w:r>
      <w:r>
        <w:tab/>
      </w:r>
      <w:r>
        <w:tab/>
        <w:t xml:space="preserve">                                              </w:t>
      </w:r>
      <w:r w:rsidR="002532C1">
        <w:t xml:space="preserve">   </w:t>
      </w:r>
      <w:r>
        <w:t>Sudac :</w:t>
      </w:r>
    </w:p>
    <w:p w:rsidRDefault="00826710" w:rsidP="00826710" w:rsidR="00826710">
      <w:pPr>
        <w:jc w:val="center"/>
      </w:pPr>
      <w:r>
        <w:tab/>
      </w:r>
      <w:r>
        <w:tab/>
      </w:r>
      <w:r>
        <w:tab/>
        <w:t xml:space="preserve">                                                               Hugo Wedemeyer</w:t>
      </w:r>
    </w:p>
    <w:p w:rsidRDefault="00826710" w:rsidP="00826710" w:rsidR="00826710"/>
    <w:p w:rsidRDefault="00826710" w:rsidP="00826710" w:rsidR="00826710" w:rsidRPr="00826710"/>
    <w:sectPr w:rsidSect="00F83896" w:rsidR="00826710" w:rsidRPr="00826710">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24D4" w:rsidP="00537B78" w:rsidR="004B24D4">
      <w:r>
        <w:separator/>
      </w:r>
    </w:p>
  </w:endnote>
  <w:endnote w:id="0" w:type="continuationSeparator">
    <w:p w:rsidRDefault="004B24D4" w:rsidP="00537B78" w:rsidR="004B24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Mangal">
    <w:panose1 w:val="02040503050203030202"/>
    <w:charset w:val="01"/>
    <w:family w:val="roman"/>
    <w:notTrueType/>
    <w:pitch w:val="variable"/>
    <w:sig w:csb1="00000000" w:csb0="00000000" w:usb3="00000000" w:usb2="00000000" w:usb1="00000000" w:usb0="00002000"/>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49605894"/>
      <w:docPartObj>
        <w:docPartGallery w:val="Page Numbers (Bottom of Page)"/>
        <w:docPartUnique/>
      </w:docPartObj>
    </w:sdtPr>
    <w:sdtEndPr/>
    <w:sdtContent>
      <w:p w:rsidRDefault="00D87530" w:rsidR="00D87530">
        <w:pPr>
          <w:pStyle w:val="Podnoje"/>
        </w:pPr>
        <w:r>
          <w:fldChar w:fldCharType="begin"/>
        </w:r>
        <w:r>
          <w:instrText>PAGE   \* MERGEFORMAT</w:instrText>
        </w:r>
        <w:r>
          <w:fldChar w:fldCharType="separate"/>
        </w:r>
        <w:r w:rsidR="00DC15C4">
          <w:t>26</w:t>
        </w:r>
        <w:r>
          <w:fldChar w:fldCharType="end"/>
        </w:r>
      </w:p>
    </w:sdtContent>
  </w:sdt>
  <w:p w:rsidRDefault="00D87530" w:rsidR="00D8753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24D4" w:rsidP="00537B78" w:rsidR="004B24D4">
      <w:r>
        <w:separator/>
      </w:r>
    </w:p>
  </w:footnote>
  <w:footnote w:id="0" w:type="continuationSeparator">
    <w:p w:rsidRDefault="004B24D4" w:rsidP="00537B78" w:rsidR="004B24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2CE3FD7"/>
    <w:multiLevelType w:val="hybridMultilevel"/>
    <w:tmpl w:val="F4ECA464"/>
    <w:lvl w:tplc="041A0001" w:ilvl="0">
      <w:start w:val="1"/>
      <w:numFmt w:val="bullet"/>
      <w:lvlText w:val=""/>
      <w:lvlJc w:val="left"/>
      <w:pPr>
        <w:ind w:hanging="360" w:left="1068"/>
      </w:pPr>
      <w:rPr>
        <w:rFonts w:hAnsi="Symbol" w:ascii="Symbol"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1032B0C"/>
    <w:multiLevelType w:val="hybridMultilevel"/>
    <w:tmpl w:val="71621E14"/>
    <w:lvl w:tplc="041A0001" w:ilvl="0">
      <w:start w:val="1"/>
      <w:numFmt w:val="bullet"/>
      <w:lvlText w:val=""/>
      <w:lvlJc w:val="left"/>
      <w:pPr>
        <w:ind w:hanging="360" w:left="1080"/>
      </w:pPr>
      <w:rPr>
        <w:rFonts w:hAnsi="Symbol" w:ascii="Symbol"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2F825705"/>
    <w:multiLevelType w:val="hybridMultilevel"/>
    <w:tmpl w:val="2CBCA2CA"/>
    <w:lvl w:tplc="041A0001" w:ilvl="0">
      <w:start w:val="1"/>
      <w:numFmt w:val="bullet"/>
      <w:lvlText w:val=""/>
      <w:lvlJc w:val="left"/>
      <w:pPr>
        <w:ind w:hanging="360" w:left="1440"/>
      </w:pPr>
      <w:rPr>
        <w:rFonts w:hAnsi="Symbol" w:ascii="Symbol" w:hint="default"/>
      </w:rPr>
    </w:lvl>
    <w:lvl w:tplc="041A0003" w:ilvl="1">
      <w:start w:val="1"/>
      <w:numFmt w:val="bullet"/>
      <w:lvlText w:val="o"/>
      <w:lvlJc w:val="left"/>
      <w:pPr>
        <w:ind w:hanging="360" w:left="2160"/>
      </w:pPr>
      <w:rPr>
        <w:rFonts w:cs="Courier New" w:hAnsi="Courier New" w:ascii="Courier New" w:hint="default"/>
      </w:rPr>
    </w:lvl>
    <w:lvl w:tplc="041A0005" w:ilvl="2">
      <w:start w:val="1"/>
      <w:numFmt w:val="bullet"/>
      <w:lvlText w:val=""/>
      <w:lvlJc w:val="left"/>
      <w:pPr>
        <w:ind w:hanging="360" w:left="2880"/>
      </w:pPr>
      <w:rPr>
        <w:rFonts w:hAnsi="Wingdings" w:ascii="Wingdings" w:hint="default"/>
      </w:rPr>
    </w:lvl>
    <w:lvl w:tplc="041A0001" w:ilvl="3">
      <w:start w:val="1"/>
      <w:numFmt w:val="bullet"/>
      <w:lvlText w:val=""/>
      <w:lvlJc w:val="left"/>
      <w:pPr>
        <w:ind w:hanging="360" w:left="3600"/>
      </w:pPr>
      <w:rPr>
        <w:rFonts w:hAnsi="Symbol" w:ascii="Symbol" w:hint="default"/>
      </w:rPr>
    </w:lvl>
    <w:lvl w:tplc="041A0003" w:ilvl="4">
      <w:start w:val="1"/>
      <w:numFmt w:val="bullet"/>
      <w:lvlText w:val="o"/>
      <w:lvlJc w:val="left"/>
      <w:pPr>
        <w:ind w:hanging="360" w:left="4320"/>
      </w:pPr>
      <w:rPr>
        <w:rFonts w:cs="Courier New" w:hAnsi="Courier New" w:ascii="Courier New" w:hint="default"/>
      </w:rPr>
    </w:lvl>
    <w:lvl w:tplc="041A0005" w:ilvl="5">
      <w:start w:val="1"/>
      <w:numFmt w:val="bullet"/>
      <w:lvlText w:val=""/>
      <w:lvlJc w:val="left"/>
      <w:pPr>
        <w:ind w:hanging="360" w:left="5040"/>
      </w:pPr>
      <w:rPr>
        <w:rFonts w:hAnsi="Wingdings" w:ascii="Wingdings" w:hint="default"/>
      </w:rPr>
    </w:lvl>
    <w:lvl w:tplc="041A0001" w:ilvl="6">
      <w:start w:val="1"/>
      <w:numFmt w:val="bullet"/>
      <w:lvlText w:val=""/>
      <w:lvlJc w:val="left"/>
      <w:pPr>
        <w:ind w:hanging="360" w:left="5760"/>
      </w:pPr>
      <w:rPr>
        <w:rFonts w:hAnsi="Symbol" w:ascii="Symbol" w:hint="default"/>
      </w:rPr>
    </w:lvl>
    <w:lvl w:tplc="041A0003" w:ilvl="7">
      <w:start w:val="1"/>
      <w:numFmt w:val="bullet"/>
      <w:lvlText w:val="o"/>
      <w:lvlJc w:val="left"/>
      <w:pPr>
        <w:ind w:hanging="360" w:left="6480"/>
      </w:pPr>
      <w:rPr>
        <w:rFonts w:cs="Courier New" w:hAnsi="Courier New" w:ascii="Courier New" w:hint="default"/>
      </w:rPr>
    </w:lvl>
    <w:lvl w:tplc="041A0005" w:ilvl="8">
      <w:start w:val="1"/>
      <w:numFmt w:val="bullet"/>
      <w:lvlText w:val=""/>
      <w:lvlJc w:val="left"/>
      <w:pPr>
        <w:ind w:hanging="360" w:left="7200"/>
      </w:pPr>
      <w:rPr>
        <w:rFonts w:hAnsi="Wingdings" w:ascii="Wingdings" w:hint="default"/>
      </w:rPr>
    </w:lvl>
  </w:abstractNum>
  <w:abstractNum w:abstractNumId="28">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9">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30">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1">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2">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4">
    <w:nsid w:val="495C1FFC"/>
    <w:multiLevelType w:val="hybridMultilevel"/>
    <w:tmpl w:val="100605D2"/>
    <w:lvl w:tplc="041A0001" w:ilvl="0">
      <w:start w:val="1"/>
      <w:numFmt w:val="bullet"/>
      <w:lvlText w:val=""/>
      <w:lvlJc w:val="left"/>
      <w:pPr>
        <w:ind w:hanging="360" w:left="1440"/>
      </w:pPr>
      <w:rPr>
        <w:rFonts w:hAnsi="Symbol" w:ascii="Symbol" w:hint="default"/>
      </w:rPr>
    </w:lvl>
    <w:lvl w:tplc="041A0003" w:ilvl="1">
      <w:start w:val="1"/>
      <w:numFmt w:val="bullet"/>
      <w:lvlText w:val="o"/>
      <w:lvlJc w:val="left"/>
      <w:pPr>
        <w:ind w:hanging="360" w:left="2160"/>
      </w:pPr>
      <w:rPr>
        <w:rFonts w:cs="Courier New" w:hAnsi="Courier New" w:ascii="Courier New" w:hint="default"/>
      </w:rPr>
    </w:lvl>
    <w:lvl w:tplc="041A0005" w:ilvl="2">
      <w:start w:val="1"/>
      <w:numFmt w:val="bullet"/>
      <w:lvlText w:val=""/>
      <w:lvlJc w:val="left"/>
      <w:pPr>
        <w:ind w:hanging="360" w:left="2880"/>
      </w:pPr>
      <w:rPr>
        <w:rFonts w:hAnsi="Wingdings" w:ascii="Wingdings" w:hint="default"/>
      </w:rPr>
    </w:lvl>
    <w:lvl w:tplc="041A0001" w:ilvl="3">
      <w:start w:val="1"/>
      <w:numFmt w:val="bullet"/>
      <w:lvlText w:val=""/>
      <w:lvlJc w:val="left"/>
      <w:pPr>
        <w:ind w:hanging="360" w:left="3600"/>
      </w:pPr>
      <w:rPr>
        <w:rFonts w:hAnsi="Symbol" w:ascii="Symbol" w:hint="default"/>
      </w:rPr>
    </w:lvl>
    <w:lvl w:tplc="041A0003" w:ilvl="4">
      <w:start w:val="1"/>
      <w:numFmt w:val="bullet"/>
      <w:lvlText w:val="o"/>
      <w:lvlJc w:val="left"/>
      <w:pPr>
        <w:ind w:hanging="360" w:left="4320"/>
      </w:pPr>
      <w:rPr>
        <w:rFonts w:cs="Courier New" w:hAnsi="Courier New" w:ascii="Courier New" w:hint="default"/>
      </w:rPr>
    </w:lvl>
    <w:lvl w:tplc="041A0005" w:ilvl="5">
      <w:start w:val="1"/>
      <w:numFmt w:val="bullet"/>
      <w:lvlText w:val=""/>
      <w:lvlJc w:val="left"/>
      <w:pPr>
        <w:ind w:hanging="360" w:left="5040"/>
      </w:pPr>
      <w:rPr>
        <w:rFonts w:hAnsi="Wingdings" w:ascii="Wingdings" w:hint="default"/>
      </w:rPr>
    </w:lvl>
    <w:lvl w:tplc="041A0001" w:ilvl="6">
      <w:start w:val="1"/>
      <w:numFmt w:val="bullet"/>
      <w:lvlText w:val=""/>
      <w:lvlJc w:val="left"/>
      <w:pPr>
        <w:ind w:hanging="360" w:left="5760"/>
      </w:pPr>
      <w:rPr>
        <w:rFonts w:hAnsi="Symbol" w:ascii="Symbol" w:hint="default"/>
      </w:rPr>
    </w:lvl>
    <w:lvl w:tplc="041A0003" w:ilvl="7">
      <w:start w:val="1"/>
      <w:numFmt w:val="bullet"/>
      <w:lvlText w:val="o"/>
      <w:lvlJc w:val="left"/>
      <w:pPr>
        <w:ind w:hanging="360" w:left="6480"/>
      </w:pPr>
      <w:rPr>
        <w:rFonts w:cs="Courier New" w:hAnsi="Courier New" w:ascii="Courier New" w:hint="default"/>
      </w:rPr>
    </w:lvl>
    <w:lvl w:tplc="041A0005" w:ilvl="8">
      <w:start w:val="1"/>
      <w:numFmt w:val="bullet"/>
      <w:lvlText w:val=""/>
      <w:lvlJc w:val="left"/>
      <w:pPr>
        <w:ind w:hanging="360" w:left="7200"/>
      </w:pPr>
      <w:rPr>
        <w:rFonts w:hAnsi="Wingdings" w:ascii="Wingdings" w:hint="default"/>
      </w:rPr>
    </w:lvl>
  </w:abstractNum>
  <w:abstractNum w:abstractNumId="35">
    <w:nsid w:val="4A753D9D"/>
    <w:multiLevelType w:val="hybridMultilevel"/>
    <w:tmpl w:val="01ECF510"/>
    <w:lvl w:tplc="041A0001" w:ilvl="0">
      <w:start w:val="1"/>
      <w:numFmt w:val="bullet"/>
      <w:lvlText w:val=""/>
      <w:lvlJc w:val="left"/>
      <w:pPr>
        <w:ind w:hanging="360" w:left="790"/>
      </w:pPr>
      <w:rPr>
        <w:rFonts w:hAnsi="Symbol" w:ascii="Symbol" w:hint="default"/>
      </w:rPr>
    </w:lvl>
    <w:lvl w:tplc="041A0003" w:ilvl="1">
      <w:start w:val="1"/>
      <w:numFmt w:val="bullet"/>
      <w:lvlText w:val="o"/>
      <w:lvlJc w:val="left"/>
      <w:pPr>
        <w:ind w:hanging="360" w:left="1510"/>
      </w:pPr>
      <w:rPr>
        <w:rFonts w:cs="Courier New" w:hAnsi="Courier New" w:ascii="Courier New" w:hint="default"/>
      </w:rPr>
    </w:lvl>
    <w:lvl w:tplc="041A0005" w:ilvl="2">
      <w:start w:val="1"/>
      <w:numFmt w:val="bullet"/>
      <w:lvlText w:val=""/>
      <w:lvlJc w:val="left"/>
      <w:pPr>
        <w:ind w:hanging="360" w:left="2230"/>
      </w:pPr>
      <w:rPr>
        <w:rFonts w:hAnsi="Wingdings" w:ascii="Wingdings" w:hint="default"/>
      </w:rPr>
    </w:lvl>
    <w:lvl w:tplc="041A0001" w:ilvl="3">
      <w:start w:val="1"/>
      <w:numFmt w:val="bullet"/>
      <w:lvlText w:val=""/>
      <w:lvlJc w:val="left"/>
      <w:pPr>
        <w:ind w:hanging="360" w:left="2950"/>
      </w:pPr>
      <w:rPr>
        <w:rFonts w:hAnsi="Symbol" w:ascii="Symbol" w:hint="default"/>
      </w:rPr>
    </w:lvl>
    <w:lvl w:tplc="041A0003" w:ilvl="4">
      <w:start w:val="1"/>
      <w:numFmt w:val="bullet"/>
      <w:lvlText w:val="o"/>
      <w:lvlJc w:val="left"/>
      <w:pPr>
        <w:ind w:hanging="360" w:left="3670"/>
      </w:pPr>
      <w:rPr>
        <w:rFonts w:cs="Courier New" w:hAnsi="Courier New" w:ascii="Courier New" w:hint="default"/>
      </w:rPr>
    </w:lvl>
    <w:lvl w:tplc="041A0005" w:ilvl="5">
      <w:start w:val="1"/>
      <w:numFmt w:val="bullet"/>
      <w:lvlText w:val=""/>
      <w:lvlJc w:val="left"/>
      <w:pPr>
        <w:ind w:hanging="360" w:left="4390"/>
      </w:pPr>
      <w:rPr>
        <w:rFonts w:hAnsi="Wingdings" w:ascii="Wingdings" w:hint="default"/>
      </w:rPr>
    </w:lvl>
    <w:lvl w:tplc="041A0001" w:ilvl="6">
      <w:start w:val="1"/>
      <w:numFmt w:val="bullet"/>
      <w:lvlText w:val=""/>
      <w:lvlJc w:val="left"/>
      <w:pPr>
        <w:ind w:hanging="360" w:left="5110"/>
      </w:pPr>
      <w:rPr>
        <w:rFonts w:hAnsi="Symbol" w:ascii="Symbol" w:hint="default"/>
      </w:rPr>
    </w:lvl>
    <w:lvl w:tplc="041A0003" w:ilvl="7">
      <w:start w:val="1"/>
      <w:numFmt w:val="bullet"/>
      <w:lvlText w:val="o"/>
      <w:lvlJc w:val="left"/>
      <w:pPr>
        <w:ind w:hanging="360" w:left="5830"/>
      </w:pPr>
      <w:rPr>
        <w:rFonts w:cs="Courier New" w:hAnsi="Courier New" w:ascii="Courier New" w:hint="default"/>
      </w:rPr>
    </w:lvl>
    <w:lvl w:tplc="041A0005" w:ilvl="8">
      <w:start w:val="1"/>
      <w:numFmt w:val="bullet"/>
      <w:lvlText w:val=""/>
      <w:lvlJc w:val="left"/>
      <w:pPr>
        <w:ind w:hanging="360" w:left="6550"/>
      </w:pPr>
      <w:rPr>
        <w:rFonts w:hAnsi="Wingdings" w:ascii="Wingdings" w:hint="default"/>
      </w:rPr>
    </w:lvl>
  </w:abstractNum>
  <w:abstractNum w:abstractNumId="36">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7">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8">
    <w:nsid w:val="520F4641"/>
    <w:multiLevelType w:val="hybridMultilevel"/>
    <w:tmpl w:val="97F8A388"/>
    <w:lvl w:tplc="E0B0810C" w:ilvl="0">
      <w:start w:val="1"/>
      <w:numFmt w:val="decimal"/>
      <w:lvlText w:val="%1."/>
      <w:lvlJc w:val="left"/>
      <w:pPr>
        <w:ind w:hanging="360" w:left="720"/>
      </w:pPr>
      <w:rPr>
        <w:b/>
        <w:i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9">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40">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5CFE5120"/>
    <w:multiLevelType w:val="multilevel"/>
    <w:tmpl w:val="0A4C854C"/>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42">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43">
    <w:nsid w:val="5E3E480B"/>
    <w:multiLevelType w:val="hybridMultilevel"/>
    <w:tmpl w:val="0206131C"/>
    <w:lvl w:tplc="041A0001" w:ilvl="0">
      <w:start w:val="1"/>
      <w:numFmt w:val="bullet"/>
      <w:lvlText w:val=""/>
      <w:lvlJc w:val="left"/>
      <w:pPr>
        <w:ind w:hanging="360" w:left="1080"/>
      </w:pPr>
      <w:rPr>
        <w:rFonts w:hAnsi="Symbol" w:ascii="Symbol"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44">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5">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6">
    <w:nsid w:val="734A235C"/>
    <w:multiLevelType w:val="multilevel"/>
    <w:tmpl w:val="233E50AC"/>
    <w:numStyleLink w:val="NumList1"/>
  </w:abstractNum>
  <w:abstractNum w:abstractNumId="47">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8">
    <w:nsid w:val="76670CAA"/>
    <w:multiLevelType w:val="multilevel"/>
    <w:tmpl w:val="DF20873A"/>
    <w:numStyleLink w:val="NumListOI"/>
  </w:abstractNum>
  <w:abstractNum w:abstractNumId="49">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50">
    <w:nsid w:val="7EAF58E6"/>
    <w:multiLevelType w:val="multilevel"/>
    <w:tmpl w:val="358ED2AE"/>
    <w:numStyleLink w:val="NumListA0"/>
  </w:abstractNum>
  <w:num w:numId="1">
    <w:abstractNumId w:val="19"/>
  </w:num>
  <w:num w:numId="2">
    <w:abstractNumId w:val="32"/>
  </w:num>
  <w:num w:numId="3">
    <w:abstractNumId w:val="18"/>
  </w:num>
  <w:num w:numId="4">
    <w:abstractNumId w:val="47"/>
  </w:num>
  <w:num w:numId="5">
    <w:abstractNumId w:val="49"/>
  </w:num>
  <w:num w:numId="6">
    <w:abstractNumId w:val="20"/>
  </w:num>
  <w:num w:numId="7">
    <w:abstractNumId w:val="21"/>
  </w:num>
  <w:num w:numId="8">
    <w:abstractNumId w:val="31"/>
  </w:num>
  <w:num w:numId="9">
    <w:abstractNumId w:val="16"/>
  </w:num>
  <w:num w:numId="10">
    <w:abstractNumId w:val="40"/>
  </w:num>
  <w:num w:numId="11">
    <w:abstractNumId w:val="15"/>
  </w:num>
  <w:num w:numId="12">
    <w:abstractNumId w:val="14"/>
  </w:num>
  <w:num w:numId="13">
    <w:abstractNumId w:val="45"/>
  </w:num>
  <w:num w:numId="14">
    <w:abstractNumId w:val="29"/>
  </w:num>
  <w:num w:numId="1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25"/>
  </w:num>
  <w:num w:numId="18">
    <w:abstractNumId w:val="44"/>
  </w:num>
  <w:num w:numId="19">
    <w:abstractNumId w:val="17"/>
  </w:num>
  <w:num w:numId="20">
    <w:abstractNumId w:val="22"/>
  </w:num>
  <w:num w:numId="21">
    <w:abstractNumId w:val="23"/>
  </w:num>
  <w:num w:numId="22">
    <w:abstractNumId w:val="18"/>
  </w:num>
  <w:num w:numId="23">
    <w:abstractNumId w:val="37"/>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42"/>
  </w:num>
  <w:num w:numId="34">
    <w:abstractNumId w:val="30"/>
  </w:num>
  <w:num w:numId="35">
    <w:abstractNumId w:val="28"/>
  </w:num>
  <w:num w:numId="36">
    <w:abstractNumId w:val="12"/>
  </w:num>
  <w:num w:numId="37">
    <w:abstractNumId w:val="39"/>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1"/>
  </w:num>
  <w:num w:numId="40">
    <w:abstractNumId w:val="10"/>
  </w:num>
  <w:num w:numId="41">
    <w:abstractNumId w:val="46"/>
  </w:num>
  <w:num w:numId="42">
    <w:abstractNumId w:val="50"/>
  </w:num>
  <w:num w:numId="43">
    <w:abstractNumId w:val="13"/>
  </w:num>
  <w:num w:numId="44">
    <w:abstractNumId w:val="48"/>
  </w:num>
  <w:num w:numId="45">
    <w:abstractNumId w:val="17"/>
  </w:num>
  <w:num w:numId="46">
    <w:abstractNumId w:val="17"/>
    <w:lvlOverride w:ilvl="0">
      <w:startOverride w:val="1"/>
    </w:lvlOverride>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 w:numId="50">
    <w:abstractNumId w:val="9"/>
  </w:num>
  <w:num w:numId="51">
    <w:abstractNumId w:val="43"/>
  </w:num>
  <w:num w:numId="52">
    <w:abstractNumId w:val="27"/>
  </w:num>
  <w:num w:numId="53">
    <w:abstractNumId w:val="34"/>
  </w:num>
  <w:num w:numId="54">
    <w:abstractNumId w:val="35"/>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2C1"/>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3C3"/>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2952"/>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4D4"/>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49A3"/>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11E0"/>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4A0C"/>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6710"/>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021"/>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43FA"/>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530"/>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15C4"/>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65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3896"/>
    <w:rsid w:val="00F84E6D"/>
    <w:rsid w:val="00F85180"/>
    <w:rsid w:val="00F865FB"/>
    <w:rsid w:val="00F90422"/>
    <w:rsid w:val="00F944F1"/>
    <w:rsid w:val="00FA0671"/>
    <w:rsid w:val="00FA2826"/>
    <w:rsid w:val="00FA3515"/>
    <w:rsid w:val="00FA523A"/>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C7C6D"/>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num2text" w:namespaceuri="http://www.java.hr/xml/smarttags/num2text"/>
  <w:smartTagType w:name="metricconvert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Standard" w:type="paragraph">
    <w:name w:val="Standard"/>
    <w:rsid w:val="00D87530"/>
    <w:pPr>
      <w:widowControl w:val="false"/>
      <w:suppressAutoHyphens/>
      <w:autoSpaceDN w:val="false"/>
      <w:spacing w:lineRule="auto" w:line="240" w:after="0"/>
    </w:pPr>
    <w:rPr>
      <w:rFonts w:cs="Mangal" w:eastAsia="SimSun" w:hAnsi="Times New Roman" w:ascii="Times New Roman"/>
      <w:kern w:val="3"/>
      <w:sz w:val="24"/>
      <w:szCs w:val="24"/>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Standard" w:type="paragraph">
    <w:name w:val="Standard"/>
    <w:rsid w:val="00D87530"/>
    <w:pPr>
      <w:widowControl w:val="0"/>
      <w:suppressAutoHyphens/>
      <w:autoSpaceDN w:val="0"/>
      <w:spacing w:after="0" w:line="240" w:lineRule="auto"/>
    </w:pPr>
    <w:rPr>
      <w:rFonts w:ascii="Times New Roman" w:cs="Mangal" w:eastAsia="SimSun" w:hAnsi="Times New Roman"/>
      <w:kern w:val="3"/>
      <w:sz w:val="24"/>
      <w:szCs w:val="24"/>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58915835">
      <w:bodyDiv w:val="true"/>
      <w:marLeft w:val="0"/>
      <w:marRight w:val="0"/>
      <w:marTop w:val="0"/>
      <w:marBottom w:val="0"/>
      <w:divBdr>
        <w:top w:space="0" w:sz="0" w:color="auto" w:val="none"/>
        <w:left w:space="0" w:sz="0" w:color="auto" w:val="none"/>
        <w:bottom w:space="0" w:sz="0" w:color="auto" w:val="none"/>
        <w:right w:space="0" w:sz="0" w:color="auto" w:val="none"/>
      </w:divBdr>
    </w:div>
    <w:div w:id="147713796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222</izvorni_sadrzaj>
    <derivirana_varijabla naziv="DomainObject.Prostorija.Naziv_1">Sudnica 222</derivirana_varijabla>
  </DomainObject.Prostorija.Naziv>
  <DomainObject.Prostorija.Oznaka>
    <izvorni_sadrzaj>222</izvorni_sadrzaj>
    <derivirana_varijabla naziv="DomainObject.Prostorija.Oznaka_1">222</derivirana_varijabla>
  </DomainObject.Prostorija.Oznaka>
  <DomainObject.Obrazlozenje>
    <izvorni_sadrzaj/>
    <derivirana_varijabla naziv="DomainObject.Obrazlozenje_1"/>
  </DomainObject.Obrazlozenje>
  <DomainObject.StvarniPocetakDatum>
    <izvorni_sadrzaj>23. veljače 2018.</izvorni_sadrzaj>
    <derivirana_varijabla naziv="DomainObject.StvarniPocetakDatum_1">23. veljače 2018.</derivirana_varijabla>
  </DomainObject.StvarniPocetakDatum>
  <DomainObject.StvarniZavrsetakDatum>
    <izvorni_sadrzaj>23. veljače 2018.</izvorni_sadrzaj>
    <derivirana_varijabla naziv="DomainObject.StvarniZavrsetakDatum_1">23. veljače 2018.</derivirana_varijabla>
  </DomainObject.StvarniZavrsetakDatum>
  <DomainObject.PlaniraniZavrsetakDatum>
    <izvorni_sadrzaj>23. veljače 2018.</izvorni_sadrzaj>
    <derivirana_varijabla naziv="DomainObject.PlaniraniZavrsetakDatum_1">23. veljače 2018.</derivirana_varijabla>
  </DomainObject.PlaniraniZavrsetakDatum>
  <DomainObject.PlaniraniPocetakDatum>
    <izvorni_sadrzaj>23. veljače 2018.</izvorni_sadrzaj>
    <derivirana_varijabla naziv="DomainObject.PlaniraniPocetakDatum_1">23. veljače 2018.</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10:55</izvorni_sadrzaj>
    <derivirana_varijabla naziv="DomainObject.StvarniZavrsetakVrijeme_1">10:55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13</izvorni_sadrzaj>
    <derivirana_varijabla naziv="DomainObject.Zapisnik.BrojStranica_1">13</derivirana_varijabla>
  </DomainObject.Zapisnik.BrojStranica>
  <DomainObject.Zapisnik.DatumKreiranja>
    <izvorni_sadrzaj>23. veljače 2018.</izvorni_sadrzaj>
    <derivirana_varijabla naziv="DomainObject.Zapisnik.DatumKreiranja_1">23. veljače 2018.</derivirana_varijabla>
  </DomainObject.Zapisnik.DatumKreiranja>
  <DomainObject.Zapisnik.ImovinskaKorist>
    <izvorni_sadrzaj/>
    <derivirana_varijabla naziv="DomainObject.Zapisnik.ImovinskaKorist_1"/>
  </DomainObject.Zapisnik.ImovinskaKorist>
  <DomainObject.Zapisnik.Oznaka>
    <izvorni_sadrzaj>St-13/2018-24</izvorni_sadrzaj>
    <derivirana_varijabla naziv="DomainObject.Zapisnik.Oznaka_1">St-13/2018-24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izvorni_sadrzaj>
    <derivirana_varijabla naziv="DomainObject.Predmet.Broj_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2018.</izvorni_sadrzaj>
    <derivirana_varijabla naziv="DomainObject.Predmet.DatumOsnivanja_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6. ožujka 2018.</izvorni_sadrzaj>
    <derivirana_varijabla naziv="DomainObject.Predmet.DatumRjesavanja_1">6. ožujka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sklapanje predstečajne nagodbe</izvorni_sadrzaj>
    <derivirana_varijabla naziv="DomainObject.Predmet.Opis_1">Prijedlog za sklapanje predstečajne nagodbe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St-13/2018</izvorni_sadrzaj>
    <derivirana_varijabla naziv="DomainObject.Predmet.OznakaBroj_1">St-13/2018</derivirana_varijabla>
  </DomainObject.Predmet.OznakaBroj>
  <DomainObject.Predmet.OznakaBrojOptuznogAkta>
    <izvorni_sadrzaj/>
    <derivirana_varijabla naziv="DomainObject.Predmet.OznakaBrojOptuznogAkta_1"/>
  </DomainObject.Predmet.OznakaBrojOptuznogAkta>
  <DomainObject.Predmet.PredmetRijesio.Ime>
    <izvorni_sadrzaj>Hugo</izvorni_sadrzaj>
    <derivirana_varijabla naziv="DomainObject.Predmet.PredmetRijesio.Ime_1">Hugo</derivirana_varijabla>
  </DomainObject.Predmet.PredmetRijesio.Ime>
  <DomainObject.Predmet.PredmetRijesio.Oib>
    <izvorni_sadrzaj>19031223594</izvorni_sadrzaj>
    <derivirana_varijabla naziv="DomainObject.Predmet.PredmetRijesio.Oib_1">19031223594</derivirana_varijabla>
  </DomainObject.Predmet.PredmetRijesio.Oib>
  <DomainObject.Predmet.PredmetRijesio.Prezime>
    <izvorni_sadrzaj>Wedemeyer</izvorni_sadrzaj>
    <derivirana_varijabla naziv="DomainObject.Predmet.PredmetRijesio.Prezime_1">Wedemeyer</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ROBNI CENTAR trgovačko društvo za trgovinu na veliko i malo d.o.o.</izvorni_sadrzaj>
    <derivirana_varijabla naziv="DomainObject.Predmet.StrankaFormated_1">  ROBNI CENTAR trgovačko društvo za trgovinu na veliko i malo d.o.o.</derivirana_varijabla>
  </DomainObject.Predmet.StrankaFormated>
  <DomainObject.Predmet.StrankaFormatedOIB>
    <izvorni_sadrzaj>  ROBNI CENTAR trgovačko društvo za trgovinu na veliko i malo d.o.o., OIB 52971700497</izvorni_sadrzaj>
    <derivirana_varijabla naziv="DomainObject.Predmet.StrankaFormatedOIB_1">  ROBNI CENTAR trgovačko društvo za trgovinu na veliko i malo d.o.o., OIB 52971700497</derivirana_varijabla>
  </DomainObject.Predmet.StrankaFormatedOIB>
  <DomainObject.Predmet.StrankaFormatedWithAdress>
    <izvorni_sadrzaj> ROBNI CENTAR trgovačko društvo za trgovinu na veliko i malo d.o.o., Ulica Nikole Tesle 49, 48260 Križevci</izvorni_sadrzaj>
    <derivirana_varijabla naziv="DomainObject.Predmet.StrankaFormatedWithAdress_1"> ROBNI CENTAR trgovačko društvo za trgovinu na veliko i malo d.o.o., Ulica Nikole Tesle 49, 48260 Križevci</derivirana_varijabla>
  </DomainObject.Predmet.StrankaFormatedWithAdress>
  <DomainObject.Predmet.StrankaFormatedWithAdressOIB>
    <izvorni_sadrzaj> ROBNI CENTAR trgovačko društvo za trgovinu na veliko i malo d.o.o., OIB 52971700497, Ulica Nikole Tesle 49, 48260 Križevci</izvorni_sadrzaj>
    <derivirana_varijabla naziv="DomainObject.Predmet.StrankaFormatedWithAdressOIB_1"> ROBNI CENTAR trgovačko društvo za trgovinu na veliko i malo d.o.o., OIB 52971700497, Ulica Nikole Tesle 49, 48260 Križevci</derivirana_varijabla>
  </DomainObject.Predmet.StrankaFormatedWithAdressOIB>
  <DomainObject.Predmet.StrankaWithAdress>
    <izvorni_sadrzaj>ROBNI CENTAR trgovačko društvo za trgovinu na veliko i malo d.o.o. Ulica Nikole Tesle 49,48260 Križevci</izvorni_sadrzaj>
    <derivirana_varijabla naziv="DomainObject.Predmet.StrankaWithAdress_1">ROBNI CENTAR trgovačko društvo za trgovinu na veliko i malo d.o.o. Ulica Nikole Tesle 49,48260 Križevci</derivirana_varijabla>
  </DomainObject.Predmet.StrankaWithAdress>
  <DomainObject.Predmet.StrankaWithAdressOIB>
    <izvorni_sadrzaj>ROBNI CENTAR trgovačko društvo za trgovinu na veliko i malo d.o.o., OIB 52971700497, Ulica Nikole Tesle 49,48260 Križevci</izvorni_sadrzaj>
    <derivirana_varijabla naziv="DomainObject.Predmet.StrankaWithAdressOIB_1">ROBNI CENTAR trgovačko društvo za trgovinu na veliko i malo d.o.o., OIB 52971700497, Ulica Nikole Tesle 49,48260 Križevci</derivirana_varijabla>
  </DomainObject.Predmet.StrankaWithAdressOIB>
  <DomainObject.Predmet.StrankaNazivFormated>
    <izvorni_sadrzaj>ROBNI CENTAR trgovačko društvo za trgovinu na veliko i malo d.o.o.</izvorni_sadrzaj>
    <derivirana_varijabla naziv="DomainObject.Predmet.StrankaNazivFormated_1">ROBNI CENTAR trgovačko društvo za trgovinu na veliko i malo d.o.o.</derivirana_varijabla>
  </DomainObject.Predmet.StrankaNazivFormated>
  <DomainObject.Predmet.StrankaNazivFormatedOIB>
    <izvorni_sadrzaj>ROBNI CENTAR trgovačko društvo za trgovinu na veliko i malo d.o.o., OIB 52971700497</izvorni_sadrzaj>
    <derivirana_varijabla naziv="DomainObject.Predmet.StrankaNazivFormatedOIB_1">ROBNI CENTAR trgovačko društvo za trgovinu na veliko i malo d.o.o., OIB 52971700497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ROBNI CENTAR trgovačko društvo za trgovinu na veliko i malo d.o.o.</item>
    </izvorni_sadrzaj>
    <derivirana_varijabla naziv="DomainObject.Predmet.StrankaListFormated_1">
      <item>ROBNI CENTAR trgovačko društvo za trgovinu na veliko i malo d.o.o.</item>
    </derivirana_varijabla>
  </DomainObject.Predmet.StrankaListFormated>
  <DomainObject.Predmet.StrankaListFormatedOIB>
    <izvorni_sadrzaj>
      <item>ROBNI CENTAR trgovačko društvo za trgovinu na veliko i malo d.o.o., OIB 52971700497</item>
    </izvorni_sadrzaj>
    <derivirana_varijabla naziv="DomainObject.Predmet.StrankaListFormatedOIB_1">
      <item>ROBNI CENTAR trgovačko društvo za trgovinu na veliko i malo d.o.o., OIB 52971700497</item>
    </derivirana_varijabla>
  </DomainObject.Predmet.StrankaListFormatedOIB>
  <DomainObject.Predmet.StrankaListFormatedWithAdress>
    <izvorni_sadrzaj>
      <item>ROBNI CENTAR trgovačko društvo za trgovinu na veliko i malo d.o.o., Ulica Nikole Tesle 49, 48260 Križevci</item>
    </izvorni_sadrzaj>
    <derivirana_varijabla naziv="DomainObject.Predmet.StrankaListFormatedWithAdress_1">
      <item>ROBNI CENTAR trgovačko društvo za trgovinu na veliko i malo d.o.o., Ulica Nikole Tesle 49, 48260 Križevci</item>
    </derivirana_varijabla>
  </DomainObject.Predmet.StrankaListFormatedWithAdress>
  <DomainObject.Predmet.StrankaListFormatedWithAdressOIB>
    <izvorni_sadrzaj>
      <item>ROBNI CENTAR trgovačko društvo za trgovinu na veliko i malo d.o.o., OIB 52971700497, Ulica Nikole Tesle 49, 48260 Križevci</item>
    </izvorni_sadrzaj>
    <derivirana_varijabla naziv="DomainObject.Predmet.StrankaListFormatedWithAdressOIB_1">
      <item>ROBNI CENTAR trgovačko društvo za trgovinu na veliko i malo d.o.o., OIB 52971700497, Ulica Nikole Tesle 49, 48260 Križevci</item>
    </derivirana_varijabla>
  </DomainObject.Predmet.StrankaListFormatedWithAdressOIB>
  <DomainObject.Predmet.StrankaListNazivFormated>
    <izvorni_sadrzaj>
      <item>ROBNI CENTAR trgovačko društvo za trgovinu na veliko i malo d.o.o.</item>
    </izvorni_sadrzaj>
    <derivirana_varijabla naziv="DomainObject.Predmet.StrankaListNazivFormated_1">
      <item>ROBNI CENTAR trgovačko društvo za trgovinu na veliko i malo d.o.o.</item>
    </derivirana_varijabla>
  </DomainObject.Predmet.StrankaListNazivFormated>
  <DomainObject.Predmet.StrankaListNazivFormatedOIB>
    <izvorni_sadrzaj>
      <item>ROBNI CENTAR trgovačko društvo za trgovinu na veliko i malo d.o.o., OIB 52971700497</item>
    </izvorni_sadrzaj>
    <derivirana_varijabla naziv="DomainObject.Predmet.StrankaListNazivFormatedOIB_1">
      <item>ROBNI CENTAR trgovačko društvo za trgovinu na veliko i malo d.o.o., OIB 52971700497</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ZOU Damir i Vedran Barišić</item>
      <item>Financijska agencija</item>
      <item>Sudski registar  Trgovačkog suda u Varaždinu</item>
      <item>e-Oglasna</item>
      <item>Odvjetnik Stjepan Gagro</item>
      <item>Odvjetnik Damir Barišić za dužnika</item>
      <item>zam punomoćnika Milica Zejak, za Ina Industrija nafte d.d.</item>
      <item>zam. punomoćnika Andrej Žmikić za Ceskoslovensku Obchodni banku</item>
      <item>Gabriele Wahl Cesarec za Continental Matador Rubber</item>
      <item>Marijana Kuzmić za Ministarstvo financija</item>
      <item>Andrija Zidarić, direktor predlagatelja-dužnika</item>
      <item>Ilić, Orehovec &amp; Partneri, odvjetničko društvo d.o.o.</item>
      <item>Odvjetničko društvo Vedriš &amp; Partneri društvo s ograničenom odgovornošću</item>
    </izvorni_sadrzaj>
    <derivirana_varijabla naziv="DomainObject.Predmet.OstaliListFormated_1">
      <item>ZOU Damir i Vedran Barišić</item>
      <item>Financijska agencija</item>
      <item>Sudski registar  Trgovačkog suda u Varaždinu</item>
      <item>e-Oglasna</item>
      <item>Odvjetnik Stjepan Gagro</item>
      <item>Odvjetnik Damir Barišić za dužnika</item>
      <item>zam punomoćnika Milica Zejak, za Ina Industrija nafte d.d.</item>
      <item>zam. punomoćnika Andrej Žmikić za Ceskoslovensku Obchodni banku</item>
      <item>Gabriele Wahl Cesarec za Continental Matador Rubber</item>
      <item>Marijana Kuzmić za Ministarstvo financija</item>
      <item>Andrija Zidarić, direktor predlagatelja-dužnika</item>
      <item>Ilić, Orehovec &amp; Partneri, odvjetničko društvo d.o.o.</item>
      <item>Odvjetničko društvo Vedriš &amp; Partneri društvo s ograničenom odgovornošću</item>
    </derivirana_varijabla>
  </DomainObject.Predmet.OstaliListFormated>
  <DomainObject.Predmet.OstaliListFormatedOIB>
    <izvorni_sadrzaj>
      <item>ZOU Damir i Vedran Barišić</item>
      <item>Financijska agencija, OIB 85821130368</item>
      <item>Sudski registar  Trgovačkog suda u Varaždinu</item>
      <item>e-Oglasna</item>
      <item>Odvjetnik Stjepan Gagro</item>
      <item>Odvjetnik Damir Barišić za dužnika</item>
      <item>zam punomoćnika Milica Zejak, za Ina Industrija nafte d.d.</item>
      <item>zam. punomoćnika Andrej Žmikić za Ceskoslovensku Obchodni banku</item>
      <item>Gabriele Wahl Cesarec za Continental Matador Rubber</item>
      <item>Marijana Kuzmić za Ministarstvo financija</item>
      <item>Andrija Zidarić, direktor predlagatelja-dužnika</item>
      <item>Ilić, Orehovec &amp; Partneri, odvjetničko društvo d.o.o., OIB 95898073413</item>
      <item>Odvjetničko društvo Vedriš &amp; Partneri društvo s ograničenom odgovornošću, OIB 19921364149</item>
    </izvorni_sadrzaj>
    <derivirana_varijabla naziv="DomainObject.Predmet.OstaliListFormatedOIB_1">
      <item>ZOU Damir i Vedran Barišić</item>
      <item>Financijska agencija, OIB 85821130368</item>
      <item>Sudski registar  Trgovačkog suda u Varaždinu</item>
      <item>e-Oglasna</item>
      <item>Odvjetnik Stjepan Gagro</item>
      <item>Odvjetnik Damir Barišić za dužnika</item>
      <item>zam punomoćnika Milica Zejak, za Ina Industrija nafte d.d.</item>
      <item>zam. punomoćnika Andrej Žmikić za Ceskoslovensku Obchodni banku</item>
      <item>Gabriele Wahl Cesarec za Continental Matador Rubber</item>
      <item>Marijana Kuzmić za Ministarstvo financija</item>
      <item>Andrija Zidarić, direktor predlagatelja-dužnika</item>
      <item>Ilić, Orehovec &amp; Partneri, odvjetničko društvo d.o.o., OIB 95898073413</item>
      <item>Odvjetničko društvo Vedriš &amp; Partneri društvo s ograničenom odgovornošću, OIB 19921364149</item>
    </derivirana_varijabla>
  </DomainObject.Predmet.OstaliListFormatedOIB>
  <DomainObject.Predmet.OstaliListFormatedWithAdress>
    <izvorni_sadrzaj>
      <item>ZOU Damir i Vedran Barišić, Basaričekova br. 27, 48000 Koprivnica</item>
      <item>Financijska agencija, Ulica grada Vukovara 70, 10000 Zagreb</item>
      <item>Sudski registar  Trgovačkog suda u Varaždinu, B.Radića 2, 42000 Varaždin</item>
      <item>e-Oglasna</item>
      <item>Odvjetnik Stjepan Gagro</item>
      <item>Odvjetnik Damir Barišić za dužnika</item>
      <item>zam punomoćnika Milica Zejak, za Ina Industrija nafte d.d.</item>
      <item>zam. punomoćnika Andrej Žmikić za Ceskoslovensku Obchodni banku</item>
      <item>Gabriele Wahl Cesarec za Continental Matador Rubber</item>
      <item>Marijana Kuzmić za Ministarstvo financija</item>
      <item>Andrija Zidarić, direktor predlagatelja-dužnika</item>
      <item>Ilić, Orehovec &amp; Partneri, odvjetničko društvo d.o.o., Smičiklasova 18, 10000 Zagreb</item>
      <item>Odvjetničko društvo Vedriš &amp; Partneri društvo s ograničenom odgovornošću, Ozaljska 136, 10000 Zagreb</item>
    </izvorni_sadrzaj>
    <derivirana_varijabla naziv="DomainObject.Predmet.OstaliListFormatedWithAdress_1">
      <item>ZOU Damir i Vedran Barišić, Basaričekova br. 27, 48000 Koprivnica</item>
      <item>Financijska agencija, Ulica grada Vukovara 70, 10000 Zagreb</item>
      <item>Sudski registar  Trgovačkog suda u Varaždinu, B.Radića 2, 42000 Varaždin</item>
      <item>e-Oglasna</item>
      <item>Odvjetnik Stjepan Gagro</item>
      <item>Odvjetnik Damir Barišić za dužnika</item>
      <item>zam punomoćnika Milica Zejak, za Ina Industrija nafte d.d.</item>
      <item>zam. punomoćnika Andrej Žmikić za Ceskoslovensku Obchodni banku</item>
      <item>Gabriele Wahl Cesarec za Continental Matador Rubber</item>
      <item>Marijana Kuzmić za Ministarstvo financija</item>
      <item>Andrija Zidarić, direktor predlagatelja-dužnika</item>
      <item>Ilić, Orehovec &amp; Partneri, odvjetničko društvo d.o.o., Smičiklasova 18, 10000 Zagreb</item>
      <item>Odvjetničko društvo Vedriš &amp; Partneri društvo s ograničenom odgovornošću, Ozaljska 136, 10000 Zagreb</item>
    </derivirana_varijabla>
  </DomainObject.Predmet.OstaliListFormatedWithAdress>
  <DomainObject.Predmet.OstaliListFormatedWithAdressOIB>
    <izvorni_sadrzaj>
      <item>ZOU Damir i Vedran Barišić, Basaričekova br. 27, 48000 Koprivnica</item>
      <item>Financijska agencija, OIB 85821130368, Ulica grada Vukovara 70, 10000 Zagreb</item>
      <item>Sudski registar  Trgovačkog suda u Varaždinu, B.Radića 2, 42000 Varaždin</item>
      <item>e-Oglasna</item>
      <item>Odvjetnik Stjepan Gagro</item>
      <item>Odvjetnik Damir Barišić za dužnika</item>
      <item>zam punomoćnika Milica Zejak, za Ina Industrija nafte d.d.</item>
      <item>zam. punomoćnika Andrej Žmikić za Ceskoslovensku Obchodni banku</item>
      <item>Gabriele Wahl Cesarec za Continental Matador Rubber</item>
      <item>Marijana Kuzmić za Ministarstvo financija</item>
      <item>Andrija Zidarić, direktor predlagatelja-dužnika</item>
      <item>Ilić, Orehovec &amp; Partneri, odvjetničko društvo d.o.o., OIB 95898073413, Smičiklasova 18, 10000 Zagreb</item>
      <item>Odvjetničko društvo Vedriš &amp; Partneri društvo s ograničenom odgovornošću, OIB 19921364149, Ozaljska 136, 10000 Zagreb</item>
    </izvorni_sadrzaj>
    <derivirana_varijabla naziv="DomainObject.Predmet.OstaliListFormatedWithAdressOIB_1">
      <item>ZOU Damir i Vedran Barišić, Basaričekova br. 27, 48000 Koprivnica</item>
      <item>Financijska agencija, OIB 85821130368, Ulica grada Vukovara 70, 10000 Zagreb</item>
      <item>Sudski registar  Trgovačkog suda u Varaždinu, B.Radića 2, 42000 Varaždin</item>
      <item>e-Oglasna</item>
      <item>Odvjetnik Stjepan Gagro</item>
      <item>Odvjetnik Damir Barišić za dužnika</item>
      <item>zam punomoćnika Milica Zejak, za Ina Industrija nafte d.d.</item>
      <item>zam. punomoćnika Andrej Žmikić za Ceskoslovensku Obchodni banku</item>
      <item>Gabriele Wahl Cesarec za Continental Matador Rubber</item>
      <item>Marijana Kuzmić za Ministarstvo financija</item>
      <item>Andrija Zidarić, direktor predlagatelja-dužnika</item>
      <item>Ilić, Orehovec &amp; Partneri, odvjetničko društvo d.o.o., OIB 95898073413, Smičiklasova 18, 10000 Zagreb</item>
      <item>Odvjetničko društvo Vedriš &amp; Partneri društvo s ograničenom odgovornošću, OIB 19921364149, Ozaljska 136, 10000 Zagreb</item>
    </derivirana_varijabla>
  </DomainObject.Predmet.OstaliListFormatedWithAdressOIB>
  <DomainObject.Predmet.OstaliListNazivFormated>
    <izvorni_sadrzaj>
      <item>ZOU Damir i Vedran Barišić</item>
      <item>Financijska agencija</item>
      <item>Sudski registar  Trgovačkog suda u Varaždinu</item>
      <item>e-Oglasna</item>
      <item>Odvjetnik Stjepan Gagro</item>
      <item>Odvjetnik Damir Barišić za dužnika</item>
      <item>zam punomoćnika Milica Zejak, za Ina Industrija nafte d.d.</item>
      <item>zam. punomoćnika Andrej Žmikić za Ceskoslovensku Obchodni banku</item>
      <item>Gabriele Wahl Cesarec za Continental Matador Rubber</item>
      <item>Marijana Kuzmić za Ministarstvo financija</item>
      <item>Andrija Zidarić, direktor predlagatelja-dužnika</item>
      <item>Ilić, Orehovec &amp; Partneri, odvjetničko društvo d.o.o.</item>
      <item>Odvjetničko društvo Vedriš &amp; Partneri društvo s ograničenom odgovornošću</item>
    </izvorni_sadrzaj>
    <derivirana_varijabla naziv="DomainObject.Predmet.OstaliListNazivFormated_1">
      <item>ZOU Damir i Vedran Barišić</item>
      <item>Financijska agencija</item>
      <item>Sudski registar  Trgovačkog suda u Varaždinu</item>
      <item>e-Oglasna</item>
      <item>Odvjetnik Stjepan Gagro</item>
      <item>Odvjetnik Damir Barišić za dužnika</item>
      <item>zam punomoćnika Milica Zejak, za Ina Industrija nafte d.d.</item>
      <item>zam. punomoćnika Andrej Žmikić za Ceskoslovensku Obchodni banku</item>
      <item>Gabriele Wahl Cesarec za Continental Matador Rubber</item>
      <item>Marijana Kuzmić za Ministarstvo financija</item>
      <item>Andrija Zidarić, direktor predlagatelja-dužnika</item>
      <item>Ilić, Orehovec &amp; Partneri, odvjetničko društvo d.o.o.</item>
      <item>Odvjetničko društvo Vedriš &amp; Partneri društvo s ograničenom odgovornošću</item>
    </derivirana_varijabla>
  </DomainObject.Predmet.OstaliListNazivFormated>
  <DomainObject.Predmet.OstaliListNazivFormatedOIB>
    <izvorni_sadrzaj>
      <item>ZOU Damir i Vedran Barišić</item>
      <item>Financijska agencija, OIB 85821130368</item>
      <item>Sudski registar  Trgovačkog suda u Varaždinu</item>
      <item>e-Oglasna</item>
      <item>Odvjetnik Stjepan Gagro</item>
      <item>Odvjetnik Damir Barišić za dužnika</item>
      <item>zam punomoćnika Milica Zejak, za Ina Industrija nafte d.d.</item>
      <item>zam. punomoćnika Andrej Žmikić za Ceskoslovensku Obchodni banku</item>
      <item>Gabriele Wahl Cesarec za Continental Matador Rubber</item>
      <item>Marijana Kuzmić za Ministarstvo financija</item>
      <item>Andrija Zidarić, direktor predlagatelja-dužnika</item>
      <item>Ilić, Orehovec &amp; Partneri, odvjetničko društvo d.o.o., OIB 95898073413</item>
      <item>Odvjetničko društvo Vedriš &amp; Partneri društvo s ograničenom odgovornošću, OIB 19921364149</item>
    </izvorni_sadrzaj>
    <derivirana_varijabla naziv="DomainObject.Predmet.OstaliListNazivFormatedOIB_1">
      <item>ZOU Damir i Vedran Barišić</item>
      <item>Financijska agencija, OIB 85821130368</item>
      <item>Sudski registar  Trgovačkog suda u Varaždinu</item>
      <item>e-Oglasna</item>
      <item>Odvjetnik Stjepan Gagro</item>
      <item>Odvjetnik Damir Barišić za dužnika</item>
      <item>zam punomoćnika Milica Zejak, za Ina Industrija nafte d.d.</item>
      <item>zam. punomoćnika Andrej Žmikić za Ceskoslovensku Obchodni banku</item>
      <item>Gabriele Wahl Cesarec za Continental Matador Rubber</item>
      <item>Marijana Kuzmić za Ministarstvo financija</item>
      <item>Andrija Zidarić, direktor predlagatelja-dužnika</item>
      <item>Ilić, Orehovec &amp; Partneri, odvjetničko društvo d.o.o., OIB 95898073413</item>
      <item>Odvjetničko društvo Vedriš &amp; Partneri društvo s ograničenom odgovornošću, OIB 19921364149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2018.</izvorni_sadrzaj>
    <derivirana_varijabla naziv="DomainObject.Datum_1">6. ožujka 2018.</derivirana_varijabla>
  </DomainObject.Datum>
  <DomainObject.PoslovniBrojDokumenta>
    <izvorni_sadrzaj>St-13/2018-24</izvorni_sadrzaj>
    <derivirana_varijabla naziv="DomainObject.PoslovniBrojDokumenta_1">St-13/2018-24</derivirana_varijabla>
  </DomainObject.PoslovniBrojDokumenta>
  <DomainObject.Predmet.StrankaIDrugi>
    <izvorni_sadrzaj>ROBNI CENTAR trgovačko društvo za trgovinu na veliko i malo d.o.o.</izvorni_sadrzaj>
    <derivirana_varijabla naziv="DomainObject.Predmet.StrankaIDrugi_1">ROBNI CENTAR trgovačko društvo za trgovinu na veliko i malo d.o.o.</derivirana_varijabla>
  </DomainObject.Predmet.StrankaIDrugi>
  <DomainObject.Predmet.ProtustrankaIDrugi>
    <izvorni_sadrzaj/>
    <derivirana_varijabla naziv="DomainObject.Predmet.ProtustrankaIDrugi_1"/>
  </DomainObject.Predmet.ProtustrankaIDrugi>
  <DomainObject.Predmet.StrankaIDrugiAdressOIB>
    <izvorni_sadrzaj>ROBNI CENTAR trgovačko društvo za trgovinu na veliko i malo d.o.o., OIB 52971700497, Ulica Nikole Tesle 49, 48260 Križevci</izvorni_sadrzaj>
    <derivirana_varijabla naziv="DomainObject.Predmet.StrankaIDrugiAdressOIB_1">ROBNI CENTAR trgovačko društvo za trgovinu na veliko i malo d.o.o., OIB 52971700497, Ulica Nikole Tesle 49, 48260 Križevci</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23. veljače 2018.</izvorni_sadrzaj>
    <derivirana_varijabla naziv="DomainObject.Predmet.OdlukaRjesenje.DatumDonosenjaOdluke_1">23. veljače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St-13/2018-29</izvorni_sadrzaj>
    <derivirana_varijabla naziv="DomainObject.Predmet.OdlukaRjesenje.Oznaka_1">St-13/2018-29</derivirana_varijabla>
  </DomainObject.Predmet.OdlukaRjesenje.Oznaka>
  <DomainObject.Predmet.SudioniciListNaziv>
    <izvorni_sadrzaj>
      <item>ROBNI CENTAR trgovačko društvo za trgovinu na veliko i malo d.o.o.</item>
      <item>ZOU Damir i Vedran Barišić</item>
      <item>Financijska agencija</item>
      <item>Sudski registar  Trgovačkog suda u Varaždinu</item>
      <item>e-Oglasna</item>
      <item>Odvjetnik Stjepan Gagro</item>
      <item>Odvjetnik Damir Barišić za dužnika</item>
      <item>zam punomoćnika Milica Zejak, za Ina Industrija nafte d.d.</item>
      <item>zam. punomoćnika Andrej Žmikić za Ceskoslovensku Obchodni banku</item>
      <item>Gabriele Wahl Cesarec za Continental Matador Rubber</item>
      <item>Marijana Kuzmić za Ministarstvo financija</item>
      <item>Andrija Zidarić, direktor predlagatelja-dužnika</item>
      <item>Ilić, Orehovec &amp; Partneri, odvjetničko društvo d.o.o.</item>
      <item>Odvjetničko društvo Vedriš &amp; Partneri društvo s ograničenom odgovornošću</item>
    </izvorni_sadrzaj>
    <derivirana_varijabla naziv="DomainObject.Predmet.SudioniciListNaziv_1">
      <item>ROBNI CENTAR trgovačko društvo za trgovinu na veliko i malo d.o.o.</item>
      <item>ZOU Damir i Vedran Barišić</item>
      <item>Financijska agencija</item>
      <item>Sudski registar  Trgovačkog suda u Varaždinu</item>
      <item>e-Oglasna</item>
      <item>Odvjetnik Stjepan Gagro</item>
      <item>Odvjetnik Damir Barišić za dužnika</item>
      <item>zam punomoćnika Milica Zejak, za Ina Industrija nafte d.d.</item>
      <item>zam. punomoćnika Andrej Žmikić za Ceskoslovensku Obchodni banku</item>
      <item>Gabriele Wahl Cesarec za Continental Matador Rubber</item>
      <item>Marijana Kuzmić za Ministarstvo financija</item>
      <item>Andrija Zidarić, direktor predlagatelja-dužnika</item>
      <item>Ilić, Orehovec &amp; Partneri, odvjetničko društvo d.o.o.</item>
      <item>Odvjetničko društvo Vedriš &amp; Partneri društvo s ograničenom odgovornošću</item>
    </derivirana_varijabla>
  </DomainObject.Predmet.SudioniciListNaziv>
  <DomainObject.Predmet.SudioniciListAdressOIB>
    <izvorni_sadrzaj>
      <item>ROBNI CENTAR trgovačko društvo za trgovinu na veliko i malo d.o.o., OIB 52971700497, Ulica Nikole Tesle 49,48260 Križevci</item>
      <item>ZOU Damir i Vedran Barišić, Basaričekova br. 27,48000 Koprivnica</item>
      <item>Financijska agencija, OIB 85821130368, Ulica grada Vukovara 70,10000 Zagreb</item>
      <item>Sudski registar  Trgovačkog suda u Varaždinu, B.Radića 2,42000 Varaždin</item>
      <item>e-Oglasna</item>
      <item>Odvjetnik Stjepan Gagro</item>
      <item>Odvjetnik Damir Barišić za dužnika</item>
      <item>zam punomoćnika Milica Zejak, za Ina Industrija nafte d.d.</item>
      <item>zam. punomoćnika Andrej Žmikić za Ceskoslovensku Obchodni banku</item>
      <item>Gabriele Wahl Cesarec za Continental Matador Rubber</item>
      <item>Marijana Kuzmić za Ministarstvo financija</item>
      <item>Andrija Zidarić, direktor predlagatelja-dužnika</item>
      <item>Ilić, Orehovec &amp; Partneri, odvjetničko društvo d.o.o., OIB 95898073413, Smičiklasova 18,10000 Zagreb</item>
      <item>Odvjetničko društvo Vedriš &amp; Partneri društvo s ograničenom odgovornošću, OIB 19921364149, Ozaljska 136,10000 Zagreb</item>
    </izvorni_sadrzaj>
    <derivirana_varijabla naziv="DomainObject.Predmet.SudioniciListAdressOIB_1">
      <item>ROBNI CENTAR trgovačko društvo za trgovinu na veliko i malo d.o.o., OIB 52971700497, Ulica Nikole Tesle 49,48260 Križevci</item>
      <item>ZOU Damir i Vedran Barišić, Basaričekova br. 27,48000 Koprivnica</item>
      <item>Financijska agencija, OIB 85821130368, Ulica grada Vukovara 70,10000 Zagreb</item>
      <item>Sudski registar  Trgovačkog suda u Varaždinu, B.Radića 2,42000 Varaždin</item>
      <item>e-Oglasna</item>
      <item>Odvjetnik Stjepan Gagro</item>
      <item>Odvjetnik Damir Barišić za dužnika</item>
      <item>zam punomoćnika Milica Zejak, za Ina Industrija nafte d.d.</item>
      <item>zam. punomoćnika Andrej Žmikić za Ceskoslovensku Obchodni banku</item>
      <item>Gabriele Wahl Cesarec za Continental Matador Rubber</item>
      <item>Marijana Kuzmić za Ministarstvo financija</item>
      <item>Andrija Zidarić, direktor predlagatelja-dužnika</item>
      <item>Ilić, Orehovec &amp; Partneri, odvjetničko društvo d.o.o., OIB 95898073413, Smičiklasova 18,10000 Zagreb</item>
      <item>Odvjetničko društvo Vedriš &amp; Partneri društvo s ograničenom odgovornošću, OIB 19921364149, Ozaljska 136,10000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F4144F-5B15-419A-870D-031EF9A452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26</properties:Pages>
  <properties:Words>8834</properties:Words>
  <properties:Characters>52256</properties:Characters>
  <properties:Lines>1182</properties:Lines>
  <properties:Paragraphs>321</properties:Paragraphs>
  <properties:TotalTime>34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61783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dcterms:modified xmlns:xsi="http://www.w3.org/2001/XMLSchema-instance" xsi:type="dcterms:W3CDTF">2018-03-06T14:23:00Z</dcterms:modified>
  <cp:revision>13</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26</vt:i4>
  </prop:property>
  <prop:property name="Naslov" pid="5" fmtid="{D5CDD505-2E9C-101B-9397-08002B2CF9AE}">
    <vt:lpwstr>St-13/2018-24 / Zapisnik - Ročište za sklapanje predstečajne nagodbe (zapisnik_St-13_2018-24.docx)</vt:lpwstr>
  </prop:property>
  <prop:property name="Predlozak_id" pid="6" fmtid="{D5CDD505-2E9C-101B-9397-08002B2CF9AE}">
    <vt:lpwstr>1000000458</vt:lpwstr>
  </prop:property>
  <prop:property name="Predlozak_oznaka" pid="7" fmtid="{D5CDD505-2E9C-101B-9397-08002B2CF9AE}">
    <vt:lpwstr>ZA0000</vt:lpwstr>
  </prop:property>
  <prop:property name="Predlozak_naziv" pid="8" fmtid="{D5CDD505-2E9C-101B-9397-08002B2CF9AE}">
    <vt:lpwstr>Potpuno prazni predložak - zapisnik</vt:lpwstr>
  </prop:property>
</prop:Properties>
</file>