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59da" w14:paraId="9b659da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="00DF727E">
        <w:t>FINANCIJSKE AGENCIJE, Regionalnog centra Osijek, Podružnice Slavonski Brod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7C4FD3">
        <w:t xml:space="preserve"> </w:t>
      </w:r>
      <w:r w:rsidR="008509D0">
        <w:t>BERIĆ USLUGE</w:t>
      </w:r>
      <w:r w:rsidR="00380C61">
        <w:t xml:space="preserve"> j.d.o.o. za </w:t>
      </w:r>
      <w:r w:rsidR="008509D0">
        <w:t>graditeljstvo i usluge</w:t>
      </w:r>
      <w:r w:rsidR="00BA7881" w:rsidRPr="00BA7881">
        <w:t xml:space="preserve">, skraćena tvrtka: </w:t>
      </w:r>
      <w:r w:rsidR="008509D0">
        <w:t>BERIĆ USLUGE</w:t>
      </w:r>
      <w:r w:rsidR="007C4FD3">
        <w:t xml:space="preserve"> </w:t>
      </w:r>
      <w:r w:rsidR="00AC47CD" w:rsidRPr="00AC47CD">
        <w:t>j.d.o.o.</w:t>
      </w:r>
      <w:r w:rsidR="00BA7881" w:rsidRPr="00BA7881">
        <w:t xml:space="preserve">, </w:t>
      </w:r>
      <w:proofErr w:type="spellStart"/>
      <w:r w:rsidR="008509D0">
        <w:t>Tomica</w:t>
      </w:r>
      <w:proofErr w:type="spellEnd"/>
      <w:r w:rsidR="008509D0">
        <w:t xml:space="preserve"> (Općina </w:t>
      </w:r>
      <w:proofErr w:type="spellStart"/>
      <w:r w:rsidR="008509D0">
        <w:t>Podcrkavlje</w:t>
      </w:r>
      <w:proofErr w:type="spellEnd"/>
      <w:r w:rsidR="008509D0">
        <w:t>), Svete Ružarije 21</w:t>
      </w:r>
      <w:r w:rsidR="00380C61">
        <w:t xml:space="preserve">, </w:t>
      </w:r>
      <w:r w:rsidR="00BA7881" w:rsidRPr="00BA7881">
        <w:t xml:space="preserve"> OIB </w:t>
      </w:r>
      <w:r w:rsidR="008509D0">
        <w:t>16334129063,</w:t>
      </w:r>
      <w:r w:rsidR="00380C61">
        <w:t xml:space="preserve"> </w:t>
      </w:r>
      <w:r w:rsidRPr="00690169">
        <w:t xml:space="preserve">dana </w:t>
      </w:r>
      <w:r w:rsidR="00F242FA">
        <w:t>06</w:t>
      </w:r>
      <w:r w:rsidR="00380C61">
        <w:t>. studenog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80C61" w:rsidP="003D7F32" w:rsidR="007B218F" w:rsidRPr="003D7F32">
      <w:pPr>
        <w:ind w:left="360"/>
        <w:jc w:val="center"/>
        <w:rPr>
          <w:b/>
        </w:rPr>
      </w:pPr>
      <w:r>
        <w:rPr>
          <w:b/>
        </w:rPr>
        <w:t>04. prosinca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7C4FD3">
        <w:rPr>
          <w:b/>
        </w:rPr>
        <w:t>10</w:t>
      </w:r>
      <w:r w:rsidR="007B218F" w:rsidRPr="003D7F32">
        <w:rPr>
          <w:b/>
        </w:rPr>
        <w:t>:</w:t>
      </w:r>
      <w:r w:rsidR="0048007D">
        <w:rPr>
          <w:b/>
        </w:rPr>
        <w:t>0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F242FA" w:rsidR="00AC0BF3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>, da</w:t>
      </w:r>
      <w:r w:rsidR="00AC47CD">
        <w:t xml:space="preserve"> ima </w:t>
      </w:r>
      <w:r w:rsidR="000225E2">
        <w:t>jednu zaposlenu osobu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</w:t>
      </w:r>
      <w:r w:rsidR="0048007D">
        <w:t>e</w:t>
      </w:r>
      <w:r w:rsidR="00D134B2">
        <w:t xml:space="preserve"> poslovn</w:t>
      </w:r>
      <w:r w:rsidR="0048007D">
        <w:t>e</w:t>
      </w:r>
      <w:r w:rsidR="00D134B2">
        <w:t xml:space="preserve"> račun</w:t>
      </w:r>
      <w:r w:rsidR="0048007D">
        <w:t>e</w:t>
      </w:r>
      <w:r w:rsidR="00D134B2">
        <w:t xml:space="preserve"> kod </w:t>
      </w:r>
      <w:proofErr w:type="spellStart"/>
      <w:r w:rsidR="0048007D">
        <w:t>KentBank</w:t>
      </w:r>
      <w:proofErr w:type="spellEnd"/>
      <w:r w:rsidR="0048007D">
        <w:t xml:space="preserve"> d.d., Zagrebačke banke d.d. i Privredne banke Zagreb d.d..</w:t>
      </w:r>
      <w:r w:rsidR="00AC0BF3">
        <w:tab/>
      </w:r>
      <w:r w:rsidR="00AC0BF3">
        <w:tab/>
      </w: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</w:t>
      </w:r>
      <w:r w:rsidR="000A5A3C">
        <w:lastRenderedPageBreak/>
        <w:t>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E312E4">
        <w:t>0</w:t>
      </w:r>
      <w:r w:rsidR="00F242FA">
        <w:t>6</w:t>
      </w:r>
      <w:r w:rsidR="00C742DA">
        <w:t>. studenog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E312E4" w:rsidR="006D7C8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2FB">
        <w:t xml:space="preserve">                 </w:t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8762FB">
        <w:t xml:space="preserve">                  </w:t>
      </w:r>
      <w:r w:rsidR="000118EA">
        <w:t xml:space="preserve">   </w:t>
      </w:r>
      <w:r w:rsidR="00953C42">
        <w:t>Mirna Vujčić</w:t>
      </w:r>
    </w:p>
    <w:p w:rsidRDefault="008762FB" w:rsidP="000118EA" w:rsidR="008762FB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</w:t>
      </w:r>
      <w:r w:rsidR="0036737C">
        <w:t xml:space="preserve"> Osijek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E67" w:rsidP="00BB7AAA" w:rsidR="00874E67">
      <w:r>
        <w:separator/>
      </w:r>
    </w:p>
  </w:endnote>
  <w:endnote w:id="0" w:type="continuationSeparator">
    <w:p w:rsidRDefault="00874E67" w:rsidP="00BB7AAA" w:rsidR="00874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E67" w:rsidP="00BB7AAA" w:rsidR="00874E67">
      <w:r>
        <w:separator/>
      </w:r>
    </w:p>
  </w:footnote>
  <w:footnote w:id="0" w:type="continuationSeparator">
    <w:p w:rsidRDefault="00874E67" w:rsidP="00BB7AAA" w:rsidR="00874E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AAA" w:rsidP="00BB7AAA" w:rsidR="00BB7AAA">
    <w:pPr>
      <w:pStyle w:val="Zaglavlje"/>
      <w:jc w:val="right"/>
    </w:pPr>
    <w:r>
      <w:rPr>
        <w:b/>
      </w:rPr>
      <w:t>Broj: 7/St-</w:t>
    </w:r>
    <w:r w:rsidR="008509D0">
      <w:rPr>
        <w:b/>
      </w:rPr>
      <w:t>146</w:t>
    </w:r>
    <w:r>
      <w:rPr>
        <w:b/>
      </w:rPr>
      <w:t>/</w:t>
    </w:r>
    <w:r w:rsidRPr="001117FD">
      <w:rPr>
        <w:b/>
      </w:rPr>
      <w:t>201</w:t>
    </w:r>
    <w:r>
      <w:rPr>
        <w:b/>
      </w:rPr>
      <w:t>8</w:t>
    </w:r>
    <w:r w:rsidRPr="001117FD">
      <w:rPr>
        <w:b/>
      </w:rPr>
      <w:t>-</w:t>
    </w:r>
    <w:r>
      <w:rPr>
        <w:b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36866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333B"/>
    <w:rsid w:val="002557DB"/>
    <w:rsid w:val="00263A5D"/>
    <w:rsid w:val="00264613"/>
    <w:rsid w:val="00275370"/>
    <w:rsid w:val="002849FF"/>
    <w:rsid w:val="002A0407"/>
    <w:rsid w:val="002B3BFE"/>
    <w:rsid w:val="002B723F"/>
    <w:rsid w:val="002D4792"/>
    <w:rsid w:val="002D575C"/>
    <w:rsid w:val="002F0551"/>
    <w:rsid w:val="002F2279"/>
    <w:rsid w:val="002F6B48"/>
    <w:rsid w:val="003153A1"/>
    <w:rsid w:val="0032292E"/>
    <w:rsid w:val="0032599D"/>
    <w:rsid w:val="003466CE"/>
    <w:rsid w:val="00351CDE"/>
    <w:rsid w:val="003548E2"/>
    <w:rsid w:val="00363629"/>
    <w:rsid w:val="0036737C"/>
    <w:rsid w:val="003766A3"/>
    <w:rsid w:val="00376F85"/>
    <w:rsid w:val="00380C61"/>
    <w:rsid w:val="003913D1"/>
    <w:rsid w:val="003C7B70"/>
    <w:rsid w:val="003D1523"/>
    <w:rsid w:val="003D7F32"/>
    <w:rsid w:val="003E5BE1"/>
    <w:rsid w:val="003E5C21"/>
    <w:rsid w:val="003E6886"/>
    <w:rsid w:val="003F288A"/>
    <w:rsid w:val="00422CF4"/>
    <w:rsid w:val="004436AF"/>
    <w:rsid w:val="004777F4"/>
    <w:rsid w:val="0048007D"/>
    <w:rsid w:val="00485448"/>
    <w:rsid w:val="00491C34"/>
    <w:rsid w:val="00492E37"/>
    <w:rsid w:val="00496E58"/>
    <w:rsid w:val="004A6B50"/>
    <w:rsid w:val="004B08B4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B1E00"/>
    <w:rsid w:val="005E7244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6D7C87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E4D86"/>
    <w:rsid w:val="007F3EF5"/>
    <w:rsid w:val="00803F3D"/>
    <w:rsid w:val="00827022"/>
    <w:rsid w:val="0085083F"/>
    <w:rsid w:val="008509D0"/>
    <w:rsid w:val="0085247E"/>
    <w:rsid w:val="008708F4"/>
    <w:rsid w:val="008735D8"/>
    <w:rsid w:val="00874E67"/>
    <w:rsid w:val="008762FB"/>
    <w:rsid w:val="00880A21"/>
    <w:rsid w:val="008861F7"/>
    <w:rsid w:val="008C0ABB"/>
    <w:rsid w:val="008C5FDB"/>
    <w:rsid w:val="008E3CD8"/>
    <w:rsid w:val="008E478D"/>
    <w:rsid w:val="008E65B7"/>
    <w:rsid w:val="008F0165"/>
    <w:rsid w:val="00926DD9"/>
    <w:rsid w:val="009405CF"/>
    <w:rsid w:val="00953C42"/>
    <w:rsid w:val="009662F8"/>
    <w:rsid w:val="00970631"/>
    <w:rsid w:val="009711D6"/>
    <w:rsid w:val="00971B45"/>
    <w:rsid w:val="009F1D0D"/>
    <w:rsid w:val="00A25D5E"/>
    <w:rsid w:val="00A27058"/>
    <w:rsid w:val="00A478F7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B7AAA"/>
    <w:rsid w:val="00BC00F5"/>
    <w:rsid w:val="00BF0BC9"/>
    <w:rsid w:val="00BF6EAE"/>
    <w:rsid w:val="00BF6F6C"/>
    <w:rsid w:val="00BF7463"/>
    <w:rsid w:val="00C742DA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DF727E"/>
    <w:rsid w:val="00E22421"/>
    <w:rsid w:val="00E27A70"/>
    <w:rsid w:val="00E312E4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1CD8"/>
    <w:rsid w:val="00F242FA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6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D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6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233504.40</izvorni_sadrzaj>
    <derivirana_varijabla naziv="DomainObject.Predmet.InicijalnaVrijednost_1">233504.40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St-146/2018</izvorni_sadrzaj>
    <derivirana_varijabla naziv="DomainObject.Predmet.OznakaBroj_1">St-146/2018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BERIĆ USLUGE j.d.o.o. za graditeljstvo i usluge</izvorni_sadrzaj>
    <derivirana_varijabla naziv="DomainObject.Predmet.ProtustrankaFormated_1">  BERIĆ USLUGE j.d.o.o. za graditeljstvo i usluge</derivirana_varijabla>
  </DomainObject.Predmet.ProtustrankaFormated>
  <DomainObject.Predmet.ProtustrankaFormatedOIB>
    <izvorni_sadrzaj>  BERIĆ USLUGE j.d.o.o. za graditeljstvo i usluge, OIB 16334129063</izvorni_sadrzaj>
    <derivirana_varijabla naziv="DomainObject.Predmet.ProtustrankaFormatedOIB_1">  BERIĆ USLUGE j.d.o.o. za graditeljstvo i usluge, OIB 16334129063</derivirana_varijabla>
  </DomainObject.Predmet.ProtustrankaFormatedOIB>
  <DomainObject.Predmet.ProtustrankaFormatedWithAdress>
    <izvorni_sadrzaj> BERIĆ USLUGE j.d.o.o. za graditeljstvo i usluge, Svete Ružarije 21, 35000 Tomica</izvorni_sadrzaj>
    <derivirana_varijabla naziv="DomainObject.Predmet.ProtustrankaFormatedWithAdress_1"> BERIĆ USLUGE j.d.o.o. za graditeljstvo i usluge, Svete Ružarije 21, 35000 Tomica</derivirana_varijabla>
  </DomainObject.Predmet.ProtustrankaFormatedWithAdress>
  <DomainObject.Predmet.ProtustrankaFormatedWithAdressOIB>
    <izvorni_sadrzaj> BERIĆ USLUGE j.d.o.o. za graditeljstvo i usluge, OIB 16334129063, Svete Ružarije 21, 35000 Tomica</izvorni_sadrzaj>
    <derivirana_varijabla naziv="DomainObject.Predmet.ProtustrankaFormatedWithAdressOIB_1"> BERIĆ USLUGE j.d.o.o. za graditeljstvo i usluge, OIB 16334129063, Svete Ružarije 21, 35000 Tomica</derivirana_varijabla>
  </DomainObject.Predmet.ProtustrankaFormatedWithAdressOIB>
  <DomainObject.Predmet.ProtustrankaWithAdress>
    <izvorni_sadrzaj>BERIĆ USLUGE j.d.o.o. za graditeljstvo i usluge Svete Ružarije 21, 35000 Tomica</izvorni_sadrzaj>
    <derivirana_varijabla naziv="DomainObject.Predmet.ProtustrankaWithAdress_1">BERIĆ USLUGE j.d.o.o. za graditeljstvo i usluge Svete Ružarije 21, 35000 Tomica</derivirana_varijabla>
  </DomainObject.Predmet.ProtustrankaWithAdress>
  <DomainObject.Predmet.ProtustrankaWithAdressOIB>
    <izvorni_sadrzaj>BERIĆ USLUGE j.d.o.o. za graditeljstvo i usluge, OIB 16334129063, Svete Ružarije 21, 35000 Tomica</izvorni_sadrzaj>
    <derivirana_varijabla naziv="DomainObject.Predmet.ProtustrankaWithAdressOIB_1">BERIĆ USLUGE j.d.o.o. za graditeljstvo i usluge, OIB 16334129063, Svete Ružarije 21, 35000 Tomica</derivirana_varijabla>
  </DomainObject.Predmet.ProtustrankaWithAdressOIB>
  <DomainObject.Predmet.ProtustrankaNazivFormated>
    <izvorni_sadrzaj>BERIĆ USLUGE j.d.o.o. za graditeljstvo i usluge</izvorni_sadrzaj>
    <derivirana_varijabla naziv="DomainObject.Predmet.ProtustrankaNazivFormated_1">BERIĆ USLUGE j.d.o.o. za graditeljstvo i usluge</derivirana_varijabla>
  </DomainObject.Predmet.ProtustrankaNazivFormated>
  <DomainObject.Predmet.ProtustrankaNazivFormatedOIB>
    <izvorni_sadrzaj>BERIĆ USLUGE j.d.o.o. za graditeljstvo i usluge, OIB 16334129063</izvorni_sadrzaj>
    <derivirana_varijabla naziv="DomainObject.Predmet.ProtustrankaNazivFormatedOIB_1">BERIĆ USLUGE j.d.o.o. za graditeljstvo i usluge, OIB 16334129063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BERIĆ USLUGE j.d.o.o. za graditeljstvo i usluge</item>
    </izvorni_sadrzaj>
    <derivirana_varijabla naziv="DomainObject.Predmet.ProtuStrankaListFormated_1">
      <item>BERIĆ USLUGE j.d.o.o. za graditeljstvo i usluge</item>
    </derivirana_varijabla>
  </DomainObject.Predmet.ProtuStrankaListFormated>
  <DomainObject.Predmet.ProtuStrankaListFormatedOIB>
    <izvorni_sadrzaj>
      <item>BERIĆ USLUGE j.d.o.o. za graditeljstvo i usluge, OIB 16334129063</item>
    </izvorni_sadrzaj>
    <derivirana_varijabla naziv="DomainObject.Predmet.ProtuStrankaListFormatedOIB_1">
      <item>BERIĆ USLUGE j.d.o.o. za graditeljstvo i usluge, OIB 16334129063</item>
    </derivirana_varijabla>
  </DomainObject.Predmet.ProtuStrankaListFormatedOIB>
  <DomainObject.Predmet.ProtuStrankaListFormatedWithAdress>
    <izvorni_sadrzaj>
      <item>BERIĆ USLUGE j.d.o.o. za graditeljstvo i usluge, Svete Ružarije 21, 35000 Tomica</item>
    </izvorni_sadrzaj>
    <derivirana_varijabla naziv="DomainObject.Predmet.ProtuStrankaListFormatedWithAdress_1">
      <item>BERIĆ USLUGE j.d.o.o. za graditeljstvo i usluge, Svete Ružarije 21, 35000 Tomica</item>
    </derivirana_varijabla>
  </DomainObject.Predmet.ProtuStrankaListFormatedWithAdress>
  <DomainObject.Predmet.ProtuStrankaListFormatedWithAdressOIB>
    <izvorni_sadrzaj>
      <item>BERIĆ USLUGE j.d.o.o. za graditeljstvo i usluge, OIB 16334129063, Svete Ružarije 21, 35000 Tomica</item>
    </izvorni_sadrzaj>
    <derivirana_varijabla naziv="DomainObject.Predmet.ProtuStrankaListFormatedWithAdressOIB_1">
      <item>BERIĆ USLUGE j.d.o.o. za graditeljstvo i usluge, OIB 16334129063, Svete Ružarije 21, 35000 Tomica</item>
    </derivirana_varijabla>
  </DomainObject.Predmet.ProtuStrankaListFormatedWithAdressOIB>
  <DomainObject.Predmet.ProtuStrankaListNazivFormated>
    <izvorni_sadrzaj>
      <item>BERIĆ USLUGE j.d.o.o. za graditeljstvo i usluge</item>
    </izvorni_sadrzaj>
    <derivirana_varijabla naziv="DomainObject.Predmet.ProtuStrankaListNazivFormated_1">
      <item>BERIĆ USLUGE j.d.o.o. za graditeljstvo i usluge</item>
    </derivirana_varijabla>
  </DomainObject.Predmet.ProtuStrankaListNazivFormated>
  <DomainObject.Predmet.ProtuStrankaListNazivFormatedOIB>
    <izvorni_sadrzaj>
      <item>BERIĆ USLUGE j.d.o.o. za graditeljstvo i usluge, OIB 16334129063</item>
    </izvorni_sadrzaj>
    <derivirana_varijabla naziv="DomainObject.Predmet.ProtuStrankaListNazivFormatedOIB_1">
      <item>BERIĆ USLUGE j.d.o.o. za graditeljstvo i usluge, OIB 16334129063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BERIĆ USLUGE j.d.o.o. za graditeljstvo i usluge</izvorni_sadrzaj>
    <derivirana_varijabla naziv="DomainObject.Predmet.ProtustrankaIDrugi_1">BERIĆ USLUGE j.d.o.o.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BERIĆ USLUGE j.d.o.o. za graditeljstvo i usluge, OIB 16334129063, Svete Ružarije 21, 35000 Tomica</izvorni_sadrzaj>
    <derivirana_varijabla naziv="DomainObject.Predmet.ProtustrankaIDrugiAdressOIB_1">BERIĆ USLUGE j.d.o.o. za graditeljstvo i usluge, OIB 16334129063, Svete Ružarije 21, 35000 Tomica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BERIĆ USLUGE j.d.o.o. za graditeljstvo i usluge</item>
    </izvorni_sadrzaj>
    <derivirana_varijabla naziv="DomainObject.Predmet.SudioniciListNaziv_1">
      <item>Financijska agencija</item>
      <item>BERIĆ USLUGE j.d.o.o. za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BERIĆ USLUGE j.d.o.o. za graditeljstvo i usluge, OIB 16334129063, Svete Ružarije 21,35000 Tomica</item>
    </izvorni_sadrzaj>
    <derivirana_varijabla naziv="DomainObject.Predmet.SudioniciListAdressOIB_1">
      <item>Financijska agencija, OIB 85821130368, Ulica grada Vukovara 70,10000 Zagreb</item>
      <item>BERIĆ USLUGE j.d.o.o. za graditeljstvo i usluge, OIB 16334129063, Svete Ružarije 21,35000 Tomica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16334129063</item>
    </izvorni_sadrzaj>
    <derivirana_varijabla naziv="DomainObject.Predmet.SudioniciListNazivOIB_1">
      <item>, OIB 85821130368</item>
      <item>, OIB 16334129063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409</properties:Words>
  <properties:Characters>2303</properties:Characters>
  <properties:Lines>70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2018-11-02T12:37:00Z</dcterms:created>
  <dc:creator>zbiondic</dc:creator>
  <cp:lastModifiedBy>wsadmin</cp:lastModifiedBy>
  <cp:lastPrinted>2018-11-02T12:35:00Z</cp:lastPrinted>
  <dcterms:modified xmlns:xsi="http://www.w3.org/2001/XMLSchema-instance" xsi:type="dcterms:W3CDTF">2018-11-06T13:40:00Z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(St-146-2018-05.11.2018.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