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85ea" w14:paraId="5c285e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535C4">
        <w:t>1</w:t>
      </w:r>
      <w:r w:rsidR="00265013">
        <w:t>137/15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A693D">
        <w:t>2</w:t>
      </w:r>
      <w:r w:rsidR="00AF30D5">
        <w:t>3</w:t>
      </w:r>
      <w:r w:rsidR="00C2233E">
        <w:t>. listopada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65013">
        <w:t>MIRADO INSTALACIJE</w:t>
      </w:r>
      <w:r w:rsidR="00AE6862">
        <w:t xml:space="preserve"> </w:t>
      </w:r>
      <w:r w:rsidR="00457DE4">
        <w:t>d.o.o.</w:t>
      </w:r>
      <w:r w:rsidR="00E24AA0">
        <w:t>,</w:t>
      </w:r>
      <w:r w:rsidR="00AE6862">
        <w:t xml:space="preserve"> </w:t>
      </w:r>
      <w:r w:rsidR="00265013">
        <w:t>Donji Borčec 24</w:t>
      </w:r>
      <w:r w:rsidR="00457DE4">
        <w:t>,</w:t>
      </w:r>
      <w:r w:rsidR="00E24AA0">
        <w:t xml:space="preserve"> </w:t>
      </w:r>
      <w:r w:rsidR="00265013">
        <w:t>Zagreb</w:t>
      </w:r>
      <w:r w:rsidR="00AF30D5">
        <w:t xml:space="preserve"> </w:t>
      </w:r>
      <w:r w:rsidR="00AC4528">
        <w:t xml:space="preserve">(OIB </w:t>
      </w:r>
      <w:r w:rsidR="00265013">
        <w:t>04873532782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549C5">
        <w:t>292.868,82</w:t>
      </w:r>
      <w:r w:rsidR="000A5654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EB7AFC">
        <w:t>2</w:t>
      </w:r>
      <w:r w:rsidR="00120104">
        <w:t>3</w:t>
      </w:r>
      <w:r w:rsidR="00C2233E">
        <w:t>. listopada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450"/>
    <w:rsid w:val="00042892"/>
    <w:rsid w:val="00083CBA"/>
    <w:rsid w:val="000A5359"/>
    <w:rsid w:val="000A5654"/>
    <w:rsid w:val="00114EAD"/>
    <w:rsid w:val="00120104"/>
    <w:rsid w:val="00176A4C"/>
    <w:rsid w:val="00185571"/>
    <w:rsid w:val="001E50FB"/>
    <w:rsid w:val="001F6933"/>
    <w:rsid w:val="00224CFA"/>
    <w:rsid w:val="00230A63"/>
    <w:rsid w:val="00263D6D"/>
    <w:rsid w:val="00264D19"/>
    <w:rsid w:val="00265013"/>
    <w:rsid w:val="0028068C"/>
    <w:rsid w:val="00297E94"/>
    <w:rsid w:val="002B47DA"/>
    <w:rsid w:val="00301652"/>
    <w:rsid w:val="00325398"/>
    <w:rsid w:val="00354E8F"/>
    <w:rsid w:val="00371B9F"/>
    <w:rsid w:val="0038246E"/>
    <w:rsid w:val="00386FA8"/>
    <w:rsid w:val="003D35F9"/>
    <w:rsid w:val="003E3A15"/>
    <w:rsid w:val="00413F4C"/>
    <w:rsid w:val="0045172A"/>
    <w:rsid w:val="00457DE4"/>
    <w:rsid w:val="00470025"/>
    <w:rsid w:val="00473F9E"/>
    <w:rsid w:val="00495975"/>
    <w:rsid w:val="004B337A"/>
    <w:rsid w:val="004F1359"/>
    <w:rsid w:val="004F3962"/>
    <w:rsid w:val="0053446F"/>
    <w:rsid w:val="00572798"/>
    <w:rsid w:val="00590AEF"/>
    <w:rsid w:val="00591994"/>
    <w:rsid w:val="00595CBA"/>
    <w:rsid w:val="005A0039"/>
    <w:rsid w:val="005B343C"/>
    <w:rsid w:val="005D43A8"/>
    <w:rsid w:val="005D476D"/>
    <w:rsid w:val="005D69E0"/>
    <w:rsid w:val="005E4AB8"/>
    <w:rsid w:val="005F0073"/>
    <w:rsid w:val="005F4627"/>
    <w:rsid w:val="00627F6A"/>
    <w:rsid w:val="00657B8E"/>
    <w:rsid w:val="006959B0"/>
    <w:rsid w:val="006A57B1"/>
    <w:rsid w:val="006C43BC"/>
    <w:rsid w:val="006E3BA1"/>
    <w:rsid w:val="00732F1E"/>
    <w:rsid w:val="007B5AFD"/>
    <w:rsid w:val="007D5A5D"/>
    <w:rsid w:val="007E6B8B"/>
    <w:rsid w:val="007E7E11"/>
    <w:rsid w:val="007F6125"/>
    <w:rsid w:val="008155EE"/>
    <w:rsid w:val="008535C4"/>
    <w:rsid w:val="008541CA"/>
    <w:rsid w:val="008613BD"/>
    <w:rsid w:val="00863025"/>
    <w:rsid w:val="00871F01"/>
    <w:rsid w:val="00920CA0"/>
    <w:rsid w:val="009419D8"/>
    <w:rsid w:val="00973FB4"/>
    <w:rsid w:val="00975CC6"/>
    <w:rsid w:val="009B3A1A"/>
    <w:rsid w:val="00A43D72"/>
    <w:rsid w:val="00A5439D"/>
    <w:rsid w:val="00A549C5"/>
    <w:rsid w:val="00A71431"/>
    <w:rsid w:val="00A939CA"/>
    <w:rsid w:val="00A97F95"/>
    <w:rsid w:val="00AB684D"/>
    <w:rsid w:val="00AC4528"/>
    <w:rsid w:val="00AD027A"/>
    <w:rsid w:val="00AE6862"/>
    <w:rsid w:val="00AF30D5"/>
    <w:rsid w:val="00B23C78"/>
    <w:rsid w:val="00B82F18"/>
    <w:rsid w:val="00BE496D"/>
    <w:rsid w:val="00BE6D7D"/>
    <w:rsid w:val="00C01E3A"/>
    <w:rsid w:val="00C2233E"/>
    <w:rsid w:val="00C70450"/>
    <w:rsid w:val="00C836B9"/>
    <w:rsid w:val="00C83C58"/>
    <w:rsid w:val="00C958E9"/>
    <w:rsid w:val="00CA5F4E"/>
    <w:rsid w:val="00CB52CB"/>
    <w:rsid w:val="00CE7362"/>
    <w:rsid w:val="00D01B78"/>
    <w:rsid w:val="00D15057"/>
    <w:rsid w:val="00D26800"/>
    <w:rsid w:val="00D63637"/>
    <w:rsid w:val="00D66226"/>
    <w:rsid w:val="00D9361E"/>
    <w:rsid w:val="00E16172"/>
    <w:rsid w:val="00E24AA0"/>
    <w:rsid w:val="00E664E6"/>
    <w:rsid w:val="00E86C76"/>
    <w:rsid w:val="00EB7AFC"/>
    <w:rsid w:val="00EC3302"/>
    <w:rsid w:val="00EC6616"/>
    <w:rsid w:val="00ED6AA8"/>
    <w:rsid w:val="00F013D6"/>
    <w:rsid w:val="00F034D3"/>
    <w:rsid w:val="00F437A2"/>
    <w:rsid w:val="00F86DF4"/>
    <w:rsid w:val="00FA693D"/>
    <w:rsid w:val="00FD78CF"/>
    <w:rsid w:val="00FE4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1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1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1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1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1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61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1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1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1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1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St-1137/2015</izvorni_sadrzaj>
    <derivirana_varijabla naziv="DomainObject.Predmet.OznakaBroj_1">St-1137/2015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MIRADO INSTALACIJE d.o.o.</izvorni_sadrzaj>
    <derivirana_varijabla naziv="DomainObject.Predmet.ProtustrankaFormated_1">  MIRADO INSTALACIJE d.o.o.</derivirana_varijabla>
  </DomainObject.Predmet.ProtustrankaFormated>
  <DomainObject.Predmet.ProtustrankaFormatedOIB>
    <izvorni_sadrzaj>  MIRADO INSTALACIJE d.o.o., OIB 04873532782</izvorni_sadrzaj>
    <derivirana_varijabla naziv="DomainObject.Predmet.ProtustrankaFormatedOIB_1">  MIRADO INSTALACIJE d.o.o., OIB 04873532782</derivirana_varijabla>
  </DomainObject.Predmet.ProtustrankaFormatedOIB>
  <DomainObject.Predmet.ProtustrankaFormatedWithAdress>
    <izvorni_sadrzaj> MIRADO INSTALACIJE d.o.o., Donji Borčec 24, 10000 Zagreb</izvorni_sadrzaj>
    <derivirana_varijabla naziv="DomainObject.Predmet.ProtustrankaFormatedWithAdress_1"> MIRADO INSTALACIJE d.o.o., Donji Borčec 24, 10000 Zagreb</derivirana_varijabla>
  </DomainObject.Predmet.ProtustrankaFormatedWithAdress>
  <DomainObject.Predmet.ProtustrankaFormatedWithAdressOIB>
    <izvorni_sadrzaj> MIRADO INSTALACIJE d.o.o., OIB 04873532782, Donji Borčec 24, 10000 Zagreb</izvorni_sadrzaj>
    <derivirana_varijabla naziv="DomainObject.Predmet.ProtustrankaFormatedWithAdressOIB_1"> MIRADO INSTALACIJE d.o.o., OIB 04873532782, Donji Borčec 24, 10000 Zagreb</derivirana_varijabla>
  </DomainObject.Predmet.ProtustrankaFormatedWithAdressOIB>
  <DomainObject.Predmet.ProtustrankaWithAdress>
    <izvorni_sadrzaj>MIRADO INSTALACIJE d.o.o. Donji Borčec 24, 10000 Zagreb</izvorni_sadrzaj>
    <derivirana_varijabla naziv="DomainObject.Predmet.ProtustrankaWithAdress_1">MIRADO INSTALACIJE d.o.o. Donji Borčec 24, 10000 Zagreb</derivirana_varijabla>
  </DomainObject.Predmet.ProtustrankaWithAdress>
  <DomainObject.Predmet.ProtustrankaWithAdressOIB>
    <izvorni_sadrzaj>MIRADO INSTALACIJE d.o.o., OIB 04873532782, Donji Borčec 24, 10000 Zagreb</izvorni_sadrzaj>
    <derivirana_varijabla naziv="DomainObject.Predmet.ProtustrankaWithAdressOIB_1">MIRADO INSTALACIJE d.o.o., OIB 04873532782, Donji Borčec 24, 10000 Zagreb</derivirana_varijabla>
  </DomainObject.Predmet.ProtustrankaWithAdressOIB>
  <DomainObject.Predmet.ProtustrankaNazivFormated>
    <izvorni_sadrzaj>MIRADO INSTALACIJE d.o.o.</izvorni_sadrzaj>
    <derivirana_varijabla naziv="DomainObject.Predmet.ProtustrankaNazivFormated_1">MIRADO INSTALACIJE d.o.o.</derivirana_varijabla>
  </DomainObject.Predmet.ProtustrankaNazivFormated>
  <DomainObject.Predmet.ProtustrankaNazivFormatedOIB>
    <izvorni_sadrzaj>MIRADO INSTALACIJE d.o.o., OIB 04873532782</izvorni_sadrzaj>
    <derivirana_varijabla naziv="DomainObject.Predmet.ProtustrankaNazivFormatedOIB_1">MIRADO INSTALACIJE d.o.o., OIB 04873532782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MIRADO INSTALACIJE d.o.o.</item>
    </izvorni_sadrzaj>
    <derivirana_varijabla naziv="DomainObject.Predmet.ProtuStrankaListFormated_1">
      <item>MIRADO INSTALACIJE d.o.o.</item>
    </derivirana_varijabla>
  </DomainObject.Predmet.ProtuStrankaListFormated>
  <DomainObject.Predmet.ProtuStrankaListFormatedOIB>
    <izvorni_sadrzaj>
      <item>MIRADO INSTALACIJE d.o.o., OIB 04873532782</item>
    </izvorni_sadrzaj>
    <derivirana_varijabla naziv="DomainObject.Predmet.ProtuStrankaListFormatedOIB_1">
      <item>MIRADO INSTALACIJE d.o.o., OIB 04873532782</item>
    </derivirana_varijabla>
  </DomainObject.Predmet.ProtuStrankaListFormatedOIB>
  <DomainObject.Predmet.ProtuStrankaListFormatedWithAdress>
    <izvorni_sadrzaj>
      <item>MIRADO INSTALACIJE d.o.o., Donji Borčec 24, 10000 Zagreb</item>
    </izvorni_sadrzaj>
    <derivirana_varijabla naziv="DomainObject.Predmet.ProtuStrankaListFormatedWithAdress_1">
      <item>MIRADO INSTALACIJE d.o.o., Donji Borčec 24, 10000 Zagreb</item>
    </derivirana_varijabla>
  </DomainObject.Predmet.ProtuStrankaListFormatedWithAdress>
  <DomainObject.Predmet.ProtuStrankaListFormatedWithAdressOIB>
    <izvorni_sadrzaj>
      <item>MIRADO INSTALACIJE d.o.o., OIB 04873532782, Donji Borčec 24, 10000 Zagreb</item>
    </izvorni_sadrzaj>
    <derivirana_varijabla naziv="DomainObject.Predmet.ProtuStrankaListFormatedWithAdressOIB_1">
      <item>MIRADO INSTALACIJE d.o.o., OIB 04873532782, Donji Borčec 24, 10000 Zagreb</item>
    </derivirana_varijabla>
  </DomainObject.Predmet.ProtuStrankaListFormatedWithAdressOIB>
  <DomainObject.Predmet.ProtuStrankaListNazivFormated>
    <izvorni_sadrzaj>
      <item>MIRADO INSTALACIJE d.o.o.</item>
    </izvorni_sadrzaj>
    <derivirana_varijabla naziv="DomainObject.Predmet.ProtuStrankaListNazivFormated_1">
      <item>MIRADO INSTALACIJE d.o.o.</item>
    </derivirana_varijabla>
  </DomainObject.Predmet.ProtuStrankaListNazivFormated>
  <DomainObject.Predmet.ProtuStrankaListNazivFormatedOIB>
    <izvorni_sadrzaj>
      <item>MIRADO INSTALACIJE d.o.o., OIB 04873532782</item>
    </izvorni_sadrzaj>
    <derivirana_varijabla naziv="DomainObject.Predmet.ProtuStrankaListNazivFormatedOIB_1">
      <item>MIRADO INSTALACIJE d.o.o., OIB 04873532782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MIRADO INSTALACIJE d.o.o.</izvorni_sadrzaj>
    <derivirana_varijabla naziv="DomainObject.Predmet.ProtustrankaIDrugi_1">MIRADO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MIRADO INSTALACIJE d.o.o., OIB 04873532782, Donji Borčec 24, 10000 Zagreb</izvorni_sadrzaj>
    <derivirana_varijabla naziv="DomainObject.Predmet.ProtustrankaIDrugiAdressOIB_1">MIRADO INSTALACIJE d.o.o., OIB 04873532782, Donji Borčec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MIRADO INSTALACIJE d.o.o.</item>
    </izvorni_sadrzaj>
    <derivirana_varijabla naziv="DomainObject.Predmet.SudioniciListNaziv_1">
      <item>FINA Regionalni centar Zagreb</item>
      <item>MIRADO INSTALACIJE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MIRADO INSTALACIJE d.o.o., OIB 04873532782, Donji Borčec 24,10000 Zagreb</item>
    </izvorni_sadrzaj>
    <derivirana_varijabla naziv="DomainObject.Predmet.SudioniciListAdressOIB_1">
      <item>FINA Regionalni centar Zagreb, OIB 85821130368, Trg svibanjskih žrtava 1995. 1,10000 Zagreb</item>
      <item>MIRADO INSTALACIJE d.o.o., OIB 04873532782, Donji Borčec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04873532782</item>
    </izvorni_sadrzaj>
    <derivirana_varijabla naziv="DomainObject.Predmet.SudioniciListNazivOIB_1">
      <item>, OIB 85821130368</item>
      <item>, OIB 04873532782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1293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2015-10-23T11:29:00Z</dcterms:created>
  <dc:creator>ilukac</dc:creator>
  <cp:lastModifiedBy>Ivanka Lukač</cp:lastModifiedBy>
  <cp:lastPrinted>2015-10-23T11:17:00Z</cp:lastPrinted>
  <dcterms:modified xmlns:xsi="http://www.w3.org/2001/XMLSchema-instance" xsi:type="dcterms:W3CDTF">2015-10-23T11:35:00Z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