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1c222" w14:paraId="1d1c222" w:rsidRDefault="005078C7" w:rsidP="005078C7" w:rsidR="005078C7" w:rsidRPr="001842AB">
      <w:pPr>
        <w15:collapsed w:val="false"/>
      </w:pPr>
      <w:bookmarkStart w:name="_GoBack" w:id="0"/>
      <w:bookmarkEnd w:id="0"/>
    </w:p>
    <w:p w:rsidRDefault="009F1BCF" w:rsidP="005078C7" w:rsidR="005078C7" w:rsidRPr="001842AB">
      <w:r>
        <w:rPr>
          <w:noProof/>
        </w:rPr>
        <w:t xml:space="preserve">    </w:t>
      </w:r>
      <w:r w:rsidR="00A53F4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Amruševa 2/II                                                                          </w:t>
      </w:r>
      <w:r w:rsidR="00745FE2">
        <w:t xml:space="preserve">    67. St-787/13</w:t>
      </w:r>
      <w:r w:rsidR="00A53F48">
        <w:t xml:space="preserve"> -119</w:t>
      </w:r>
      <w:r w:rsidRPr="001842AB">
        <w:t xml:space="preserve">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745FE2" w:rsidP="00745FE2" w:rsidR="00745FE2" w:rsidRPr="00745FE2">
      <w:pPr>
        <w:jc w:val="center"/>
      </w:pPr>
      <w:r w:rsidRPr="00745FE2">
        <w:t>REPUBLIKA HRVATSKA</w:t>
      </w:r>
    </w:p>
    <w:p w:rsidRDefault="00044A96" w:rsidP="00044A96" w:rsidR="00044A96" w:rsidRPr="001842AB">
      <w:pPr>
        <w:jc w:val="center"/>
      </w:pPr>
    </w:p>
    <w:p w:rsidRDefault="00044A96" w:rsidP="00044A96" w:rsidR="00044A96" w:rsidRPr="00745FE2">
      <w:pPr>
        <w:jc w:val="center"/>
      </w:pPr>
      <w:r w:rsidRPr="00745FE2">
        <w:t>R J E Š E NJ E</w:t>
      </w:r>
    </w:p>
    <w:p w:rsidRDefault="00044A96" w:rsidP="00044A96" w:rsidR="00044A96" w:rsidRPr="001842AB">
      <w:pPr>
        <w:jc w:val="center"/>
      </w:pPr>
    </w:p>
    <w:p w:rsidRDefault="00745FE2" w:rsidP="001842AB" w:rsidR="001842AB" w:rsidRPr="001842AB">
      <w:pPr>
        <w:ind w:firstLine="720"/>
        <w:jc w:val="both"/>
      </w:pPr>
      <w:r w:rsidRPr="00745FE2">
        <w:t xml:space="preserve">TRGOVAČKI SUD U ZAGREBU, po sucu Gordanu Zubaku, u stečajnom postupku nad dužnikom </w:t>
      </w:r>
      <w:r w:rsidRPr="00745FE2">
        <w:rPr>
          <w:bCs/>
        </w:rPr>
        <w:t>AP STUDIO  d.o.o. u stečaju, Zagreb, Jablanska 76</w:t>
      </w:r>
      <w:r>
        <w:rPr>
          <w:bCs/>
        </w:rPr>
        <w:t xml:space="preserve">, OIB: </w:t>
      </w:r>
      <w:r w:rsidR="009300D0" w:rsidRPr="009300D0">
        <w:rPr>
          <w:bCs/>
        </w:rPr>
        <w:t>50897119862</w:t>
      </w:r>
      <w:r w:rsidR="001842AB" w:rsidRPr="001842AB">
        <w:t xml:space="preserve">, </w:t>
      </w:r>
      <w:r w:rsidR="009300D0">
        <w:br/>
        <w:t>24. travnja 2018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0C4A2B" w:rsidR="007F4354" w:rsidRPr="001842AB">
      <w:pPr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  <w:r w:rsidRPr="001842AB">
        <w:tab/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</w:t>
      </w:r>
      <w:r w:rsidR="00A02697">
        <w:t xml:space="preserve"> u iznosu od 90.000,00 kn što predstavlja 11% utvrđenih tražbina</w:t>
      </w:r>
      <w:r w:rsidR="00DF0483">
        <w:t xml:space="preserve"> stečajnih vjerovnika  p</w:t>
      </w:r>
      <w:r w:rsidR="0031216C">
        <w:t>r</w:t>
      </w:r>
      <w:r w:rsidR="00DF0483">
        <w:t>vog višeg isplatnog reda</w:t>
      </w:r>
      <w:r w:rsidR="00A02697">
        <w:t xml:space="preserve"> </w:t>
      </w:r>
      <w:r w:rsidR="00044A96" w:rsidRPr="001842AB">
        <w:t xml:space="preserve"> u stečajno</w:t>
      </w:r>
      <w:r w:rsidR="00A02697">
        <w:t>m postupku poslovni broj St-787/13</w:t>
      </w:r>
      <w:r w:rsidR="001842AB">
        <w:t xml:space="preserve">, </w:t>
      </w:r>
      <w:r w:rsidR="00044A96" w:rsidRPr="001842AB">
        <w:t xml:space="preserve"> koji se vodi nad dužnikom </w:t>
      </w:r>
      <w:r w:rsidR="00DF0483" w:rsidRPr="00DF0483">
        <w:rPr>
          <w:bCs/>
        </w:rPr>
        <w:t>AP STUDIO  d.o.o. u stečaju, Zagreb, Jablanska 76, OIB: 50897119862</w:t>
      </w:r>
      <w:r w:rsidR="001842AB">
        <w:t>.</w:t>
      </w:r>
    </w:p>
    <w:p w:rsidRDefault="007F4354" w:rsidP="0090700A" w:rsidR="001842AB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1842AB" w:rsidR="007F4354" w:rsidRPr="001842AB">
      <w:pPr>
        <w:ind w:left="708"/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DF0483" w:rsidP="00957E1D" w:rsidR="007F4354" w:rsidRPr="001842AB">
      <w:pPr>
        <w:ind w:firstLine="708"/>
        <w:jc w:val="both"/>
      </w:pPr>
      <w:r>
        <w:t>Stečajna</w:t>
      </w:r>
      <w:r w:rsidR="00CC222A" w:rsidRPr="001842AB">
        <w:t xml:space="preserve"> upravitelj</w:t>
      </w:r>
      <w:r>
        <w:t>ica</w:t>
      </w:r>
      <w:r w:rsidR="00957E1D" w:rsidRPr="001842AB">
        <w:t xml:space="preserve"> </w:t>
      </w:r>
      <w:r>
        <w:t>Mirjana Zuzija podnijela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CB65FA" w:rsidRPr="00CB65FA">
        <w:t>90.000,00 kn</w:t>
      </w:r>
      <w:r w:rsidR="00957E1D" w:rsidRPr="00CB65FA">
        <w:t>.</w:t>
      </w:r>
      <w:r w:rsidR="00957E1D" w:rsidRPr="001842AB">
        <w:t xml:space="preserve">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CB65FA" w:rsidRPr="00CB65FA">
        <w:t>24. travnja 2018</w:t>
      </w:r>
      <w:r w:rsidRPr="001842AB">
        <w:t>.</w:t>
      </w:r>
      <w:r w:rsidR="0090700A" w:rsidRPr="001842AB">
        <w:t xml:space="preserve"> </w:t>
      </w:r>
    </w:p>
    <w:p w:rsidRDefault="0090700A" w:rsidP="00A77317" w:rsidR="0090700A" w:rsidRPr="001842AB">
      <w:pPr>
        <w:ind w:left="3540"/>
        <w:rPr>
          <w:b/>
        </w:rPr>
      </w:pP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9F1BCF">
        <w:t>,v.r.</w:t>
      </w:r>
    </w:p>
    <w:p w:rsidRDefault="00A62F4B" w:rsidP="00A62F4B" w:rsidR="00A62F4B" w:rsidRPr="001842AB">
      <w:pPr>
        <w:jc w:val="both"/>
        <w:rPr>
          <w:b/>
        </w:rPr>
      </w:pPr>
    </w:p>
    <w:p w:rsidRDefault="00A62F4B" w:rsidP="00A62F4B" w:rsidR="00A62F4B" w:rsidRPr="00CB65FA">
      <w:pPr>
        <w:jc w:val="both"/>
      </w:pPr>
      <w:r w:rsidRPr="00CB65FA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9F1BCF" w:rsidP="00400817" w:rsidR="009F1BCF" w:rsidRPr="00400817">
      <w:pPr>
        <w:jc w:val="right"/>
      </w:pPr>
      <w:r w:rsidRPr="00400817">
        <w:t>Za točnost otpravka – ovlašteni službenik</w:t>
      </w:r>
      <w:r>
        <w:t>:</w:t>
      </w:r>
    </w:p>
    <w:p w:rsidRDefault="009F1BCF" w:rsidP="00400817" w:rsidR="009F1BCF" w:rsidRPr="00400817">
      <w:pPr>
        <w:ind w:left="5664"/>
      </w:pPr>
      <w:r w:rsidRPr="00400817">
        <w:t xml:space="preserve">        Dijana Hadžić</w:t>
      </w:r>
    </w:p>
    <w:p w:rsidRDefault="005078C7" w:rsidP="005078C7" w:rsidR="005078C7"/>
    <w:p w:rsidRDefault="009F1BCF" w:rsidP="005078C7" w:rsidR="009F1BCF" w:rsidRPr="001842AB"/>
    <w:sectPr w:rsidR="009F1BCF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8712C"/>
    <w:rsid w:val="000C4A2B"/>
    <w:rsid w:val="00107B00"/>
    <w:rsid w:val="00176073"/>
    <w:rsid w:val="001842AB"/>
    <w:rsid w:val="0031216C"/>
    <w:rsid w:val="0046020C"/>
    <w:rsid w:val="005078C7"/>
    <w:rsid w:val="005447B3"/>
    <w:rsid w:val="00581DF1"/>
    <w:rsid w:val="00642B6B"/>
    <w:rsid w:val="006644E0"/>
    <w:rsid w:val="00727700"/>
    <w:rsid w:val="00745FE2"/>
    <w:rsid w:val="007C0014"/>
    <w:rsid w:val="007C0282"/>
    <w:rsid w:val="007F4354"/>
    <w:rsid w:val="0085051D"/>
    <w:rsid w:val="0090700A"/>
    <w:rsid w:val="009151C4"/>
    <w:rsid w:val="009300D0"/>
    <w:rsid w:val="00957E1D"/>
    <w:rsid w:val="009F1BCF"/>
    <w:rsid w:val="00A02697"/>
    <w:rsid w:val="00A53F48"/>
    <w:rsid w:val="00A62F4B"/>
    <w:rsid w:val="00A66BD2"/>
    <w:rsid w:val="00A77317"/>
    <w:rsid w:val="00B04AE3"/>
    <w:rsid w:val="00BB4D3C"/>
    <w:rsid w:val="00C53395"/>
    <w:rsid w:val="00CB2690"/>
    <w:rsid w:val="00CB65FA"/>
    <w:rsid w:val="00CC222A"/>
    <w:rsid w:val="00D17CA3"/>
    <w:rsid w:val="00D92B24"/>
    <w:rsid w:val="00D966A3"/>
    <w:rsid w:val="00DF0483"/>
    <w:rsid w:val="00E75EA5"/>
    <w:rsid w:val="00EC6F3D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A53F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A53F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1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A53F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A53F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1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suglasnostza djelomičnu diobu</izvorni_sadrzaj>
    <derivirana_varijabla naziv="DomainObject.Primjedba_1">rješenje suglasnostza djelomičnu diobu</derivirana_varijabla>
  </DomainObject.Primjedba>
  <DomainObject.Oznaka>
    <izvorni_sadrzaj>St-787/2013-119</izvorni_sadrzaj>
    <derivirana_varijabla naziv="DomainObject.Oznaka_1">St-787/2013-119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St-787/2013</izvorni_sadrzaj>
    <derivirana_varijabla naziv="DomainObject.Predmet.OznakaBroj_1">St-787/2013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STUDIO d.o.o. zastupanog po punomoćniku ZZ Damir Posenjak</izvorni_sadrzaj>
    <derivirana_varijabla naziv="DomainObject.Predmet.ProtustrankaFormated_1">  AP STUDIO d.o.o. zastupanog po punomoćniku ZZ Damir Posenjak</derivirana_varijabla>
  </DomainObject.Predmet.ProtustrankaFormated>
  <DomainObject.Predmet.ProtustrankaFormatedOIB>
    <izvorni_sadrzaj>  AP STUDIO d.o.o., OIB 50897119862 zastupanog po punomoćniku ZZ Damir Posenjak</izvorni_sadrzaj>
    <derivirana_varijabla naziv="DomainObject.Predmet.ProtustrankaFormatedOIB_1">  AP STUDIO d.o.o., OIB 50897119862 zastupanog po punomoćniku ZZ Damir Posenjak</derivirana_varijabla>
  </DomainObject.Predmet.ProtustrankaFormatedOIB>
  <DomainObject.Predmet.ProtustrankaFormatedWithAdress>
    <izvorni_sadrzaj> AP STUDIO d.o.o., Jablanska 76, 10000 Zagreb zastupanog po punomoćniku ZZ Damir Posenjak</izvorni_sadrzaj>
    <derivirana_varijabla naziv="DomainObject.Predmet.ProtustrankaFormatedWithAdress_1"> AP STUDIO d.o.o., Jablanska 76, 10000 Zagreb zastupanog po punomoćniku ZZ Damir Posenjak</derivirana_varijabla>
  </DomainObject.Predmet.ProtustrankaFormatedWithAdress>
  <DomainObject.Predmet.ProtustrankaFormatedWithAdressOIB>
    <izvorni_sadrzaj> AP STUDIO d.o.o., OIB 50897119862, Jablanska 76, 10000 Zagreb zastupanog po punomoćniku ZZ Damir Posenjak</izvorni_sadrzaj>
    <derivirana_varijabla naziv="DomainObject.Predmet.ProtustrankaFormatedWithAdressOIB_1"> AP STUDIO d.o.o., OIB 50897119862, Jablanska 76, 10000 Zagreb zastupanog po punomoćniku ZZ Damir Posenjak</derivirana_varijabla>
  </DomainObject.Predmet.ProtustrankaFormatedWithAdressOIB>
  <DomainObject.Predmet.ProtustrankaWithAdress>
    <izvorni_sadrzaj>AP STUDIO d.o.o. Jablanska 76, 10000 Zagreb</izvorni_sadrzaj>
    <derivirana_varijabla naziv="DomainObject.Predmet.ProtustrankaWithAdress_1">AP STUDIO d.o.o. Jablanska 76, 10000 Zagreb</derivirana_varijabla>
  </DomainObject.Predmet.ProtustrankaWithAdress>
  <DomainObject.Predmet.ProtustrankaWithAdressOIB>
    <izvorni_sadrzaj>AP STUDIO d.o.o., OIB 50897119862, Jablanska 76, 10000 Zagreb</izvorni_sadrzaj>
    <derivirana_varijabla naziv="DomainObject.Predmet.ProtustrankaWithAdressOIB_1">AP STUDIO d.o.o., OIB 50897119862, Jablanska 76, 10000 Zagreb</derivirana_varijabla>
  </DomainObject.Predmet.ProtustrankaWithAdressOIB>
  <DomainObject.Predmet.ProtustrankaNazivFormated>
    <izvorni_sadrzaj>AP STUDIO d.o.o.</izvorni_sadrzaj>
    <derivirana_varijabla naziv="DomainObject.Predmet.ProtustrankaNazivFormated_1">AP STUDIO d.o.o.</derivirana_varijabla>
  </DomainObject.Predmet.ProtustrankaNazivFormated>
  <DomainObject.Predmet.ProtustrankaNazivFormatedOIB>
    <izvorni_sadrzaj>AP STUDIO d.o.o., OIB 50897119862</izvorni_sadrzaj>
    <derivirana_varijabla naziv="DomainObject.Predmet.ProtustrankaNazivFormatedOIB_1">AP STUDIO d.o.o., OIB 50897119862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AP STUDIO d.o.o. zastupanog po punomoćniku ZZ Damir Posenjak</item>
    </izvorni_sadrzaj>
    <derivirana_varijabla naziv="DomainObject.Predmet.ProtuStrankaListFormated_1">
      <item>AP STUDIO d.o.o. zastupanog po punomoćniku ZZ Damir Posenjak</item>
    </derivirana_varijabla>
  </DomainObject.Predmet.ProtuStrankaListFormated>
  <DomainObject.Predmet.ProtuStrankaListFormatedOIB>
    <izvorni_sadrzaj>
      <item>AP STUDIO d.o.o., OIB 50897119862 zastupanog po punomoćniku ZZ Damir Posenjak</item>
    </izvorni_sadrzaj>
    <derivirana_varijabla naziv="DomainObject.Predmet.ProtuStrankaListFormatedOIB_1">
      <item>AP STUDIO d.o.o., OIB 50897119862 zastupanog po punomoćniku ZZ Damir Posenjak</item>
    </derivirana_varijabla>
  </DomainObject.Predmet.ProtuStrankaListFormatedOIB>
  <DomainObject.Predmet.ProtuStrankaListFormatedWithAdress>
    <izvorni_sadrzaj>
      <item>AP STUDIO d.o.o., Jablanska 76, 10000 Zagreb zastupanog po punomoćniku ZZ Damir Posenjak</item>
    </izvorni_sadrzaj>
    <derivirana_varijabla naziv="DomainObject.Predmet.ProtuStrankaListFormatedWithAdress_1">
      <item>AP STUDIO d.o.o., Jablanska 76, 10000 Zagreb zastupanog po punomoćniku ZZ Damir Posenjak</item>
    </derivirana_varijabla>
  </DomainObject.Predmet.ProtuStrankaListFormatedWithAdress>
  <DomainObject.Predmet.ProtuStrankaListFormatedWithAdressOIB>
    <izvorni_sadrzaj>
      <item>AP STUDIO d.o.o., OIB 50897119862, Jablanska 76, 10000 Zagreb zastupanog po punomoćniku ZZ Damir Posenjak</item>
    </izvorni_sadrzaj>
    <derivirana_varijabla naziv="DomainObject.Predmet.ProtuStrankaListFormatedWithAdressOIB_1">
      <item>AP STUDIO d.o.o., OIB 50897119862, Jablanska 76, 10000 Zagreb zastupanog po punomoćniku ZZ Damir Posenjak</item>
    </derivirana_varijabla>
  </DomainObject.Predmet.ProtuStrankaListFormatedWithAdressOIB>
  <DomainObject.Predmet.ProtuStrankaListNazivFormated>
    <izvorni_sadrzaj>
      <item>AP STUDIO d.o.o.</item>
    </izvorni_sadrzaj>
    <derivirana_varijabla naziv="DomainObject.Predmet.ProtuStrankaListNazivFormated_1">
      <item>AP STUDIO d.o.o.</item>
    </derivirana_varijabla>
  </DomainObject.Predmet.ProtuStrankaListNazivFormated>
  <DomainObject.Predmet.ProtuStrankaListNazivFormatedOIB>
    <izvorni_sadrzaj>
      <item>AP STUDIO d.o.o., OIB 50897119862</item>
    </izvorni_sadrzaj>
    <derivirana_varijabla naziv="DomainObject.Predmet.ProtuStrankaListNazivFormatedOIB_1">
      <item>AP STUDIO d.o.o., OIB 50897119862</item>
    </derivirana_varijabla>
  </DomainObject.Predmet.ProtuStrankaListNazivFormatedOIB>
  <DomainObject.Predmet.OstaliListFormated>
    <izvorni_sadrzaj>
      <item>ZZ Damir Posenjak punomoćnik sudionika u postupku AP STUDIO d.o.o.</item>
      <item>Mirjana Zuzija</item>
    </izvorni_sadrzaj>
    <derivirana_varijabla naziv="DomainObject.Predmet.OstaliListFormated_1">
      <item>ZZ Damir Posenjak punomoćnik sudionika u postupku AP STUDIO d.o.o.</item>
      <item>Mirjana Zuzija</item>
    </derivirana_varijabla>
  </DomainObject.Predmet.OstaliListFormated>
  <DomainObject.Predmet.OstaliListFormatedOIB>
    <izvorni_sadrzaj>
      <item>ZZ Damir Posenjak punomoćnik sudionika u postupku AP STUDIO d.o.o.</item>
      <item>Mirjana Zuzija, OIB 26497768352</item>
    </izvorni_sadrzaj>
    <derivirana_varijabla naziv="DomainObject.Predmet.OstaliListFormatedOIB_1">
      <item>ZZ Damir Posenjak punomoćnik sudionika u postupku AP STUDIO d.o.o.</item>
      <item>Mirjana Zuzija, OIB 26497768352</item>
    </derivirana_varijabla>
  </DomainObject.Predmet.OstaliListFormatedOIB>
  <DomainObject.Predmet.OstaliListFormatedWithAdress>
    <izvorni_sadrzaj>
      <item>ZZ Damir Posenjak, Korenička ulica 27, 10000 Zagreb punomoćnik sudionika u postupku AP STUDIO d.o.o.</item>
      <item>Mirjana Zuzija, Slavka Kolara 25, 10410 Velika Gorica</item>
    </izvorni_sadrzaj>
    <derivirana_varijabla naziv="DomainObject.Predmet.OstaliListFormatedWithAdress_1">
      <item>ZZ Damir Posenjak, Korenička ulica 27, 10000 Zagreb punomoćnik sudionika u postupku AP STUDIO d.o.o.</item>
      <item>Mirjana Zuzija, Slavka Kolara 25, 10410 Velika Gorica</item>
    </derivirana_varijabla>
  </DomainObject.Predmet.OstaliListFormatedWithAdress>
  <DomainObject.Predmet.OstaliListFormatedWithAdressOIB>
    <izvorni_sadrzaj>
      <item>ZZ Damir Posenjak, Korenička ulica 27, 10000 Zagreb punomoćnik sudionika u postupku AP STUDIO d.o.o.</item>
      <item>Mirjana Zuzija, OIB 26497768352, Slavka Kolara 25, 10410 Velika Gorica</item>
    </izvorni_sadrzaj>
    <derivirana_varijabla naziv="DomainObject.Predmet.OstaliListFormatedWithAdressOIB_1">
      <item>ZZ Damir Posenjak, Korenička ulica 27, 10000 Zagreb punomoćnik sudionika u postupku AP STUDIO d.o.o.</item>
      <item>Mirjana Zuzija, OIB 26497768352, Slavka Kolara 25, 10410 Velika Gorica</item>
    </derivirana_varijabla>
  </DomainObject.Predmet.OstaliListFormatedWithAdressOIB>
  <DomainObject.Predmet.OstaliListNazivFormated>
    <izvorni_sadrzaj>
      <item>ZZ Damir Posenjak</item>
      <item>Mirjana Zuzija</item>
    </izvorni_sadrzaj>
    <derivirana_varijabla naziv="DomainObject.Predmet.OstaliListNazivFormated_1">
      <item>ZZ Damir Posenjak</item>
      <item>Mirjana Zuzija</item>
    </derivirana_varijabla>
  </DomainObject.Predmet.OstaliListNazivFormated>
  <DomainObject.Predmet.OstaliListNazivFormatedOIB>
    <izvorni_sadrzaj>
      <item>ZZ Damir Posenjak</item>
      <item>Mirjana Zuzija, OIB 26497768352</item>
    </izvorni_sadrzaj>
    <derivirana_varijabla naziv="DomainObject.Predmet.OstaliListNazivFormatedOIB_1">
      <item>ZZ Damir Posenjak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St-787/2013-119</izvorni_sadrzaj>
    <derivirana_varijabla naziv="DomainObject.PoslovniBrojDokumenta_1">St-787/2013-119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AP STUDIO d.o.o.</izvorni_sadrzaj>
    <derivirana_varijabla naziv="DomainObject.Predmet.ProtustrankaIDrugi_1">AP STUDIO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AP STUDIO d.o.o., OIB 50897119862, Jablanska 76, 10000 Zagreb</izvorni_sadrzaj>
    <derivirana_varijabla naziv="DomainObject.Predmet.ProtustrankaIDrugiAdressOIB_1">AP STUDIO d.o.o., OIB 50897119862, Jablanska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AP STUDIO d.o.o.</item>
      <item>ZZ Damir Posenjak</item>
      <item>VJEROVNICI</item>
      <item>Mirjana Zuzija</item>
    </izvorni_sadrzaj>
    <derivirana_varijabla naziv="DomainObject.Predmet.SudioniciListNaziv_1">
      <item>FINA ZAGREB</item>
      <item>AP STUDIO d.o.o.</item>
      <item>ZZ Damir Posenjak</item>
      <item>VJEROVNICI</item>
      <item>Mirjana Zuzija</item>
    </derivirana_varijabla>
  </DomainObject.Predmet.SudioniciListNaziv>
  <DomainObject.Predmet.SudioniciListAdressOIB>
    <izvorni_sadrzaj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izvorni_sadrzaj>
    <derivirana_varijabla naziv="DomainObject.Predmet.SudioniciListAdressOIB_1"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50897119862</item>
      <item>, OIB null</item>
      <item>, OIB null</item>
      <item>, OIB 26497768352</item>
    </izvorni_sadrzaj>
    <derivirana_varijabla naziv="DomainObject.Predmet.SudioniciListNazivOIB_1">
      <item>, OIB 85821130368</item>
      <item>, OIB 50897119862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1256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2018-04-24T11:36:00Z</dcterms:created>
  <dc:creator>nribaric</dc:creator>
  <cp:lastModifiedBy>Dijana Hadžić</cp:lastModifiedBy>
  <cp:lastPrinted>2018-04-24T11:47:00Z</cp:lastPrinted>
  <dcterms:modified xmlns:xsi="http://www.w3.org/2001/XMLSchema-instance" xsi:type="dcterms:W3CDTF">2018-04-24T11:49:00Z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St-787/2013-119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