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3fab" w14:paraId="33f3fab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5372B4">
        <w:t>69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5372B4">
        <w:rPr>
          <w:rFonts w:cs="Times New Roman" w:eastAsia="Times New Roman"/>
          <w:szCs w:val="24"/>
          <w:lang w:eastAsia="hr-HR"/>
        </w:rPr>
        <w:t>F. M. INDUSTRIAL MACHINES d.o.o. Novigrad, Ulica Murvi 17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372B4" w:rsidRPr="005372B4">
        <w:rPr>
          <w:rFonts w:cs="Times New Roman" w:eastAsia="Times New Roman"/>
          <w:szCs w:val="24"/>
          <w:lang w:eastAsia="hr-HR"/>
        </w:rPr>
        <w:t>47520443682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372B4" w:rsidRPr="005372B4">
        <w:rPr>
          <w:rFonts w:cs="Times New Roman" w:eastAsia="Times New Roman"/>
          <w:szCs w:val="24"/>
          <w:lang w:eastAsia="hr-HR"/>
        </w:rPr>
        <w:t>130063312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5372B4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372B4">
        <w:rPr>
          <w:rFonts w:cs="Times New Roman" w:eastAsia="Times New Roman"/>
          <w:szCs w:val="24"/>
          <w:lang w:eastAsia="hr-HR"/>
        </w:rPr>
        <w:t xml:space="preserve">F. M. INDUSTRIAL MACHINES d.o.o. Novigrad, Ulica Murvi 17, OIB </w:t>
      </w:r>
      <w:r w:rsidR="005372B4" w:rsidRPr="005372B4">
        <w:rPr>
          <w:rFonts w:cs="Times New Roman" w:eastAsia="Times New Roman"/>
          <w:szCs w:val="24"/>
          <w:lang w:eastAsia="hr-HR"/>
        </w:rPr>
        <w:t>47520443682</w:t>
      </w:r>
      <w:r w:rsidR="005372B4">
        <w:rPr>
          <w:rFonts w:cs="Times New Roman" w:eastAsia="Times New Roman"/>
          <w:szCs w:val="24"/>
          <w:lang w:eastAsia="hr-HR"/>
        </w:rPr>
        <w:t xml:space="preserve">, MBS </w:t>
      </w:r>
      <w:r w:rsidR="005372B4" w:rsidRPr="005372B4">
        <w:rPr>
          <w:rFonts w:cs="Times New Roman" w:eastAsia="Times New Roman"/>
          <w:szCs w:val="24"/>
          <w:lang w:eastAsia="hr-HR"/>
        </w:rPr>
        <w:t>130063312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372B4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372B4">
        <w:rPr>
          <w:rFonts w:cs="Times New Roman" w:eastAsia="Times New Roman"/>
          <w:szCs w:val="24"/>
          <w:lang w:eastAsia="hr-HR"/>
        </w:rPr>
        <w:t>11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5372B4">
        <w:rPr>
          <w:szCs w:val="24"/>
        </w:rPr>
        <w:t>273.255,93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372B4">
        <w:rPr>
          <w:rFonts w:cs="Times New Roman" w:eastAsia="Times New Roman"/>
          <w:szCs w:val="24"/>
          <w:lang w:eastAsia="hr-HR"/>
        </w:rPr>
        <w:t>69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372B4">
        <w:rPr>
          <w:rFonts w:cs="Times New Roman" w:eastAsia="Times New Roman"/>
          <w:szCs w:val="24"/>
          <w:lang w:eastAsia="hr-HR"/>
        </w:rPr>
        <w:t>69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372B4">
        <w:rPr>
          <w:szCs w:val="24"/>
        </w:rPr>
        <w:t>21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073922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2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5372B4">
          <w:t>69</w:t>
        </w:r>
        <w:r>
          <w:t>/2019-3</w:t>
        </w:r>
      </w:p>
      <w:p w:rsidRDefault="00073922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073922"/>
    <w:rsid w:val="00113FFF"/>
    <w:rsid w:val="003812E9"/>
    <w:rsid w:val="004872A3"/>
    <w:rsid w:val="00510C12"/>
    <w:rsid w:val="005372B4"/>
    <w:rsid w:val="005E6542"/>
    <w:rsid w:val="006B6119"/>
    <w:rsid w:val="00713A0F"/>
    <w:rsid w:val="00854D8C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73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9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73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9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St-69/2019</izvorni_sadrzaj>
    <derivirana_varijabla naziv="DomainObject.Predmet.OznakaBroj_1">St-69/2019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F.M. INDUSTRIAL MACHINES d.o.o. NOVIGRAD</izvorni_sadrzaj>
    <derivirana_varijabla naziv="DomainObject.Predmet.ProtustrankaFormated_1">  F.M. INDUSTRIAL MACHINES d.o.o. NOVIGRAD</derivirana_varijabla>
  </DomainObject.Predmet.ProtustrankaFormated>
  <DomainObject.Predmet.ProtustrankaFormatedOIB>
    <izvorni_sadrzaj>  F.M. INDUSTRIAL MACHINES d.o.o. NOVIGRAD, OIB 47520443682</izvorni_sadrzaj>
    <derivirana_varijabla naziv="DomainObject.Predmet.ProtustrankaFormatedOIB_1">  F.M. INDUSTRIAL MACHINES d.o.o. NOVIGRAD, OIB 47520443682</derivirana_varijabla>
  </DomainObject.Predmet.ProtustrankaFormatedOIB>
  <DomainObject.Predmet.ProtustrankaFormatedWithAdress>
    <izvorni_sadrzaj> F.M. INDUSTRIAL MACHINES d.o.o. NOVIGRAD, Ulica Murvi 17, 52466 Novigrad</izvorni_sadrzaj>
    <derivirana_varijabla naziv="DomainObject.Predmet.ProtustrankaFormatedWithAdress_1"> F.M. INDUSTRIAL MACHINES d.o.o. NOVIGRAD, Ulica Murvi 17, 52466 Novigrad</derivirana_varijabla>
  </DomainObject.Predmet.ProtustrankaFormatedWithAdress>
  <DomainObject.Predmet.ProtustrankaFormatedWithAdressOIB>
    <izvorni_sadrzaj> F.M. INDUSTRIAL MACHINES d.o.o. NOVIGRAD, OIB 47520443682, Ulica Murvi 17, 52466 Novigrad</izvorni_sadrzaj>
    <derivirana_varijabla naziv="DomainObject.Predmet.ProtustrankaFormatedWithAdressOIB_1"> F.M. INDUSTRIAL MACHINES d.o.o. NOVIGRAD, OIB 47520443682, Ulica Murvi 17, 52466 Novigrad</derivirana_varijabla>
  </DomainObject.Predmet.ProtustrankaFormatedWithAdressOIB>
  <DomainObject.Predmet.ProtustrankaWithAdress>
    <izvorni_sadrzaj>F.M. INDUSTRIAL MACHINES d.o.o. NOVIGRAD Ulica Murvi 17, 52466 Novigrad</izvorni_sadrzaj>
    <derivirana_varijabla naziv="DomainObject.Predmet.ProtustrankaWithAdress_1">F.M. INDUSTRIAL MACHINES d.o.o. NOVIGRAD Ulica Murvi 17, 52466 Novigrad</derivirana_varijabla>
  </DomainObject.Predmet.ProtustrankaWithAdress>
  <DomainObject.Predmet.ProtustrankaWithAdressOIB>
    <izvorni_sadrzaj>F.M. INDUSTRIAL MACHINES d.o.o. NOVIGRAD, OIB 47520443682, Ulica Murvi 17, 52466 Novigrad</izvorni_sadrzaj>
    <derivirana_varijabla naziv="DomainObject.Predmet.ProtustrankaWithAdressOIB_1">F.M. INDUSTRIAL MACHINES d.o.o. NOVIGRAD, OIB 47520443682, Ulica Murvi 17, 52466 Novigrad</derivirana_varijabla>
  </DomainObject.Predmet.ProtustrankaWithAdressOIB>
  <DomainObject.Predmet.ProtustrankaNazivFormated>
    <izvorni_sadrzaj>F.M. INDUSTRIAL MACHINES d.o.o. NOVIGRAD</izvorni_sadrzaj>
    <derivirana_varijabla naziv="DomainObject.Predmet.ProtustrankaNazivFormated_1">F.M. INDUSTRIAL MACHINES d.o.o. NOVIGRAD</derivirana_varijabla>
  </DomainObject.Predmet.ProtustrankaNazivFormated>
  <DomainObject.Predmet.ProtustrankaNazivFormatedOIB>
    <izvorni_sadrzaj>F.M. INDUSTRIAL MACHINES d.o.o. NOVIGRAD, OIB 47520443682</izvorni_sadrzaj>
    <derivirana_varijabla naziv="DomainObject.Predmet.ProtustrankaNazivFormatedOIB_1">F.M. INDUSTRIAL MACHINES d.o.o. NOVIGRAD, OIB 47520443682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273255.93</izvorni_sadrzaj>
    <derivirana_varijabla naziv="DomainObject.Predmet.TrenutnaVrijednost_1">273255.93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F.M. INDUSTRIAL MACHINES d.o.o. NOVIGRAD</item>
    </izvorni_sadrzaj>
    <derivirana_varijabla naziv="DomainObject.Predmet.ProtuStrankaListFormated_1">
      <item>F.M. INDUSTRIAL MACHINES d.o.o. NOVIGRAD</item>
    </derivirana_varijabla>
  </DomainObject.Predmet.ProtuStrankaListFormated>
  <DomainObject.Predmet.ProtuStrankaListFormatedOIB>
    <izvorni_sadrzaj>
      <item>F.M. INDUSTRIAL MACHINES d.o.o. NOVIGRAD, OIB 47520443682</item>
    </izvorni_sadrzaj>
    <derivirana_varijabla naziv="DomainObject.Predmet.ProtuStrankaListFormatedOIB_1">
      <item>F.M. INDUSTRIAL MACHINES d.o.o. NOVIGRAD, OIB 47520443682</item>
    </derivirana_varijabla>
  </DomainObject.Predmet.ProtuStrankaListFormatedOIB>
  <DomainObject.Predmet.ProtuStrankaListFormatedWithAdress>
    <izvorni_sadrzaj>
      <item>F.M. INDUSTRIAL MACHINES d.o.o. NOVIGRAD, Ulica Murvi 17, 52466 Novigrad</item>
    </izvorni_sadrzaj>
    <derivirana_varijabla naziv="DomainObject.Predmet.ProtuStrankaListFormatedWithAdress_1">
      <item>F.M. INDUSTRIAL MACHINES d.o.o. NOVIGRAD, Ulica Murvi 17, 52466 Novigrad</item>
    </derivirana_varijabla>
  </DomainObject.Predmet.ProtuStrankaListFormatedWithAdress>
  <DomainObject.Predmet.ProtuStrankaListFormatedWithAdressOIB>
    <izvorni_sadrzaj>
      <item>F.M. INDUSTRIAL MACHINES d.o.o. NOVIGRAD, OIB 47520443682, Ulica Murvi 17, 52466 Novigrad</item>
    </izvorni_sadrzaj>
    <derivirana_varijabla naziv="DomainObject.Predmet.ProtuStrankaListFormatedWithAdressOIB_1">
      <item>F.M. INDUSTRIAL MACHINES d.o.o. NOVIGRAD, OIB 47520443682, Ulica Murvi 17, 52466 Novigrad</item>
    </derivirana_varijabla>
  </DomainObject.Predmet.ProtuStrankaListFormatedWithAdressOIB>
  <DomainObject.Predmet.ProtuStrankaListNazivFormated>
    <izvorni_sadrzaj>
      <item>F.M. INDUSTRIAL MACHINES d.o.o. NOVIGRAD</item>
    </izvorni_sadrzaj>
    <derivirana_varijabla naziv="DomainObject.Predmet.ProtuStrankaListNazivFormated_1">
      <item>F.M. INDUSTRIAL MACHINES d.o.o. NOVIGRAD</item>
    </derivirana_varijabla>
  </DomainObject.Predmet.ProtuStrankaListNazivFormated>
  <DomainObject.Predmet.ProtuStrankaListNazivFormatedOIB>
    <izvorni_sadrzaj>
      <item>F.M. INDUSTRIAL MACHINES d.o.o. NOVIGRAD, OIB 47520443682</item>
    </izvorni_sadrzaj>
    <derivirana_varijabla naziv="DomainObject.Predmet.ProtuStrankaListNazivFormatedOIB_1">
      <item>F.M. INDUSTRIAL MACHINES d.o.o. NOVIGRAD, OIB 47520443682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F.M. INDUSTRIAL MACHINES d.o.o. NOVIGRAD</izvorni_sadrzaj>
    <derivirana_varijabla naziv="DomainObject.Predmet.ProtustrankaIDrugi_1">F.M. INDUSTRIAL MACHINES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F.M. INDUSTRIAL MACHINES d.o.o. NOVIGRAD, OIB 47520443682, Ulica Murvi 17, 52466 Novigrad</izvorni_sadrzaj>
    <derivirana_varijabla naziv="DomainObject.Predmet.ProtustrankaIDrugiAdressOIB_1">F.M. INDUSTRIAL MACHINES d.o.o. NOVIGRAD, OIB 47520443682, Ulica Murvi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F.M. INDUSTRIAL MACHINES d.o.o. NOVIGRAD</item>
    </izvorni_sadrzaj>
    <derivirana_varijabla naziv="DomainObject.Predmet.SudioniciListNaziv_1">
      <item>FINANCIJSKA AGENCIJA, RC RIJEKA, PODRUŽNICA PULA, PULA</item>
      <item>F.M. INDUSTRIAL MACHINES 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F.M. INDUSTRIAL MACHINES d.o.o. NOVIGRAD, OIB 47520443682, Ulica Murvi 17,52466 Novigrad</item>
    </izvorni_sadrzaj>
    <derivirana_varijabla naziv="DomainObject.Predmet.SudioniciListAdressOIB_1">
      <item>FINANCIJSKA AGENCIJA, RC RIJEKA, PODRUŽNICA PULA, PULA, OIB 85821130368, F. Kurelca 8,51000 Rijeka</item>
      <item>F.M. INDUSTRIAL MACHINES d.o.o. NOVIGRAD, OIB 47520443682, Ulica Murvi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47520443682</item>
    </izvorni_sadrzaj>
    <derivirana_varijabla naziv="DomainObject.Predmet.SudioniciListNazivOIB_1">
      <item>, OIB 85821130368</item>
      <item>, OIB 47520443682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2720</properties:Characters>
  <properties:Lines>64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2019-02-21T07:45:00Z</cp:lastPrinted>
  <dcterms:modified xmlns:xsi="http://www.w3.org/2001/XMLSchema-instance" xsi:type="dcterms:W3CDTF">2019-02-21T11:04:00Z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(St-69-19 F.M. INDUSTRIAL MACHINES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