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02b1" w14:paraId="4fc02b1" w:rsidRDefault="007A3FF4" w:rsidP="007A3FF4" w:rsidR="007A3FF4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7A3FF4" w:rsidP="007A3FF4" w:rsidR="007A3FF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A3FF4" w:rsidP="007A3FF4" w:rsidR="007A3FF4">
      <w:pPr>
        <w:spacing w:after="0"/>
        <w:jc w:val="both"/>
        <w:rPr>
          <w:rFonts w:cs="Times New Roman"/>
        </w:rPr>
      </w:pPr>
    </w:p>
    <w:p w:rsidRDefault="007A3FF4" w:rsidP="007A3FF4" w:rsidR="007A3FF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GROUND INVEST d.o.o., OIB: 52727371448 sa sjedištem u Dravska ulica 17, Koprivnica, 24. travnja 2018.</w:t>
      </w:r>
    </w:p>
    <w:p w:rsidRDefault="007A3FF4" w:rsidP="007A3FF4" w:rsidR="007A3FF4">
      <w:pPr>
        <w:spacing w:after="0"/>
        <w:jc w:val="both"/>
        <w:rPr>
          <w:rFonts w:cs="Times New Roman"/>
        </w:rPr>
      </w:pPr>
    </w:p>
    <w:p w:rsidRDefault="007A3FF4" w:rsidP="007A3FF4" w:rsidR="007A3FF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7A3FF4" w:rsidP="007A3FF4" w:rsidR="007A3FF4">
      <w:pPr>
        <w:spacing w:after="0"/>
        <w:jc w:val="center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404986">
        <w:rPr>
          <w:rFonts w:cs="Times New Roman"/>
        </w:rPr>
        <w:t>GROUND INVEST d.o.o., OIB: 52727371448 sa sjedištem u Dravska ulica 17, Koprivnica</w:t>
      </w:r>
      <w:r>
        <w:rPr>
          <w:rFonts w:cs="Times New Roman"/>
        </w:rPr>
        <w:t xml:space="preserve">, s danom </w:t>
      </w:r>
      <w:r w:rsidR="00404986">
        <w:rPr>
          <w:rFonts w:cs="Times New Roman"/>
        </w:rPr>
        <w:t>24. travnja 2018</w:t>
      </w:r>
      <w:r>
        <w:rPr>
          <w:rFonts w:cs="Times New Roman"/>
        </w:rPr>
        <w:t>. u 1</w:t>
      </w:r>
      <w:r w:rsidR="00404986">
        <w:rPr>
          <w:rFonts w:cs="Times New Roman"/>
        </w:rPr>
        <w:t>0</w:t>
      </w:r>
      <w:r>
        <w:rPr>
          <w:rFonts w:cs="Times New Roman"/>
        </w:rPr>
        <w:t>,00 sati.</w:t>
      </w:r>
    </w:p>
    <w:p w:rsidRDefault="007A3FF4" w:rsidP="007A3FF4" w:rsidR="007A3FF4">
      <w:pPr>
        <w:spacing w:after="0"/>
        <w:jc w:val="both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0249A">
        <w:rPr>
          <w:rFonts w:cs="Times New Roman"/>
        </w:rPr>
        <w:t>GROUND INVEST d.o.o., OIB: 52727371448 sa sjedištem u Dravska ulica 17, Koprivnica</w:t>
      </w:r>
      <w:r>
        <w:rPr>
          <w:rFonts w:cs="Times New Roman"/>
        </w:rPr>
        <w:t>.</w:t>
      </w:r>
    </w:p>
    <w:p w:rsidRDefault="007A3FF4" w:rsidP="007A3FF4" w:rsidR="007A3FF4">
      <w:pPr>
        <w:spacing w:after="0"/>
        <w:jc w:val="both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80249A">
        <w:rPr>
          <w:rFonts w:cs="Times New Roman"/>
        </w:rPr>
        <w:t xml:space="preserve">Davorin </w:t>
      </w:r>
      <w:proofErr w:type="spellStart"/>
      <w:r w:rsidR="0080249A">
        <w:rPr>
          <w:rFonts w:cs="Times New Roman"/>
        </w:rPr>
        <w:t>Kapustić</w:t>
      </w:r>
      <w:proofErr w:type="spellEnd"/>
      <w:r w:rsidR="0080249A">
        <w:rPr>
          <w:rFonts w:cs="Times New Roman"/>
        </w:rPr>
        <w:t>, OIB: 586342</w:t>
      </w:r>
      <w:r w:rsidR="00E067F5">
        <w:rPr>
          <w:rFonts w:cs="Times New Roman"/>
        </w:rPr>
        <w:t xml:space="preserve">65045, Ak. Mirka </w:t>
      </w:r>
      <w:proofErr w:type="spellStart"/>
      <w:r w:rsidR="00E067F5">
        <w:rPr>
          <w:rFonts w:cs="Times New Roman"/>
        </w:rPr>
        <w:t>Maleza</w:t>
      </w:r>
      <w:proofErr w:type="spellEnd"/>
      <w:r w:rsidR="00E067F5">
        <w:rPr>
          <w:rFonts w:cs="Times New Roman"/>
        </w:rPr>
        <w:t xml:space="preserve"> 4, Ivanec.</w:t>
      </w:r>
    </w:p>
    <w:p w:rsidRDefault="007A3FF4" w:rsidP="007A3FF4" w:rsidR="007A3FF4">
      <w:pPr>
        <w:spacing w:after="0"/>
        <w:jc w:val="both"/>
        <w:rPr>
          <w:rFonts w:cs="Times New Roman"/>
          <w:color w:val="FF0000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7A3FF4" w:rsidP="007A3FF4" w:rsidR="007A3FF4">
      <w:pPr>
        <w:spacing w:after="0"/>
        <w:jc w:val="both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E067F5">
        <w:rPr>
          <w:rFonts w:cs="Times New Roman"/>
        </w:rPr>
        <w:t>GROUND INVEST d.o.o., OIB: 52727371448 sa sjedištem u Dravska ulica 17, Koprivnica</w:t>
      </w:r>
      <w:r>
        <w:rPr>
          <w:rFonts w:cs="Times New Roman"/>
        </w:rPr>
        <w:t>, bit će brisan iz sudskog registra.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A3FF4" w:rsidP="007A3FF4" w:rsidR="007A3FF4">
      <w:pPr>
        <w:spacing w:after="0"/>
        <w:jc w:val="both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  <w:color w:val="FF0000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E067F5">
        <w:rPr>
          <w:rFonts w:cs="Times New Roman"/>
        </w:rPr>
        <w:t>08.02.2018</w:t>
      </w:r>
      <w:r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24. travnja 2018.</w:t>
      </w:r>
    </w:p>
    <w:p w:rsidRDefault="007A3FF4" w:rsidP="007A3FF4" w:rsidR="007A3FF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7A3FF4" w:rsidP="007A3FF4" w:rsidR="007A3FF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7A3FF4" w:rsidP="007A3FF4" w:rsidR="007A3FF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482B2C">
        <w:rPr>
          <w:rFonts w:cs="Times New Roman"/>
        </w:rPr>
        <w:t>, v.r.</w:t>
      </w:r>
    </w:p>
    <w:p w:rsidRDefault="00482B2C" w:rsidP="007A3FF4" w:rsidR="00482B2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7A3FF4" w:rsidP="007A3FF4" w:rsidR="007A3FF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7A3FF4" w:rsidP="007A3FF4" w:rsidR="007A3FF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7A3FF4" w:rsidP="007A3FF4" w:rsidR="007A3FF4">
      <w:pPr>
        <w:spacing w:after="0"/>
        <w:jc w:val="both"/>
      </w:pPr>
      <w:r>
        <w:tab/>
        <w:t>O žalbi protiv rješenja sudskog savjetnika odlučuje sudac pojedinac toga suda.</w:t>
      </w:r>
    </w:p>
    <w:p w:rsidRDefault="007A3FF4" w:rsidP="007A3FF4" w:rsidR="007A3FF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7A3FF4" w:rsidP="007A3FF4" w:rsidR="007A3FF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A3FF4" w:rsidP="007A3FF4" w:rsidR="007A3FF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7A3FF4" w:rsidP="007A3FF4" w:rsidR="007A3FF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067F5" w:rsidP="007A3FF4" w:rsidR="00E067F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GROUND INVEST d.o.o., OIB: 52727371448 sa sjedištem u Dravska ulica 17, Koprivnica </w:t>
      </w:r>
    </w:p>
    <w:p w:rsidRDefault="007A3FF4" w:rsidP="007A3FF4" w:rsidR="007A3FF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E067F5">
        <w:rPr>
          <w:rFonts w:cs="Times New Roman"/>
        </w:rPr>
        <w:t xml:space="preserve">Julija Gal, Slovenija, Kranj, </w:t>
      </w:r>
      <w:proofErr w:type="spellStart"/>
      <w:r w:rsidR="00E067F5">
        <w:rPr>
          <w:rFonts w:cs="Times New Roman"/>
        </w:rPr>
        <w:t>Štirnova</w:t>
      </w:r>
      <w:proofErr w:type="spellEnd"/>
      <w:r w:rsidR="00E067F5">
        <w:rPr>
          <w:rFonts w:cs="Times New Roman"/>
        </w:rPr>
        <w:t xml:space="preserve"> ulica 36</w:t>
      </w:r>
    </w:p>
    <w:p w:rsidRDefault="007A3FF4" w:rsidP="007A3FF4" w:rsidR="007A3FF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7A3FF4" w:rsidP="007A3FF4" w:rsidR="007A3FF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E067F5">
        <w:rPr>
          <w:rFonts w:cs="Times New Roman"/>
        </w:rPr>
        <w:t>Koprivnica</w:t>
      </w:r>
    </w:p>
    <w:p w:rsidRDefault="007A3FF4" w:rsidP="007A3FF4" w:rsidR="007A3FF4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E067F5">
        <w:rPr>
          <w:rFonts w:cs="Times New Roman"/>
        </w:rPr>
        <w:t xml:space="preserve">Davorin </w:t>
      </w:r>
      <w:proofErr w:type="spellStart"/>
      <w:r w:rsidR="00E067F5">
        <w:rPr>
          <w:rFonts w:cs="Times New Roman"/>
        </w:rPr>
        <w:t>Kapustić</w:t>
      </w:r>
      <w:proofErr w:type="spellEnd"/>
      <w:r w:rsidR="00E067F5">
        <w:rPr>
          <w:rFonts w:cs="Times New Roman"/>
        </w:rPr>
        <w:t xml:space="preserve">, Ak. Mirka </w:t>
      </w:r>
      <w:proofErr w:type="spellStart"/>
      <w:r w:rsidR="00E067F5">
        <w:rPr>
          <w:rFonts w:cs="Times New Roman"/>
        </w:rPr>
        <w:t>Maleza</w:t>
      </w:r>
      <w:proofErr w:type="spellEnd"/>
      <w:r w:rsidR="00E067F5">
        <w:rPr>
          <w:rFonts w:cs="Times New Roman"/>
        </w:rPr>
        <w:t xml:space="preserve"> 4, Ivanec</w:t>
      </w:r>
    </w:p>
    <w:p w:rsidRDefault="007A3FF4" w:rsidP="007A3FF4" w:rsidR="007A3FF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7A3FF4" w:rsidP="007A3FF4" w:rsidR="007A3FF4">
      <w:pPr>
        <w:spacing w:after="0"/>
        <w:rPr>
          <w:rFonts w:cs="Times New Roman"/>
        </w:rPr>
      </w:pPr>
    </w:p>
    <w:p w:rsidRDefault="00AE649C" w:rsidP="007A3FF4" w:rsidR="00AE649C" w:rsidRPr="007A3FF4"/>
    <w:sectPr w:rsidSect="0032366B" w:rsidR="00AE649C" w:rsidRPr="007A3FF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FF4" w:rsidR="008333A9">
    <w:pPr>
      <w:pStyle w:val="Zaglavlje"/>
    </w:pPr>
    <w:r>
      <w:rPr>
        <w:rStyle w:val="PozadinaSvijetloCrvena"/>
        <w:shd w:fill="auto" w:color="auto" w:val="clear"/>
      </w:rPr>
      <w:t>Poslovni broj: 8 St-56/18-7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EC4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986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B2C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CC5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106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FF4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49A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089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7F5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3FF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7A3FF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3FF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7A3FF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St-56/2018-7</izvorni_sadrzaj>
    <derivirana_varijabla naziv="DomainObject.Oznaka_1">St-56/2018-7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2018.</izvorni_sadrzaj>
    <derivirana_varijabla naziv="DomainObject.Predmet.DatumRjesavanja_1">24.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GROUND INVEST društvo s ograničenom odgovornošću za građenje, trgovinu i usluge zastupanog po punomoćniku Julija Gal</izvorni_sadrzaj>
    <derivirana_varijabla naziv="DomainObject.Predmet.ProtustrankaFormated_1">  GROUND INVEST društvo s ograničenom odgovornošću za građenje, trgovinu i usluge zastupanog po punomoćniku Julija Gal</derivirana_varijabla>
  </DomainObject.Predmet.ProtustrankaFormated>
  <DomainObject.Predmet.ProtustrankaFormatedOIB>
    <izvorni_sadrzaj>  GROUND INVEST društvo s ograničenom odgovornošću za građenje, trgovinu i usluge, OIB 52727371448 zastupanog po punomoćniku Julija Gal</izvorni_sadrzaj>
    <derivirana_varijabla naziv="DomainObject.Predmet.ProtustrankaFormatedOIB_1">  GROUND INVEST društvo s ograničenom odgovornošću za građenje, trgovinu i usluge, OIB 52727371448 zastupanog po punomoćniku Julija Gal</derivirana_varijabla>
  </DomainObject.Predmet.ProtustrankaFormatedOIB>
  <DomainObject.Predmet.ProtustrankaFormatedWithAdress>
    <izvorni_sadrzaj> GROUND INVEST društvo s ograničenom odgovornošću za građenje, trgovinu i usluge, Dravska ulica 17, 48000 Koprivnica zastupanog po punomoćniku Julija Gal</izvorni_sadrzaj>
    <derivirana_varijabla naziv="DomainObject.Predmet.ProtustrankaFormatedWithAdress_1"> GROUND INVEST društvo s ograničenom odgovornošću za građenje, trgovinu i usluge, Dravska ulica 17, 48000 Koprivnica zastupanog po punomoćniku Julija Gal</derivirana_varijabla>
  </DomainObject.Predmet.ProtustrankaFormatedWithAdress>
  <DomainObject.Predmet.ProtustrankaFormatedWithAdressOIB>
    <izvorni_sadrzaj> GROUND INVEST društvo s ograničenom odgovornošću za građenje, trgovinu i usluge, OIB 52727371448, Dravska ulica 17, 48000 Koprivnica zastupanog po punomoćniku Julija Gal</izvorni_sadrzaj>
    <derivirana_varijabla naziv="DomainObject.Predmet.ProtustrankaFormatedWithAdressOIB_1"> GROUND INVEST društvo s ograničenom odgovornošću za građenje, trgovinu i usluge, OIB 52727371448, Dravska ulica 17, 48000 Koprivnica zastupanog po punomoćniku Julija Gal</derivirana_varijabla>
  </DomainObject.Predmet.ProtustrankaFormatedWithAdressOIB>
  <DomainObject.Predmet.ProtustrankaWithAdress>
    <izvorni_sadrzaj>GROUND INVEST društvo s ograničenom odgovornošću za građenje, trgovinu i usluge Dravska ulica 17, 48000 Koprivnica</izvorni_sadrzaj>
    <derivirana_varijabla naziv="DomainObject.Predmet.ProtustrankaWithAdress_1">GROUND INVEST društvo s ograničenom odgovornošću za građenje, trgovinu i usluge Dravska ulica 17, 48000 Koprivnica</derivirana_varijabla>
  </DomainObject.Predmet.ProtustrankaWithAdress>
  <DomainObject.Predmet.ProtustrankaWithAdressOIB>
    <izvorni_sadrzaj>GROUND INVEST društvo s ograničenom odgovornošću za građenje, trgovinu i usluge, OIB 52727371448, Dravska ulica 17, 48000 Koprivnica</izvorni_sadrzaj>
    <derivirana_varijabla naziv="DomainObject.Predmet.ProtustrankaWithAdressOIB_1">GROUND INVEST društvo s ograničenom odgovornošću za građenje, trgovinu i usluge, OIB 52727371448, Dravska ulica 17, 48000 Koprivnica</derivirana_varijabla>
  </DomainObject.Predmet.ProtustrankaWithAdressOIB>
  <DomainObject.Predmet.ProtustrankaNazivFormated>
    <izvorni_sadrzaj>GROUND INVEST društvo s ograničenom odgovornošću za građenje, trgovinu i usluge</izvorni_sadrzaj>
    <derivirana_varijabla naziv="DomainObject.Predmet.ProtustrankaNazivFormated_1">GROUND INVEST društvo s ograničenom odgovornošću za građenje, trgovinu i usluge</derivirana_varijabla>
  </DomainObject.Predmet.ProtustrankaNazivFormated>
  <DomainObject.Predmet.ProtustrankaNazivFormatedOIB>
    <izvorni_sadrzaj>GROUND INVEST društvo s ograničenom odgovornošću za građenje, trgovinu i usluge, OIB 52727371448</izvorni_sadrzaj>
    <derivirana_varijabla naziv="DomainObject.Predmet.ProtustrankaNazivFormatedOIB_1">GROUND INVEST društvo s ograničenom odgovornošću za građenje, trgovinu i usluge, OIB 52727371448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7293.60</izvorni_sadrzaj>
    <derivirana_varijabla naziv="DomainObject.Predmet.TrenutnaVrijednost_1">7293.60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GROUND INVEST društvo s ograničenom odgovornošću za građenje, trgovinu i usluge zastupanog po punomoćniku Julija Gal</item>
    </izvorni_sadrzaj>
    <derivirana_varijabla naziv="DomainObject.Predmet.ProtuStrankaListFormated_1">
      <item>GROUND INVEST društvo s ograničenom odgovornošću za građenje, trgovinu i usluge zastupanog po punomoćniku Julija Gal</item>
    </derivirana_varijabla>
  </DomainObject.Predmet.ProtuStrankaListFormated>
  <DomainObject.Predmet.ProtuStrankaListFormatedOIB>
    <izvorni_sadrzaj>
      <item>GROUND INVEST društvo s ograničenom odgovornošću za građenje, trgovinu i usluge, OIB 52727371448 zastupanog po punomoćniku Julija Gal</item>
    </izvorni_sadrzaj>
    <derivirana_varijabla naziv="DomainObject.Predmet.ProtuStrankaListFormatedOIB_1">
      <item>GROUND INVEST društvo s ograničenom odgovornošću za građenje, trgovinu i usluge, OIB 52727371448 zastupanog po punomoćniku Julija Gal</item>
    </derivirana_varijabla>
  </DomainObject.Predmet.ProtuStrankaListFormatedOIB>
  <DomainObject.Predmet.ProtuStrankaListFormatedWithAdress>
    <izvorni_sadrzaj>
      <item>GROUND INVEST društvo s ograničenom odgovornošću za građenje, trgovinu i usluge, Dravska ulica 17, 48000 Koprivnica zastupanog po punomoćniku Julija Gal</item>
    </izvorni_sadrzaj>
    <derivirana_varijabla naziv="DomainObject.Predmet.ProtuStrankaListFormatedWithAdress_1">
      <item>GROUND INVEST društvo s ograničenom odgovornošću za građenje, trgovinu i usluge, Dravska ulica 17, 48000 Koprivnica zastupanog po punomoćniku Julija Gal</item>
    </derivirana_varijabla>
  </DomainObject.Predmet.ProtuStrankaListFormatedWithAdress>
  <DomainObject.Predmet.ProtuStrankaListFormatedWithAdressOIB>
    <izvorni_sadrzaj>
      <item>GROUND INVEST društvo s ograničenom odgovornošću za građenje, trgovinu i usluge, OIB 52727371448, Dravska ulica 17, 48000 Koprivnica zastupanog po punomoćniku Julija Gal</item>
    </izvorni_sadrzaj>
    <derivirana_varijabla naziv="DomainObject.Predmet.ProtuStrankaListFormatedWithAdressOIB_1">
      <item>GROUND INVEST društvo s ograničenom odgovornošću za građenje, trgovinu i usluge, OIB 52727371448, Dravska ulica 17, 48000 Koprivnica zastupanog po punomoćniku Julija Gal</item>
    </derivirana_varijabla>
  </DomainObject.Predmet.ProtuStrankaListFormatedWithAdressOIB>
  <DomainObject.Predmet.ProtuStrankaListNazivFormated>
    <izvorni_sadrzaj>
      <item>GROUND INVEST društvo s ograničenom odgovornošću za građenje, trgovinu i usluge</item>
    </izvorni_sadrzaj>
    <derivirana_varijabla naziv="DomainObject.Predmet.ProtuStrankaListNazivFormated_1">
      <item>GROUND INVEST društvo s ograničenom odgovornošću za građenje, trgovinu i usluge</item>
    </derivirana_varijabla>
  </DomainObject.Predmet.ProtuStrankaListNazivFormated>
  <DomainObject.Predmet.ProtuStrankaListNazivFormatedOIB>
    <izvorni_sadrzaj>
      <item>GROUND INVEST društvo s ograničenom odgovornošću za građenje, trgovinu i usluge, OIB 52727371448</item>
    </izvorni_sadrzaj>
    <derivirana_varijabla naziv="DomainObject.Predmet.ProtuStrankaListNazivFormatedOIB_1">
      <item>GROUND INVEST društvo s ograničenom odgovornošću za građenje, trgovinu i usluge, OIB 52727371448</item>
    </derivirana_varijabla>
  </DomainObject.Predmet.ProtuStrankaListNazivFormatedOIB>
  <DomainObject.Predmet.OstaliListFormated>
    <izvorni_sadrzaj>
      <item>Sudski registar</item>
      <item>Julija Gal punomoćnik sudionika u postupku GROUND INVEST društvo s ograničenom odgovornošću za građenje, trgovinu i usluge</item>
    </izvorni_sadrzaj>
    <derivirana_varijabla naziv="DomainObject.Predmet.OstaliListFormated_1">
      <item>Sudski registar</item>
      <item>Julija Gal punomoćnik sudionika u postupku GROUND INVEST društvo s ograničenom odgovornošću za građenje, trgovinu i usluge</item>
    </derivirana_varijabla>
  </DomainObject.Predmet.OstaliListFormated>
  <DomainObject.Predmet.OstaliListFormatedOIB>
    <izvorni_sadrzaj>
      <item>Sudski registar</item>
      <item>Julija Gal, OIB 64642019785 punomoćnik sudionika u postupku GROUND INVEST društvo s ograničenom odgovornošću za građenje, trgovinu i usluge</item>
    </izvorni_sadrzaj>
    <derivirana_varijabla naziv="DomainObject.Predmet.OstaliListFormatedOIB_1">
      <item>Sudski registar</item>
      <item>Julija Gal, OIB 64642019785 punomoćnik sudionika u postupku GROUND INVEST društvo s ograničenom odgovornošću za građenje, trgovinu i usluge</item>
    </derivirana_varijabla>
  </DomainObject.Predmet.OstaliListFormatedOIB>
  <DomainObject.Predmet.OstaliListFormatedWithAdress>
    <izvorni_sadrzaj>
      <item>Sudski registar</item>
      <item>Julija Gal, Štirnova Ulica 36, 4000 Kranj punomoćnik sudionika u postupku GROUND INVEST društvo s ograničenom odgovornošću za građenje, trgovinu i usluge</item>
    </izvorni_sadrzaj>
    <derivirana_varijabla naziv="DomainObject.Predmet.OstaliListFormatedWithAdress_1">
      <item>Sudski registar</item>
      <item>Julija Gal, Štirnova Ulica 36, 4000 Kranj punomoćnik sudionika u postupku GROUND INVEST društvo s ograničenom odgovornošću za građenje, trgovinu i usluge</item>
    </derivirana_varijabla>
  </DomainObject.Predmet.OstaliListFormatedWithAdress>
  <DomainObject.Predmet.OstaliListFormatedWithAdressOIB>
    <izvorni_sadrzaj>
      <item>Sudski registar</item>
      <item>Julija Gal, OIB 64642019785, Štirnova Ulica 36, 4000 Kranj punomoćnik sudionika u postupku GROUND INVEST društvo s ograničenom odgovornošću za građenje, trgovinu i usluge</item>
    </izvorni_sadrzaj>
    <derivirana_varijabla naziv="DomainObject.Predmet.OstaliListFormatedWithAdressOIB_1">
      <item>Sudski registar</item>
      <item>Julija Gal, OIB 64642019785, Štirnova Ulica 36, 4000 Kranj punomoćnik sudionika u postupku GROUND INVEST društvo s ograničenom odgovornošću za građenje, trgovinu i usluge</item>
    </derivirana_varijabla>
  </DomainObject.Predmet.OstaliListFormatedWithAdressOIB>
  <DomainObject.Predmet.OstaliListNazivFormated>
    <izvorni_sadrzaj>
      <item>Sudski registar</item>
      <item>Julija Gal</item>
    </izvorni_sadrzaj>
    <derivirana_varijabla naziv="DomainObject.Predmet.OstaliListNazivFormated_1">
      <item>Sudski registar</item>
      <item>Julija Gal</item>
    </derivirana_varijabla>
  </DomainObject.Predmet.OstaliListNazivFormated>
  <DomainObject.Predmet.OstaliListNazivFormatedOIB>
    <izvorni_sadrzaj>
      <item>Sudski registar</item>
      <item>Julija Gal, OIB 64642019785</item>
    </izvorni_sadrzaj>
    <derivirana_varijabla naziv="DomainObject.Predmet.OstaliListNazivFormatedOIB_1">
      <item>Sudski registar</item>
      <item>Julija Gal, OIB 64642019785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St-56/2018-7</izvorni_sadrzaj>
    <derivirana_varijabla naziv="DomainObject.PoslovniBrojDokumenta_1">St-56/2018-7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GROUND INVEST društvo s ograničenom odgovornošću za građenje, trgovinu i usluge</izvorni_sadrzaj>
    <derivirana_varijabla naziv="DomainObject.Predmet.ProtustrankaIDrugi_1">GROUND INVEST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GROUND INVEST društvo s ograničenom odgovornošću za građenje, trgovinu i usluge, OIB 52727371448, Dravska ulica 17, 48000 Koprivnica</izvorni_sadrzaj>
    <derivirana_varijabla naziv="DomainObject.Predmet.ProtustrankaIDrugiAdressOIB_1">GROUND INVEST društvo s ograničenom odgovornošću za građenje, trgovinu i usluge, OIB 52727371448,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St-56/2018-7</izvorni_sadrzaj>
    <derivirana_varijabla naziv="DomainObject.Predmet.OdlukaRjesenje.Oznaka_1">St-56/2018-7</derivirana_varijabla>
  </DomainObject.Predmet.OdlukaRjesenje.Oznaka>
  <DomainObject.Predmet.SudioniciListNaziv>
    <izvorni_sadrzaj>
      <item>Financijska agencija</item>
      <item>GROUND INVEST društvo s ograničenom odgovornošću za građenje, trgovinu i usluge</item>
      <item>Sudski registar</item>
      <item>Julija Gal</item>
    </izvorni_sadrzaj>
    <derivirana_varijabla naziv="DomainObject.Predmet.SudioniciListNaziv_1">
      <item>Financijska agencija</item>
      <item>GROUND INVEST društvo s ograničenom odgovornošću za građenje, trgovinu i usluge</item>
      <item>Sudski registar</item>
      <item>Julija Gal</item>
    </derivirana_varijabla>
  </DomainObject.Predmet.SudioniciListNaziv>
  <DomainObject.Predmet.SudioniciListAdressOIB>
    <izvorni_sadrzaj>
      <item>Financijska agencija, OIB 85821130368, Ulica grada Vukovara 70,10000 Zagreb</item>
      <item>GROUND INVEST društvo s ograničenom odgovornošću za građenje, trgovinu i usluge, OIB 52727371448, Dravska ulica 17,48000 Koprivnica</item>
      <item>Sudski registar</item>
      <item>Julija Gal, OIB 64642019785, Štirnova Ulica 36,4000 Kranj</item>
    </izvorni_sadrzaj>
    <derivirana_varijabla naziv="DomainObject.Predmet.SudioniciListAdressOIB_1">
      <item>Financijska agencija, OIB 85821130368, Ulica grada Vukovara 70,10000 Zagreb</item>
      <item>GROUND INVEST društvo s ograničenom odgovornošću za građenje, trgovinu i usluge, OIB 52727371448, Dravska ulica 17,48000 Koprivnica</item>
      <item>Sudski registar</item>
      <item>Julija Gal, OIB 64642019785, Štirnova Ulica 36,4000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7F859-74DE-4726-BB85-51344532C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2867</properties:Characters>
  <properties:Lines>88</properties:Lines>
  <properties:Paragraphs>33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2018-04-24T08:22:00Z</cp:lastPrinted>
  <dcterms:modified xmlns:xsi="http://www.w3.org/2001/XMLSchema-instance" xsi:type="dcterms:W3CDTF">2018-04-24T08:22:00Z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St-56/2018-7 / Odluka - Rješenje o otvaranju i zaključenju skraćenog stečajnog postupka (odluka_St-56_2018-7.docx)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