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a75198" w14:paraId="9a7519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22D2A">
        <w:rPr>
          <w:rFonts w:hAnsi="Times New Roman" w:ascii="Times New Roman"/>
          <w:sz w:val="24"/>
        </w:rPr>
        <w:t>5881/16</w:t>
      </w:r>
      <w:r w:rsidR="00BB3D01">
        <w:rPr>
          <w:rFonts w:hAnsi="Times New Roman" w:ascii="Times New Roman"/>
          <w:sz w:val="24"/>
        </w:rPr>
        <w:t>-13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C242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>cu Mihaelu Kovačiću, u stečajnom postupku nad dužnikom</w:t>
      </w:r>
      <w:r w:rsidR="00422D2A">
        <w:rPr>
          <w:rFonts w:hAnsi="Times New Roman" w:ascii="Times New Roman"/>
          <w:sz w:val="24"/>
        </w:rPr>
        <w:t xml:space="preserve"> </w:t>
      </w:r>
      <w:r w:rsidR="00422D2A" w:rsidRPr="00422D2A">
        <w:rPr>
          <w:rFonts w:hAnsi="Times New Roman" w:ascii="Times New Roman"/>
          <w:sz w:val="24"/>
        </w:rPr>
        <w:t xml:space="preserve">ECOS SERVIS d.o.o. Zagreb, Velimira Škorpika 14a, OIB: 34423371594, pokrenutom na prijedlog vjerovnika Dubravka </w:t>
      </w:r>
      <w:proofErr w:type="spellStart"/>
      <w:r w:rsidR="00422D2A" w:rsidRPr="00422D2A">
        <w:rPr>
          <w:rFonts w:hAnsi="Times New Roman" w:ascii="Times New Roman"/>
          <w:sz w:val="24"/>
        </w:rPr>
        <w:t>Šikac</w:t>
      </w:r>
      <w:proofErr w:type="spellEnd"/>
      <w:r w:rsidR="00422D2A" w:rsidRPr="00422D2A">
        <w:rPr>
          <w:rFonts w:hAnsi="Times New Roman" w:ascii="Times New Roman"/>
          <w:sz w:val="24"/>
        </w:rPr>
        <w:t xml:space="preserve"> iz </w:t>
      </w:r>
      <w:proofErr w:type="spellStart"/>
      <w:r w:rsidR="00422D2A" w:rsidRPr="00422D2A">
        <w:rPr>
          <w:rFonts w:hAnsi="Times New Roman" w:ascii="Times New Roman"/>
          <w:sz w:val="24"/>
        </w:rPr>
        <w:t>Strmeca</w:t>
      </w:r>
      <w:proofErr w:type="spellEnd"/>
      <w:r w:rsidR="00422D2A" w:rsidRPr="00422D2A">
        <w:rPr>
          <w:rFonts w:hAnsi="Times New Roman" w:ascii="Times New Roman"/>
          <w:sz w:val="24"/>
        </w:rPr>
        <w:t xml:space="preserve"> Samoborskog, </w:t>
      </w:r>
      <w:proofErr w:type="spellStart"/>
      <w:r w:rsidR="00422D2A" w:rsidRPr="00422D2A">
        <w:rPr>
          <w:rFonts w:hAnsi="Times New Roman" w:ascii="Times New Roman"/>
          <w:sz w:val="24"/>
        </w:rPr>
        <w:t>Lovasići</w:t>
      </w:r>
      <w:proofErr w:type="spellEnd"/>
      <w:r w:rsidR="00422D2A" w:rsidRPr="00422D2A">
        <w:rPr>
          <w:rFonts w:hAnsi="Times New Roman" w:ascii="Times New Roman"/>
          <w:sz w:val="24"/>
        </w:rPr>
        <w:t xml:space="preserve"> 19, kojega zastupa punomoćnik Ivan </w:t>
      </w:r>
      <w:proofErr w:type="spellStart"/>
      <w:r w:rsidR="00422D2A" w:rsidRPr="00422D2A">
        <w:rPr>
          <w:rFonts w:hAnsi="Times New Roman" w:ascii="Times New Roman"/>
          <w:sz w:val="24"/>
        </w:rPr>
        <w:t>Garac</w:t>
      </w:r>
      <w:proofErr w:type="spellEnd"/>
      <w:r w:rsidR="00422D2A" w:rsidRPr="00422D2A">
        <w:rPr>
          <w:rFonts w:hAnsi="Times New Roman" w:ascii="Times New Roman"/>
          <w:sz w:val="24"/>
        </w:rPr>
        <w:t>, odvjetnik u Zagrebu, Savska 26</w:t>
      </w:r>
      <w:r w:rsidR="00422D2A">
        <w:rPr>
          <w:rFonts w:hAnsi="Times New Roman" w:ascii="Times New Roman"/>
          <w:sz w:val="24"/>
        </w:rPr>
        <w:t xml:space="preserve">, </w:t>
      </w:r>
      <w:r w:rsidR="008C2424">
        <w:rPr>
          <w:rFonts w:hAnsi="Times New Roman" w:ascii="Times New Roman"/>
          <w:sz w:val="24"/>
        </w:rPr>
        <w:t xml:space="preserve">na temelju članka 132. stavak 1. Stečajnog zakona (NN 71/15), </w:t>
      </w:r>
      <w:r w:rsidR="00422D2A">
        <w:rPr>
          <w:rFonts w:hAnsi="Times New Roman" w:ascii="Times New Roman"/>
          <w:sz w:val="24"/>
        </w:rPr>
        <w:t>28. studenoga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422D2A">
        <w:rPr>
          <w:rFonts w:hAnsi="Times New Roman" w:ascii="Times New Roman"/>
          <w:sz w:val="24"/>
        </w:rPr>
        <w:t>6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8C2424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422D2A">
        <w:rPr>
          <w:b/>
          <w:bCs/>
          <w:lang w:val="hr-HR"/>
        </w:rPr>
        <w:t>30</w:t>
      </w:r>
      <w:r w:rsidRPr="008C2424">
        <w:rPr>
          <w:b/>
          <w:bCs/>
          <w:lang w:val="hr-HR"/>
        </w:rPr>
        <w:t>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422D2A">
        <w:rPr>
          <w:bCs/>
          <w:lang w:val="hr-HR"/>
        </w:rPr>
        <w:t>5881-16,</w:t>
      </w:r>
      <w:r w:rsidRPr="008C2424">
        <w:rPr>
          <w:bCs/>
          <w:lang w:val="hr-HR"/>
        </w:rPr>
        <w:t xml:space="preserve"> opis plaćanja: "St-</w:t>
      </w:r>
      <w:r w:rsidR="00422D2A">
        <w:rPr>
          <w:bCs/>
          <w:lang w:val="hr-HR"/>
        </w:rPr>
        <w:t>5881/16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422D2A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22D2A">
        <w:rPr>
          <w:rFonts w:hAnsi="Times New Roman" w:ascii="Times New Roman"/>
          <w:sz w:val="24"/>
        </w:rPr>
        <w:t xml:space="preserve">28. studenoga </w:t>
      </w:r>
      <w:r w:rsidRPr="00AA4DD7">
        <w:rPr>
          <w:rFonts w:hAnsi="Times New Roman" w:ascii="Times New Roman"/>
          <w:sz w:val="24"/>
        </w:rPr>
        <w:t>201</w:t>
      </w:r>
      <w:r w:rsidR="00422D2A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B3D01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8C2424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7666B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B3D01" w:rsidP="00482439" w:rsidR="00BB3D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B3D01" w:rsidP="00482439" w:rsidR="00BB3D01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B3D01">
      <w:pPr>
        <w:rPr>
          <w:rFonts w:hAnsi="Times New Roman" w:ascii="Times New Roman"/>
          <w:color w:themeColor="background1" w:val="FFFFFF"/>
          <w:sz w:val="24"/>
        </w:rPr>
      </w:pPr>
      <w:r w:rsidRPr="00BB3D0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B3D0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B3D0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B3D01">
        <w:rPr>
          <w:rFonts w:hAnsi="Times New Roman" w:ascii="Times New Roman"/>
          <w:color w:themeColor="background1" w:val="FFFFFF"/>
          <w:sz w:val="24"/>
        </w:rPr>
        <w:t>Oglasna ploča</w:t>
      </w:r>
      <w:r w:rsidRPr="00BB3D0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BB3D0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B3D01">
      <w:pPr>
        <w:rPr>
          <w:rFonts w:hAnsi="Times New Roman" w:ascii="Times New Roman"/>
          <w:color w:themeColor="background1" w:val="FFFFFF"/>
          <w:sz w:val="24"/>
        </w:rPr>
      </w:pPr>
      <w:r w:rsidRPr="00BB3D0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B3D01">
      <w:pPr>
        <w:rPr>
          <w:rFonts w:hAnsi="Times New Roman" w:ascii="Times New Roman"/>
          <w:color w:themeColor="background1" w:val="FFFFFF"/>
          <w:sz w:val="24"/>
        </w:rPr>
      </w:pPr>
      <w:r w:rsidRPr="00BB3D01">
        <w:rPr>
          <w:rFonts w:hAnsi="Times New Roman" w:ascii="Times New Roman"/>
          <w:color w:themeColor="background1" w:val="FFFFFF"/>
          <w:sz w:val="24"/>
        </w:rPr>
        <w:t xml:space="preserve">- kal. </w:t>
      </w:r>
      <w:r w:rsidR="00422D2A" w:rsidRPr="00BB3D01">
        <w:rPr>
          <w:rFonts w:hAnsi="Times New Roman" w:ascii="Times New Roman"/>
          <w:color w:themeColor="background1" w:val="FFFFFF"/>
          <w:sz w:val="24"/>
        </w:rPr>
        <w:t>6</w:t>
      </w:r>
      <w:r w:rsidRPr="00BB3D01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649" w:rsidR="00097649">
      <w:r>
        <w:separator/>
      </w:r>
    </w:p>
  </w:endnote>
  <w:endnote w:id="0" w:type="continuationSeparator">
    <w:p w:rsidRDefault="00097649" w:rsidR="00097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649" w:rsidR="00097649">
      <w:r>
        <w:separator/>
      </w:r>
    </w:p>
  </w:footnote>
  <w:footnote w:id="0" w:type="continuationSeparator">
    <w:p w:rsidRDefault="00097649" w:rsidR="00097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D2A"/>
    <w:rsid w:val="00001D13"/>
    <w:rsid w:val="00021028"/>
    <w:rsid w:val="000315B6"/>
    <w:rsid w:val="00062DBB"/>
    <w:rsid w:val="00070CB4"/>
    <w:rsid w:val="00097649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1E13"/>
    <w:rsid w:val="003B3623"/>
    <w:rsid w:val="003B4319"/>
    <w:rsid w:val="003B44C3"/>
    <w:rsid w:val="003C32CC"/>
    <w:rsid w:val="003C3ECA"/>
    <w:rsid w:val="003D21F3"/>
    <w:rsid w:val="00422D2A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B3D01"/>
    <w:rsid w:val="00BC0AB0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92652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2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5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2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5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St-5881/2016</izvorni_sadrzaj>
    <derivirana_varijabla naziv="DomainObject.Predmet.OznakaBroj_1">St-5881/2016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 SERVIS d.o.o.; ECOS SERVIS d.o.o.</izvorni_sadrzaj>
    <derivirana_varijabla naziv="DomainObject.Predmet.ProtustrankaFormated_1">  ECOS SERVIS d.o.o.; ECOS SERVIS d.o.o.</derivirana_varijabla>
  </DomainObject.Predmet.ProtustrankaFormated>
  <DomainObject.Predmet.ProtustrankaFormatedOIB>
    <izvorni_sadrzaj>  ECOS SERVIS d.o.o., OIB 34423371594; ECOS SERVIS d.o.o., OIB 34423371594</izvorni_sadrzaj>
    <derivirana_varijabla naziv="DomainObject.Predmet.ProtustrankaFormatedOIB_1">  ECOS SERVIS d.o.o., OIB 34423371594; ECOS SERVIS d.o.o., OIB 34423371594</derivirana_varijabla>
  </DomainObject.Predmet.ProtustrankaFormatedOIB>
  <DomainObject.Predmet.ProtustrankaFormatedWithAdress>
    <izvorni_sadrzaj> ECOS SERVIS d.o.o., Velimira Škorpika 14a, 10000 Zagreb; ECOS SERVIS d.o.o., Velimira Škorpika 14a, 10000 Zagreb</izvorni_sadrzaj>
    <derivirana_varijabla naziv="DomainObject.Predmet.ProtustrankaFormatedWithAdress_1"> ECOS SERVIS d.o.o., Velimira Škorpika 14a, 10000 Zagreb; ECOS SERVIS d.o.o., Velimira Škorpika 14a, 10000 Zagreb</derivirana_varijabla>
  </DomainObject.Predmet.ProtustrankaFormatedWithAdress>
  <DomainObject.Predmet.ProtustrankaFormatedWithAdressOIB>
    <izvorni_sadrzaj> ECOS SERVIS d.o.o., OIB 34423371594, Velimira Škorpika 14a, 10000 Zagreb; ECOS SERVIS d.o.o., OIB 34423371594, Velimira Škorpika 14a, 10000 Zagreb</izvorni_sadrzaj>
    <derivirana_varijabla naziv="DomainObject.Predmet.ProtustrankaFormatedWithAdressOIB_1"> ECOS SERVIS d.o.o., OIB 34423371594, Velimira Škorpika 14a, 10000 Zagreb; ECOS SERVIS d.o.o., OIB 34423371594, Velimira Škorpika 14a, 10000 Zagreb</derivirana_varijabla>
  </DomainObject.Predmet.ProtustrankaFormatedWithAdressOIB>
  <DomainObject.Predmet.ProtustrankaWithAdress>
    <izvorni_sadrzaj>ECOS SERVIS d.o.o. Velimira Škorpika 14a, 10000 Zagreb, ECOS SERVIS d.o.o. Velimira Škorpika 14a, 10000 Zagreb</izvorni_sadrzaj>
    <derivirana_varijabla naziv="DomainObject.Predmet.ProtustrankaWithAdress_1">ECOS SERVIS d.o.o. Velimira Škorpika 14a, 10000 Zagreb, ECOS SERVIS d.o.o. Velimira Škorpika 14a, 10000 Zagreb</derivirana_varijabla>
  </DomainObject.Predmet.ProtustrankaWithAdress>
  <DomainObject.Predmet.ProtustrankaWithAdressOIB>
    <izvorni_sadrzaj>ECOS SERVIS d.o.o., OIB 34423371594, Velimira Škorpika 14a, 10000 Zagreb, ECOS SERVIS d.o.o., OIB 34423371594, Velimira Škorpika 14a, 10000 Zagreb</izvorni_sadrzaj>
    <derivirana_varijabla naziv="DomainObject.Predmet.ProtustrankaWithAdressOIB_1">ECOS SERVIS d.o.o., OIB 34423371594, Velimira Škorpika 14a, 10000 Zagreb, ECOS SERVIS d.o.o., OIB 34423371594, Velimira Škorpika 14a, 10000 Zagreb</derivirana_varijabla>
  </DomainObject.Predmet.ProtustrankaWithAdressOIB>
  <DomainObject.Predmet.ProtustrankaNazivFormated>
    <izvorni_sadrzaj>ECOS SERVIS d.o.o.,ECOS SERVIS d.o.o.</izvorni_sadrzaj>
    <derivirana_varijabla naziv="DomainObject.Predmet.ProtustrankaNazivFormated_1">ECOS SERVIS d.o.o.,ECOS SERVIS d.o.o.</derivirana_varijabla>
  </DomainObject.Predmet.ProtustrankaNazivFormated>
  <DomainObject.Predmet.ProtustrankaNazivFormatedOIB>
    <izvorni_sadrzaj>ECOS SERVIS d.o.o., OIB 34423371594,ECOS SERVIS d.o.o., OIB 34423371594</izvorni_sadrzaj>
    <derivirana_varijabla naziv="DomainObject.Predmet.ProtustrankaNazivFormatedOIB_1">ECOS SERVIS d.o.o., OIB 34423371594,ECOS SERVIS d.o.o., OIB 34423371594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Stjepan Šikac zastupanog po punomoćniku Ivan Garac; FINA Regionalni centar Zagreb</izvorni_sadrzaj>
    <derivirana_varijabla naziv="DomainObject.Predmet.StrankaFormated_1">  Dubravko Stjepan Šikac zastupanog po punomoćniku Ivan Garac; FINA Regionalni centar Zagreb</derivirana_varijabla>
  </DomainObject.Predmet.StrankaFormated>
  <DomainObject.Predmet.StrankaFormatedOIB>
    <izvorni_sadrzaj>  Dubravko Stjepan Šikac, OIB 66040640177 zastupanog po punomoćniku Ivan Garac; FINA Regionalni centar Zagreb, OIB 85821130368</izvorni_sadrzaj>
    <derivirana_varijabla naziv="DomainObject.Predmet.StrankaFormatedOIB_1">  Dubravko Stjepan Šikac, OIB 66040640177 zastupanog po punomoćniku Ivan Garac; FINA Regionalni centar Zagreb, OIB 85821130368</derivirana_varijabla>
  </DomainObject.Predmet.StrankaFormatedOIB>
  <DomainObject.Predmet.StrankaFormatedWithAdress>
    <izvorni_sadrzaj> Dubravko Stjepan Šikac, Lovasići 19, 10434 Strmec zastupanog po punomoćniku Ivan Garac; FINA Regionalni centar Zagreb, Trg svibanjskih žrtava 1995. br. 1, 10000 Zagreb</izvorni_sadrzaj>
    <derivirana_varijabla naziv="DomainObject.Predmet.StrankaFormatedWithAdress_1"> Dubravko Stjepan Šikac, Lovasići 19, 10434 Strmec zastupanog po punomoćniku Ivan Garac; FINA Regionalni centar Zagreb, Trg svibanjskih žrtava 1995. br. 1, 10000 Zagreb</derivirana_varijabla>
  </DomainObject.Predmet.StrankaFormatedWithAdress>
  <DomainObject.Predmet.StrankaFormatedWithAdressOIB>
    <izvorni_sadrzaj> Dubravko Stjepan Šikac, OIB 66040640177, Lovasići 19, 10434 Strmec zastupanog po punomoćniku Ivan Garac; FINA Regionalni centar Zagreb, OIB 85821130368, Trg svibanjskih žrtava 1995. br. 1, 10000 Zagreb</izvorni_sadrzaj>
    <derivirana_varijabla naziv="DomainObject.Predmet.StrankaFormatedWithAdressOIB_1"> Dubravko Stjepan Šikac, OIB 66040640177, Lovasići 19, 10434 Strmec zastupanog po punomoćniku Ivan Garac; FINA Regionalni centar Zagreb, OIB 85821130368, Trg svibanjskih žrtava 1995. br. 1, 10000 Zagreb</derivirana_varijabla>
  </DomainObject.Predmet.StrankaFormatedWithAdressOIB>
  <DomainObject.Predmet.StrankaWithAdress>
    <izvorni_sadrzaj>Dubravko Stjepan Šikac Lovasići 19,10434 Strmec,FINA Regionalni centar Zagreb Trg svibanjskih žrtava 1995. br. 1,10000 Zagreb</izvorni_sadrzaj>
    <derivirana_varijabla naziv="DomainObject.Predmet.StrankaWithAdress_1">Dubravko Stjepan Šikac Lovasići 19,10434 Strmec,FINA Regionalni centar Zagreb Trg svibanjskih žrtava 1995. br. 1,10000 Zagreb</derivirana_varijabla>
  </DomainObject.Predmet.StrankaWithAdress>
  <DomainObject.Predmet.StrankaWithAdressOIB>
    <izvorni_sadrzaj>Dubravko Stjepan Šikac, OIB 66040640177, Lovasići 19,10434 Strmec,FINA Regionalni centar Zagreb, OIB 85821130368, Trg svibanjskih žrtava 1995. br. 1,10000 Zagreb</izvorni_sadrzaj>
    <derivirana_varijabla naziv="DomainObject.Predmet.StrankaWithAdressOIB_1">Dubravko Stjepan Šikac, OIB 66040640177, Lovasići 19,10434 Strmec,FINA Regionalni centar Zagreb, OIB 85821130368, Trg svibanjskih žrtava 1995. br. 1,10000 Zagreb</derivirana_varijabla>
  </DomainObject.Predmet.StrankaWithAdressOIB>
  <DomainObject.Predmet.StrankaNazivFormated>
    <izvorni_sadrzaj>Dubravko Stjepan Šikac,FINA Regionalni centar Zagreb</izvorni_sadrzaj>
    <derivirana_varijabla naziv="DomainObject.Predmet.StrankaNazivFormated_1">Dubravko Stjepan Šikac,FINA Regionalni centar Zagreb</derivirana_varijabla>
  </DomainObject.Predmet.StrankaNazivFormated>
  <DomainObject.Predmet.StrankaNazivFormatedOIB>
    <izvorni_sadrzaj>Dubravko Stjepan Šikac, OIB 66040640177,FINA Regionalni centar Zagreb, OIB 85821130368</izvorni_sadrzaj>
    <derivirana_varijabla naziv="DomainObject.Predmet.StrankaNazivFormatedOIB_1">Dubravko Stjepan Šikac, OIB 66040640177,FINA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Dubravko Stjepan Šikac zastupanog po punomoćniku Ivan Garac</item>
      <item>FINA Regionalni centar Zagreb</item>
    </izvorni_sadrzaj>
    <derivirana_varijabla naziv="DomainObject.Predmet.StrankaListFormated_1">
      <item>Dubravko Stjepan Šikac zastupanog po punomoćniku Ivan Garac</item>
      <item>FINA Regionalni centar Zagreb</item>
    </derivirana_varijabla>
  </DomainObject.Predmet.StrankaListFormated>
  <DomainObject.Predmet.StrankaListFormatedOIB>
    <izvorni_sadrzaj>
      <item>Dubravko Stjepan Šikac, OIB 66040640177 zastupanog po punomoćniku Ivan Garac</item>
      <item>FINA Regionalni centar Zagreb, OIB 85821130368</item>
    </izvorni_sadrzaj>
    <derivirana_varijabla naziv="DomainObject.Predmet.StrankaListFormatedOIB_1">
      <item>Dubravko Stjepan Šikac, OIB 66040640177 zastupanog po punomoćniku Ivan Garac</item>
      <item>FINA Regionalni centar Zagreb, OIB 85821130368</item>
    </derivirana_varijabla>
  </DomainObject.Predmet.StrankaListFormatedOIB>
  <DomainObject.Predmet.StrankaListFormatedWithAdress>
    <izvorni_sadrzaj>
      <item>Dubravko Stjepan Šikac, Lovasići 19, 10434 Strmec zastupanog po punomoćniku Ivan Garac</item>
      <item>FINA Regionalni centar Zagreb, Trg svibanjskih žrtava 1995. br. 1, 10000 Zagreb</item>
    </izvorni_sadrzaj>
    <derivirana_varijabla naziv="DomainObject.Predmet.StrankaListFormatedWithAdress_1">
      <item>Dubravko Stjepan Šikac, Lovasići 19, 10434 Strmec zastupanog po punomoćniku Ivan Garac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Dubravko Stjepan Šikac, OIB 66040640177, Lovasići 19, 10434 Strmec zastupanog po punomoćniku Ivan Garac</item>
      <item>FINA Regionalni centar Zagreb, OIB 85821130368, Trg svibanjskih žrtava 1995. br. 1, 10000 Zagreb</item>
    </izvorni_sadrzaj>
    <derivirana_varijabla naziv="DomainObject.Predmet.StrankaListFormatedWithAdressOIB_1">
      <item>Dubravko Stjepan Šikac, OIB 66040640177, Lovasići 19, 10434 Strmec zastupanog po punomoćniku Ivan Garac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Dubravko Stjepan Šikac</item>
      <item>FINA Regionalni centar Zagreb</item>
    </izvorni_sadrzaj>
    <derivirana_varijabla naziv="DomainObject.Predmet.StrankaListNazivFormated_1">
      <item>Dubravko Stjepan Šikac</item>
      <item>FINA Regionalni centar Zagreb</item>
    </derivirana_varijabla>
  </DomainObject.Predmet.StrankaListNazivFormated>
  <DomainObject.Predmet.StrankaListNazivFormatedOIB>
    <izvorni_sadrzaj>
      <item>Dubravko Stjepan Šikac, OIB 66040640177</item>
      <item>FINA Regionalni centar Zagreb, OIB 85821130368</item>
    </izvorni_sadrzaj>
    <derivirana_varijabla naziv="DomainObject.Predmet.StrankaListNazivFormatedOIB_1">
      <item>Dubravko Stjepan Šikac, OIB 66040640177</item>
      <item>FINA Regionalni centar Zagreb, OIB 85821130368</item>
    </derivirana_varijabla>
  </DomainObject.Predmet.StrankaListNazivFormatedOIB>
  <DomainObject.Predmet.ProtuStrankaListFormated>
    <izvorni_sadrzaj>
      <item>ECOS SERVIS d.o.o.</item>
      <item>ECOS SERVIS d.o.o.</item>
    </izvorni_sadrzaj>
    <derivirana_varijabla naziv="DomainObject.Predmet.ProtuStrankaListFormated_1">
      <item>ECOS SERVIS d.o.o.</item>
      <item>ECOS SERVIS d.o.o.</item>
    </derivirana_varijabla>
  </DomainObject.Predmet.ProtuStrankaListFormated>
  <DomainObject.Predmet.ProtuStrankaListFormatedOIB>
    <izvorni_sadrzaj>
      <item>ECOS SERVIS d.o.o., OIB 34423371594</item>
      <item>ECOS SERVIS d.o.o., OIB 34423371594</item>
    </izvorni_sadrzaj>
    <derivirana_varijabla naziv="DomainObject.Predmet.ProtuStrankaListFormatedOIB_1">
      <item>ECOS SERVIS d.o.o., OIB 34423371594</item>
      <item>ECOS SERVIS d.o.o., OIB 34423371594</item>
    </derivirana_varijabla>
  </DomainObject.Predmet.ProtuStrankaListFormatedOIB>
  <DomainObject.Predmet.ProtuStrankaListFormatedWithAdress>
    <izvorni_sadrzaj>
      <item>ECOS SERVIS d.o.o., Velimira Škorpika 14a, 10000 Zagreb</item>
      <item>ECOS SERVIS d.o.o., Velimira Škorpika 14a, 10000 Zagreb</item>
    </izvorni_sadrzaj>
    <derivirana_varijabla naziv="DomainObject.Predmet.ProtuStrankaListFormatedWithAdress_1">
      <item>ECOS SERVIS d.o.o., Velimira Škorpika 14a, 10000 Zagreb</item>
      <item>ECOS SERVIS d.o.o., Velimira Škorpika 14a, 10000 Zagreb</item>
    </derivirana_varijabla>
  </DomainObject.Predmet.ProtuStrankaListFormatedWithAdress>
  <DomainObject.Predmet.ProtuStrankaListFormatedWithAdressOIB>
    <izvorni_sadrzaj>
      <item>ECOS SERVIS d.o.o., OIB 34423371594, Velimira Škorpika 14a, 10000 Zagreb</item>
      <item>ECOS SERVIS d.o.o., OIB 34423371594, Velimira Škorpika 14a, 10000 Zagreb</item>
    </izvorni_sadrzaj>
    <derivirana_varijabla naziv="DomainObject.Predmet.ProtuStrankaListFormatedWithAdressOIB_1">
      <item>ECOS SERVIS d.o.o., OIB 34423371594, Velimira Škorpika 14a, 10000 Zagreb</item>
      <item>ECOS SERVIS d.o.o., OIB 34423371594, Velimira Škorpika 14a, 10000 Zagreb</item>
    </derivirana_varijabla>
  </DomainObject.Predmet.ProtuStrankaListFormatedWithAdressOIB>
  <DomainObject.Predmet.ProtuStrankaListNazivFormated>
    <izvorni_sadrzaj>
      <item>ECOS SERVIS d.o.o.</item>
      <item>ECOS SERVIS d.o.o.</item>
    </izvorni_sadrzaj>
    <derivirana_varijabla naziv="DomainObject.Predmet.ProtuStrankaListNazivFormated_1">
      <item>ECOS SERVIS d.o.o.</item>
      <item>ECOS SERVIS d.o.o.</item>
    </derivirana_varijabla>
  </DomainObject.Predmet.ProtuStrankaListNazivFormated>
  <DomainObject.Predmet.ProtuStrankaListNazivFormatedOIB>
    <izvorni_sadrzaj>
      <item>ECOS SERVIS d.o.o., OIB 34423371594</item>
      <item>ECOS SERVIS d.o.o., OIB 34423371594</item>
    </izvorni_sadrzaj>
    <derivirana_varijabla naziv="DomainObject.Predmet.ProtuStrankaListNazivFormatedOIB_1">
      <item>ECOS SERVIS d.o.o., OIB 34423371594</item>
      <item>ECOS SERVIS d.o.o., OIB 34423371594</item>
    </derivirana_varijabla>
  </DomainObject.Predmet.ProtuStrankaListNazivFormatedOIB>
  <DomainObject.Predmet.OstaliListFormated>
    <izvorni_sadrzaj>
      <item>Ivan Garac punomoćnik sudionika u postupku Dubravko Stjepan Šikac</item>
    </izvorni_sadrzaj>
    <derivirana_varijabla naziv="DomainObject.Predmet.OstaliListFormated_1">
      <item>Ivan Garac punomoćnik sudionika u postupku Dubravko Stjepan Šikac</item>
    </derivirana_varijabla>
  </DomainObject.Predmet.OstaliListFormated>
  <DomainObject.Predmet.OstaliListFormatedOIB>
    <izvorni_sadrzaj>
      <item>Ivan Garac punomoćnik sudionika u postupku Dubravko Stjepan Šikac</item>
    </izvorni_sadrzaj>
    <derivirana_varijabla naziv="DomainObject.Predmet.OstaliListFormatedOIB_1">
      <item>Ivan Garac punomoćnik sudionika u postupku Dubravko Stjepan Šikac</item>
    </derivirana_varijabla>
  </DomainObject.Predmet.OstaliListFormatedOIB>
  <DomainObject.Predmet.OstaliListFormatedWithAdress>
    <izvorni_sadrzaj>
      <item>Ivan Garac, Savska 26, 10000 Zagreb punomoćnik sudionika u postupku Dubravko Stjepan Šikac</item>
    </izvorni_sadrzaj>
    <derivirana_varijabla naziv="DomainObject.Predmet.OstaliListFormatedWithAdress_1">
      <item>Ivan Garac, Savska 26, 10000 Zagreb punomoćnik sudionika u postupku Dubravko Stjepan Šikac</item>
    </derivirana_varijabla>
  </DomainObject.Predmet.OstaliListFormatedWithAdress>
  <DomainObject.Predmet.OstaliListFormatedWithAdressOIB>
    <izvorni_sadrzaj>
      <item>Ivan Garac, Savska 26, 10000 Zagreb punomoćnik sudionika u postupku Dubravko Stjepan Šikac</item>
    </izvorni_sadrzaj>
    <derivirana_varijabla naziv="DomainObject.Predmet.OstaliListFormatedWithAdressOIB_1">
      <item>Ivan Garac, Savska 26, 10000 Zagreb punomoćnik sudionika u postupku Dubravko Stjepan Šikac</item>
    </derivirana_varijabla>
  </DomainObject.Predmet.OstaliListFormatedWithAdressOIB>
  <DomainObject.Predmet.OstaliListNazivFormated>
    <izvorni_sadrzaj>
      <item>Ivan Garac</item>
    </izvorni_sadrzaj>
    <derivirana_varijabla naziv="DomainObject.Predmet.OstaliListNazivFormated_1">
      <item>Ivan Garac</item>
    </derivirana_varijabla>
  </DomainObject.Predmet.OstaliListNazivFormated>
  <DomainObject.Predmet.OstaliListNazivFormatedOIB>
    <izvorni_sadrzaj>
      <item>Ivan Garac</item>
    </izvorni_sadrzaj>
    <derivirana_varijabla naziv="DomainObject.Predmet.OstaliListNazivFormatedOIB_1"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Stjepan Šikac i dr.</izvorni_sadrzaj>
    <derivirana_varijabla naziv="DomainObject.Predmet.StrankaIDrugi_1">Dubravko Stjepan Šikac i dr.</derivirana_varijabla>
  </DomainObject.Predmet.StrankaIDrugi>
  <DomainObject.Predmet.ProtustrankaIDrugi>
    <izvorni_sadrzaj>ECOS SERVIS d.o.o. i dr.</izvorni_sadrzaj>
    <derivirana_varijabla naziv="DomainObject.Predmet.ProtustrankaIDrugi_1">ECOS SERVIS d.o.o. i dr.</derivirana_varijabla>
  </DomainObject.Predmet.ProtustrankaIDrugi>
  <DomainObject.Predmet.StrankaIDrugiAdressOIB>
    <izvorni_sadrzaj>Dubravko Stjepan Šikac, OIB 66040640177, Lovasići 19, 10434 Strmec i dr.</izvorni_sadrzaj>
    <derivirana_varijabla naziv="DomainObject.Predmet.StrankaIDrugiAdressOIB_1">Dubravko Stjepan Šikac, OIB 66040640177, Lovasići 19, 10434 Strmec i dr.</derivirana_varijabla>
  </DomainObject.Predmet.StrankaIDrugiAdressOIB>
  <DomainObject.Predmet.ProtustrankaIDrugiAdressOIB>
    <izvorni_sadrzaj>ECOS SERVIS d.o.o., OIB 34423371594, Velimira Škorpika 14a, 10000 Zagreb i dr.</izvorni_sadrzaj>
    <derivirana_varijabla naziv="DomainObject.Predmet.ProtustrankaIDrugiAdressOIB_1">ECOS SERVIS d.o.o., OIB 34423371594, Velimira Škorpika 14a,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Stjepan Šikac</item>
      <item>ECOS SERVIS d.o.o.</item>
      <item>Ivan Garac</item>
      <item>ECOS SERVIS d.o.o.</item>
      <item>FINA Regionalni centar Zagreb</item>
    </izvorni_sadrzaj>
    <derivirana_varijabla naziv="DomainObject.Predmet.SudioniciListNaziv_1">
      <item>Dubravko Stjepan Šikac</item>
      <item>ECOS SERVIS d.o.o.</item>
      <item>Ivan Garac</item>
      <item>ECOS SERVIS d.o.o.</item>
      <item>FINA Regionalni centar Zagreb</item>
    </derivirana_varijabla>
  </DomainObject.Predmet.SudioniciListNaziv>
  <DomainObject.Predmet.SudioniciListAdressOIB>
    <izvorni_sadrzaj>
      <item>Dubravko Stjepan Šikac, OIB 66040640177, Lovasići 19,10434 Strmec</item>
      <item>ECOS SERVIS d.o.o., OIB 34423371594, Velimira Škorpika 14a,10000 Zagreb</item>
      <item>Ivan Garac, Savska 26,10000 Zagreb</item>
      <item>ECOS SERVIS d.o.o., OIB 34423371594, Velimira Škorpika 14a,10000 Zagreb</item>
      <item>FINA Regionalni centar Zagreb, OIB 85821130368, Trg svibanjskih žrtava 1995. br. 1,10000 Zagreb</item>
    </izvorni_sadrzaj>
    <derivirana_varijabla naziv="DomainObject.Predmet.SudioniciListAdressOIB_1">
      <item>Dubravko Stjepan Šikac, OIB 66040640177, Lovasići 19,10434 Strmec</item>
      <item>ECOS SERVIS d.o.o., OIB 34423371594, Velimira Škorpika 14a,10000 Zagreb</item>
      <item>Ivan Garac, Savska 26,10000 Zagreb</item>
      <item>ECOS SERVIS d.o.o., OIB 34423371594, Velimira Škorpika 14a,10000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66040640177</item>
      <item>, OIB 34423371594</item>
      <item>, OIB null</item>
      <item>, OIB 34423371594</item>
      <item>, OIB 85821130368</item>
    </izvorni_sadrzaj>
    <derivirana_varijabla naziv="DomainObject.Predmet.SudioniciListNazivOIB_1">
      <item>, OIB 66040640177</item>
      <item>, OIB 34423371594</item>
      <item>, OIB null</item>
      <item>, OIB 34423371594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1067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2016-12-01T08:19:00Z</dcterms:created>
  <dc:creator>MK</dc:creator>
  <cp:lastModifiedBy>Sonja Pilić</cp:lastModifiedBy>
  <cp:lastPrinted>2016-12-01T08:19:00Z</cp:lastPrinted>
  <dcterms:modified xmlns:xsi="http://www.w3.org/2001/XMLSchema-instance" xsi:type="dcterms:W3CDTF">2016-12-01T08:22:00Z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