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dd48" w14:paraId="042dd4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60544">
        <w:t>2497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60544">
        <w:t xml:space="preserve"> </w:t>
      </w:r>
      <w:proofErr w:type="spellStart"/>
      <w:r w:rsidR="00D60544">
        <w:t>MARTINOVIĆ</w:t>
      </w:r>
      <w:proofErr w:type="spellEnd"/>
      <w:r w:rsidR="00D60544">
        <w:t xml:space="preserve"> INTERIJERI j.d.o.o. Rakitje, 2. Novački odvojak 1 B, </w:t>
      </w:r>
      <w:proofErr w:type="spellStart"/>
      <w:r w:rsidR="00D60544">
        <w:t>OIB</w:t>
      </w:r>
      <w:proofErr w:type="spellEnd"/>
      <w:r w:rsidR="00D60544">
        <w:t xml:space="preserve">: </w:t>
      </w:r>
      <w:proofErr w:type="spellStart"/>
      <w:r w:rsidR="00D60544">
        <w:t>33303237761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9E1D58">
        <w:t>13</w:t>
      </w:r>
      <w:proofErr w:type="spellEnd"/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60544">
        <w:rPr>
          <w:bCs/>
        </w:rPr>
        <w:t xml:space="preserve"> </w:t>
      </w:r>
      <w:proofErr w:type="spellStart"/>
      <w:r w:rsidR="00D60544">
        <w:t>MARTINOVIĆ</w:t>
      </w:r>
      <w:proofErr w:type="spellEnd"/>
      <w:r w:rsidR="00D60544">
        <w:t xml:space="preserve"> INTERIJERI j.d.o.o. Rakitje, 2. Novački odvojak 1 B, </w:t>
      </w:r>
      <w:proofErr w:type="spellStart"/>
      <w:r w:rsidR="00D60544">
        <w:t>OIB</w:t>
      </w:r>
      <w:proofErr w:type="spellEnd"/>
      <w:r w:rsidR="00D60544">
        <w:t xml:space="preserve">: </w:t>
      </w:r>
      <w:proofErr w:type="spellStart"/>
      <w:r w:rsidR="00D60544">
        <w:t>33303237761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E1D58">
        <w:t xml:space="preserve"> </w:t>
      </w:r>
      <w:r w:rsidR="006630CD">
        <w:t xml:space="preserve">Jadranka </w:t>
      </w:r>
      <w:proofErr w:type="spellStart"/>
      <w:r w:rsidR="006630CD">
        <w:t>Šeput</w:t>
      </w:r>
      <w:proofErr w:type="spellEnd"/>
      <w:r w:rsidR="000360F7">
        <w:t>, iz Osijeka,</w:t>
      </w:r>
      <w:r w:rsidR="006630CD">
        <w:t xml:space="preserve"> Dalmatinska </w:t>
      </w:r>
      <w:proofErr w:type="spellStart"/>
      <w:r w:rsidR="006630CD">
        <w:t>17</w:t>
      </w:r>
      <w:proofErr w:type="spellEnd"/>
      <w:r w:rsidR="006630CD">
        <w:t xml:space="preserve">, </w:t>
      </w:r>
      <w:proofErr w:type="spellStart"/>
      <w:r w:rsidR="006630CD">
        <w:t>OIB</w:t>
      </w:r>
      <w:proofErr w:type="spellEnd"/>
      <w:r w:rsidR="006630CD">
        <w:t xml:space="preserve">: </w:t>
      </w:r>
      <w:proofErr w:type="spellStart"/>
      <w:r w:rsidR="006630CD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630CD">
        <w:t>23</w:t>
      </w:r>
      <w:proofErr w:type="spellEnd"/>
      <w:r w:rsidR="00F7152E">
        <w:t xml:space="preserve">. </w:t>
      </w:r>
      <w:r w:rsidR="006630CD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360F7">
        <w:t>31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60544">
        <w:t>2497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D60544">
        <w:t>2497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360F7">
        <w:t>13</w:t>
      </w:r>
      <w:proofErr w:type="spellEnd"/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360F7">
        <w:t>13</w:t>
      </w:r>
      <w:r w:rsidR="0023655B">
        <w:t>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DF7CA6"/>
    <w:rsid w:val="00E010A7"/>
    <w:rsid w:val="00E019F0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7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7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MARTINOVIĆ INTERIJERI jednostavno društvo s ograničenom odgovornošću za građenje</izvorni_sadrzaj>
    <derivirana_varijabla naziv="DomainObject.Predmet.ProtustrankaFormated_1">  MARTINOVIĆ INTERIJERI jednostavno društvo s ograničenom odgovornošću za građenje</derivirana_varijabla>
  </DomainObject.Predmet.ProtustrankaFormated>
  <DomainObject.Predmet.ProtustrankaFormatedOIB>
    <izvorni_sadrzaj>  MARTINOVIĆ INTERIJERI jednostavno društvo s ograničenom odgovornošću za građenje, OIB 33303237761</izvorni_sadrzaj>
    <derivirana_varijabla naziv="DomainObject.Predmet.ProtustrankaFormatedOIB_1">  MARTINOVIĆ INTERIJERI jednostavno društvo s ograničenom odgovornošću za građenje, OIB 33303237761</derivirana_varijabla>
  </DomainObject.Predmet.ProtustrankaFormatedOIB>
  <DomainObject.Predmet.ProtustrankaFormatedWithAdress>
    <izvorni_sadrzaj> MARTINOVIĆ INTERIJERI jednostavno društvo s ograničenom odgovornošću za građenje, 2. Novački odvojak 1 B, 10437 Rakitje</izvorni_sadrzaj>
    <derivirana_varijabla naziv="DomainObject.Predmet.ProtustrankaFormatedWithAdress_1"> MARTINOVIĆ INTERIJERI jednostavno društvo s ograničenom odgovornošću za građenje, 2. Novački odvojak 1 B, 10437 Rakitje</derivirana_varijabla>
  </DomainObject.Predmet.ProtustrankaFormatedWithAdress>
  <DomainObject.Predmet.ProtustrankaFormatedWithAdressOIB>
    <izvorni_sadrzaj> MARTINOVIĆ INTERIJERI jednostavno društvo s ograničenom odgovornošću za građenje, OIB 33303237761, 2. Novački odvojak 1 B, 10437 Rakitje</izvorni_sadrzaj>
    <derivirana_varijabla naziv="DomainObject.Predmet.ProtustrankaFormatedWithAdressOIB_1"> MARTINOVIĆ INTERIJERI jednostavno društvo s ograničenom odgovornošću za građenje, OIB 33303237761, 2. Novački odvojak 1 B, 10437 Rakitje</derivirana_varijabla>
  </DomainObject.Predmet.ProtustrankaFormatedWithAdressOIB>
  <DomainObject.Predmet.ProtustrankaWithAdress>
    <izvorni_sadrzaj>MARTINOVIĆ INTERIJERI jednostavno društvo s ograničenom odgovornošću za građenje 2. Novački odvojak 1 B, 10437 Rakitje</izvorni_sadrzaj>
    <derivirana_varijabla naziv="DomainObject.Predmet.ProtustrankaWithAdress_1">MARTINOVIĆ INTERIJERI jednostavno društvo s ograničenom odgovornošću za građenje 2. Novački odvojak 1 B, 10437 Rakitje</derivirana_varijabla>
  </DomainObject.Predmet.ProtustrankaWithAdress>
  <DomainObject.Predmet.ProtustrankaWithAdressOIB>
    <izvorni_sadrzaj>MARTINOVIĆ INTERIJERI jednostavno društvo s ograničenom odgovornošću za građenje, OIB 33303237761, 2. Novački odvojak 1 B, 10437 Rakitje</izvorni_sadrzaj>
    <derivirana_varijabla naziv="DomainObject.Predmet.ProtustrankaWithAdressOIB_1">MARTINOVIĆ INTERIJERI jednostavno društvo s ograničenom odgovornošću za građenje, OIB 33303237761, 2. Novački odvojak 1 B, 10437 Rakitje</derivirana_varijabla>
  </DomainObject.Predmet.ProtustrankaWithAdressOIB>
  <DomainObject.Predmet.ProtustrankaNazivFormated>
    <izvorni_sadrzaj>MARTINOVIĆ INTERIJERI jednostavno društvo s ograničenom odgovornošću za građenje</izvorni_sadrzaj>
    <derivirana_varijabla naziv="DomainObject.Predmet.ProtustrankaNazivFormated_1">MARTINOVIĆ INTERIJERI jednostavno društvo s ograničenom odgovornošću za građenje</derivirana_varijabla>
  </DomainObject.Predmet.ProtustrankaNazivFormated>
  <DomainObject.Predmet.ProtustrankaNazivFormatedOIB>
    <izvorni_sadrzaj>MARTINOVIĆ INTERIJERI jednostavno društvo s ograničenom odgovornošću za građenje, OIB 33303237761</izvorni_sadrzaj>
    <derivirana_varijabla naziv="DomainObject.Predmet.ProtustrankaNazivFormatedOIB_1">MARTINOVIĆ INTERIJERI jednostavno društvo s ograničenom odgovornošću za građenje, OIB 33303237761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MARTINOVIĆ INTERIJERI jednostavno društvo s ograničenom odgovornošću za građenje</item>
    </izvorni_sadrzaj>
    <derivirana_varijabla naziv="DomainObject.Predmet.ProtuStrankaListFormated_1">
      <item>MARTINOVIĆ INTERIJERI jednostavno društvo s ograničenom odgovornošću za građenje</item>
    </derivirana_varijabla>
  </DomainObject.Predmet.ProtuStrankaListFormated>
  <DomainObject.Predmet.ProtuStrankaListFormatedOIB>
    <izvorni_sadrzaj>
      <item>MARTINOVIĆ INTERIJERI jednostavno društvo s ograničenom odgovornošću za građenje, OIB 33303237761</item>
    </izvorni_sadrzaj>
    <derivirana_varijabla naziv="DomainObject.Predmet.ProtuStrankaListFormatedOIB_1">
      <item>MARTINOVIĆ INTERIJERI jednostavno društvo s ograničenom odgovornošću za građenje, OIB 33303237761</item>
    </derivirana_varijabla>
  </DomainObject.Predmet.ProtuStrankaListFormatedOIB>
  <DomainObject.Predmet.ProtuStrankaListFormatedWithAdress>
    <izvorni_sadrzaj>
      <item>MARTINOVIĆ INTERIJERI jednostavno društvo s ograničenom odgovornošću za građenje, 2. Novački odvojak 1 B, 10437 Rakitje</item>
    </izvorni_sadrzaj>
    <derivirana_varijabla naziv="DomainObject.Predmet.ProtuStrankaListFormatedWithAdress_1">
      <item>MARTINOVIĆ INTERIJERI jednostavno društvo s ograničenom odgovornošću za građenje, 2. Novački odvojak 1 B, 10437 Rakitje</item>
    </derivirana_varijabla>
  </DomainObject.Predmet.ProtuStrankaListFormatedWithAdress>
  <DomainObject.Predmet.ProtuStrankaListFormatedWithAdressOIB>
    <izvorni_sadrzaj>
      <item>MARTINOVIĆ INTERIJERI jednostavno društvo s ograničenom odgovornošću za građenje, OIB 33303237761, 2. Novački odvojak 1 B, 10437 Rakitje</item>
    </izvorni_sadrzaj>
    <derivirana_varijabla naziv="DomainObject.Predmet.ProtuStrankaListFormatedWithAdressOIB_1">
      <item>MARTINOVIĆ INTERIJERI jednostavno društvo s ograničenom odgovornošću za građenje, OIB 33303237761, 2. Novački odvojak 1 B, 10437 Rakitje</item>
    </derivirana_varijabla>
  </DomainObject.Predmet.ProtuStrankaListFormatedWithAdressOIB>
  <DomainObject.Predmet.ProtuStrankaListNazivFormated>
    <izvorni_sadrzaj>
      <item>MARTINOVIĆ INTERIJERI jednostavno društvo s ograničenom odgovornošću za građenje</item>
    </izvorni_sadrzaj>
    <derivirana_varijabla naziv="DomainObject.Predmet.ProtuStrankaListNazivFormated_1">
      <item>MARTINOVIĆ INTERIJERI jednostavno društvo s ograničenom odgovornošću za građenje</item>
    </derivirana_varijabla>
  </DomainObject.Predmet.ProtuStrankaListNazivFormated>
  <DomainObject.Predmet.ProtuStrankaListNazivFormatedOIB>
    <izvorni_sadrzaj>
      <item>MARTINOVIĆ INTERIJERI jednostavno društvo s ograničenom odgovornošću za građenje, OIB 33303237761</item>
    </izvorni_sadrzaj>
    <derivirana_varijabla naziv="DomainObject.Predmet.ProtuStrankaListNazivFormatedOIB_1">
      <item>MARTINOVIĆ INTERIJERI jednostavno društvo s ograničenom odgovornošću za građenje, OIB 33303237761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MARTINOVIĆ INTERIJERI jednostavno društvo s ograničenom odgovornošću za građenje</izvorni_sadrzaj>
    <derivirana_varijabla naziv="DomainObject.Predmet.ProtustrankaIDrugi_1">MARTINOVIĆ INTERIJERI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MARTINOVIĆ INTERIJERI jednostavno društvo s ograničenom odgovornošću za građenje, OIB 33303237761, 2. Novački odvojak 1 B, 10437 Rakitje</izvorni_sadrzaj>
    <derivirana_varijabla naziv="DomainObject.Predmet.ProtustrankaIDrugiAdressOIB_1">MARTINOVIĆ INTERIJERI jednostavno društvo s ograničenom odgovornošću za građenje, OIB 33303237761, 2. Novački odvojak 1 B,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MARTINOVIĆ INTERIJERI jednostavno društvo s ograničenom odgovornošću za građenje</item>
      <item>FINA Regionalni centar Zagreb</item>
    </izvorni_sadrzaj>
    <derivirana_varijabla naziv="DomainObject.Predmet.SudioniciListNaziv_1">
      <item>MARTINOVIĆ INTERIJERI jednostavno društvo s ograničenom odgovornošću za građenje</item>
      <item>FINA Regionalni centar Zagreb</item>
    </derivirana_varijabla>
  </DomainObject.Predmet.SudioniciListNaziv>
  <DomainObject.Predmet.SudioniciListAdressOIB>
    <izvorni_sadrzaj>
      <item>MARTINOVIĆ INTERIJERI jednostavno društvo s ograničenom odgovornošću za građenje, OIB 33303237761, 2. Novački odvojak 1 B,10437 Rakitje</item>
      <item>FINA Regionalni centar Zagreb, OIB 85821130368, Trg svibanjskih žrtava 1995. br. 1,10000 Zagreb</item>
    </izvorni_sadrzaj>
    <derivirana_varijabla naziv="DomainObject.Predmet.SudioniciListAdressOIB_1">
      <item>MARTINOVIĆ INTERIJERI jednostavno društvo s ograničenom odgovornošću za građenje, OIB 33303237761, 2. Novački odvojak 1 B,10437 Rakitje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33303237761</item>
      <item>, OIB 85821130368</item>
    </izvorni_sadrzaj>
    <derivirana_varijabla naziv="DomainObject.Predmet.SudioniciListNazivOIB_1">
      <item>, OIB 33303237761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E92E0-5AB9-436F-924E-A03C10E70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1970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2016-12-13T11:34:00Z</dcterms:created>
  <dc:creator>wsadmin</dc:creator>
  <cp:lastModifiedBy>Sanda Gučić</cp:lastModifiedBy>
  <cp:lastPrinted>2016-12-13T11:35:00Z</cp:lastPrinted>
  <dcterms:modified xmlns:xsi="http://www.w3.org/2001/XMLSchema-instance" xsi:type="dcterms:W3CDTF">2016-12-14T08:20:00Z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