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e312" w14:paraId="00ae312" w:rsidRDefault="009F448B" w:rsidP="00910611" w:rsidR="009F44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448B" w:rsidP="00910611" w:rsidR="009F448B">
      <w:r>
        <w:rPr>
          <w:rFonts w:eastAsia="MS Mincho"/>
        </w:rPr>
        <w:t xml:space="preserve">   REPUBLIKA HRVATSKA</w:t>
      </w:r>
    </w:p>
    <w:p w:rsidRDefault="009F448B" w:rsidP="00910611" w:rsidR="009F448B">
      <w:r>
        <w:rPr>
          <w:rFonts w:eastAsia="MS Mincho"/>
        </w:rPr>
        <w:t>TRGOVAČKI SUD U RIJECI</w:t>
      </w:r>
    </w:p>
    <w:p w:rsidRDefault="009F448B" w:rsidR="009F448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7C41B4" w:rsidP="007C41B4" w:rsidR="00CF689B" w:rsidRPr="00FF34F0">
      <w:pPr>
        <w:jc w:val="right"/>
        <w:rPr>
          <w:b/>
        </w:rPr>
      </w:pPr>
      <w:r>
        <w:tab/>
      </w:r>
      <w:r w:rsidR="000C4B0B">
        <w:t>Poslovni broj</w:t>
      </w:r>
      <w:r w:rsidRPr="00F50A33">
        <w:t xml:space="preserve"> 15 St-</w:t>
      </w:r>
      <w:r>
        <w:t>1515/16-55</w:t>
      </w:r>
    </w:p>
    <w:p w:rsidRDefault="001D4B71" w:rsidP="001D4B71" w:rsidR="001D4B71" w:rsidRPr="000C4B0B"/>
    <w:p w:rsidRDefault="00CD11BF" w:rsidP="00CD11BF" w:rsidR="001D4B71" w:rsidRPr="000C4B0B">
      <w:pPr>
        <w:jc w:val="center"/>
      </w:pPr>
      <w:r w:rsidRPr="000C4B0B">
        <w:t>R E P U B L I K A   H R V AT S K A</w:t>
      </w:r>
    </w:p>
    <w:p w:rsidRDefault="001D4B71" w:rsidP="001D4B71" w:rsidR="001D4B71" w:rsidRPr="000C4B0B"/>
    <w:p w:rsidRDefault="00FF34F0" w:rsidP="00FF34F0" w:rsidR="00FF34F0" w:rsidRPr="000C4B0B">
      <w:pPr>
        <w:jc w:val="center"/>
      </w:pPr>
      <w:r w:rsidRPr="000C4B0B">
        <w:t>Z A K L J U Č A K</w:t>
      </w:r>
    </w:p>
    <w:p w:rsidRDefault="001D4B71" w:rsidP="001D4B71" w:rsidR="001D4B71" w:rsidRPr="00FF34F0"/>
    <w:p w:rsidRDefault="00CF689B" w:rsidP="00D815C3" w:rsidR="001D4B71" w:rsidRPr="00FF34F0">
      <w:pPr>
        <w:ind w:firstLine="708"/>
        <w:jc w:val="both"/>
      </w:pPr>
      <w:r w:rsidRPr="00FF34F0">
        <w:t>Trgovački sud u Rijeci,</w:t>
      </w:r>
      <w:r w:rsidR="00E9374C">
        <w:t xml:space="preserve"> OIB 88785964957,</w:t>
      </w:r>
      <w:r w:rsidRPr="00FF34F0">
        <w:t xml:space="preserve"> po sucu</w:t>
      </w:r>
      <w:r w:rsidR="00E9374C">
        <w:t xml:space="preserve"> pojedincu</w:t>
      </w:r>
      <w:r w:rsidRPr="00FF34F0">
        <w:t xml:space="preserve"> Danieli Korlević</w:t>
      </w:r>
      <w:r w:rsidR="00763F9B">
        <w:t>,</w:t>
      </w:r>
      <w:r w:rsidRPr="00FF34F0">
        <w:t xml:space="preserve"> u stečajnom postupku nad </w:t>
      </w:r>
      <w:r w:rsidR="00A341D9">
        <w:t xml:space="preserve">dužnikom </w:t>
      </w:r>
      <w:r w:rsidR="007914A6" w:rsidRPr="007914A6">
        <w:rPr>
          <w:b/>
        </w:rPr>
        <w:t>SPEKTAR društvo s ograničenom odgovornošću za trgovinu, Rijeka, Ružićeva 19, OIB 46878802745</w:t>
      </w:r>
      <w:r w:rsidR="00A341D9">
        <w:rPr>
          <w:b/>
        </w:rPr>
        <w:t xml:space="preserve">, </w:t>
      </w:r>
      <w:r w:rsidR="007102B3" w:rsidRPr="00FF34F0">
        <w:t xml:space="preserve">dana </w:t>
      </w:r>
      <w:r w:rsidR="007C41B4">
        <w:t>6. travnja 2018.</w:t>
      </w:r>
      <w:r w:rsidR="007102B3" w:rsidRPr="00FF34F0">
        <w:t xml:space="preserve"> </w:t>
      </w:r>
    </w:p>
    <w:p w:rsidRDefault="001D4B71" w:rsidP="001D4B71" w:rsidR="001D4B71">
      <w:pPr>
        <w:jc w:val="both"/>
      </w:pPr>
    </w:p>
    <w:p w:rsidRDefault="00FF34F0" w:rsidP="001D4B71" w:rsidR="001D4B71" w:rsidRPr="007914A6">
      <w:pPr>
        <w:jc w:val="center"/>
        <w:rPr>
          <w:bCs/>
        </w:rPr>
      </w:pPr>
      <w:r w:rsidRPr="007914A6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C096E" w:rsidP="00E9374C" w:rsidR="0022481D">
      <w:pPr>
        <w:jc w:val="both"/>
      </w:pPr>
      <w:r>
        <w:tab/>
        <w:t xml:space="preserve">Stečajnom upravitelju </w:t>
      </w:r>
      <w:r w:rsidR="007914A6">
        <w:t xml:space="preserve">Ivoru </w:t>
      </w:r>
      <w:r w:rsidR="007914A6" w:rsidRPr="00FE4028">
        <w:t>Pliskovac, Rijeka, Ive Marinkovića 2, OIB 33771945074</w:t>
      </w:r>
      <w:r>
        <w:t xml:space="preserve">, </w:t>
      </w:r>
      <w:r w:rsidR="00E9374C">
        <w:t>daje se odobrenje za sklapanje Ugovora o radu n</w:t>
      </w:r>
      <w:r w:rsidR="00E55256">
        <w:t xml:space="preserve">a određeno vrijeme </w:t>
      </w:r>
      <w:r w:rsidR="007C41B4">
        <w:t xml:space="preserve">i pola radnog vremena </w:t>
      </w:r>
      <w:r w:rsidR="00E55256">
        <w:t xml:space="preserve">od </w:t>
      </w:r>
      <w:r w:rsidR="007C41B4">
        <w:t>16. travnja 2018</w:t>
      </w:r>
      <w:r w:rsidR="007914A6">
        <w:t xml:space="preserve">. </w:t>
      </w:r>
      <w:r w:rsidR="00E9374C">
        <w:t>do</w:t>
      </w:r>
      <w:r w:rsidR="00A148D4">
        <w:t xml:space="preserve"> </w:t>
      </w:r>
      <w:r w:rsidR="007C41B4">
        <w:t>15. srpnja</w:t>
      </w:r>
      <w:r w:rsidR="007914A6">
        <w:t xml:space="preserve"> </w:t>
      </w:r>
      <w:r w:rsidR="00E55256">
        <w:t>201</w:t>
      </w:r>
      <w:r w:rsidR="007914A6">
        <w:t>8</w:t>
      </w:r>
      <w:r w:rsidR="00E9374C">
        <w:t xml:space="preserve">. godine s </w:t>
      </w:r>
      <w:r w:rsidR="007C41B4">
        <w:t>MLADENOM MAJER</w:t>
      </w:r>
      <w:r w:rsidR="00E9374C">
        <w:t>,</w:t>
      </w:r>
      <w:r w:rsidR="007C41B4">
        <w:t xml:space="preserve"> Rijeka, Kršinićeva 30, OIB </w:t>
      </w:r>
      <w:r w:rsidR="007C41B4" w:rsidRPr="007C41B4">
        <w:t>43789017300</w:t>
      </w:r>
      <w:r w:rsidR="00E9374C">
        <w:t xml:space="preserve"> na radno mjesto </w:t>
      </w:r>
      <w:r w:rsidR="009A3C09">
        <w:t>pomoćni radnik</w:t>
      </w:r>
      <w:r w:rsidR="00E9374C">
        <w:t>, te se Ugovor o radu obvezuje dostaviti u spis.</w:t>
      </w:r>
    </w:p>
    <w:p w:rsidRDefault="00E9374C" w:rsidP="00E9374C" w:rsidR="00E9374C">
      <w:pPr>
        <w:jc w:val="both"/>
      </w:pPr>
    </w:p>
    <w:p w:rsidRDefault="00E9374C" w:rsidP="00E9374C" w:rsidR="00E9374C" w:rsidRPr="007914A6">
      <w:pPr>
        <w:jc w:val="center"/>
      </w:pPr>
      <w:r w:rsidRPr="007914A6">
        <w:t>Obrazloženje</w:t>
      </w:r>
    </w:p>
    <w:p w:rsidRDefault="00E9374C" w:rsidP="007C096E" w:rsidR="00E9374C">
      <w:pPr>
        <w:jc w:val="both"/>
      </w:pPr>
    </w:p>
    <w:p w:rsidRDefault="007914A6" w:rsidP="007914A6" w:rsidR="007914A6" w:rsidRPr="007914A6">
      <w:pPr>
        <w:jc w:val="both"/>
      </w:pPr>
      <w:r>
        <w:tab/>
      </w:r>
      <w:r w:rsidRPr="007914A6">
        <w:t>Stečajni upravitelj predložio je sudu sklapanje ugovora o radu na određeno vrijeme</w:t>
      </w:r>
      <w:r w:rsidR="007C41B4">
        <w:t xml:space="preserve"> s pola radnog vremena</w:t>
      </w:r>
      <w:r w:rsidRPr="007914A6">
        <w:t xml:space="preserve"> radi završetka započetih poslova i otklanjanja moguće štete. </w:t>
      </w:r>
    </w:p>
    <w:p w:rsidRDefault="007914A6" w:rsidP="007914A6" w:rsidR="007914A6" w:rsidRPr="007914A6">
      <w:pPr>
        <w:jc w:val="both"/>
      </w:pPr>
      <w:r w:rsidRPr="007914A6">
        <w:tab/>
        <w:t xml:space="preserve">Stoga je potrebno obaviti niz poslova radi njihova dovršetka. </w:t>
      </w:r>
    </w:p>
    <w:p w:rsidRDefault="007914A6" w:rsidP="007914A6" w:rsidR="007914A6" w:rsidRPr="007914A6">
      <w:pPr>
        <w:jc w:val="both"/>
      </w:pPr>
      <w:r w:rsidRPr="007914A6">
        <w:tab/>
        <w:t>Slijedom navedenoga, a temeljem čl.191. st.5. Ste</w:t>
      </w:r>
      <w:r w:rsidR="000C4B0B">
        <w:t>čajnog zakona (Narodne novine</w:t>
      </w:r>
      <w:r w:rsidRPr="007914A6">
        <w:t xml:space="preserve"> 71/15) odlučeno je kao u izreci.</w:t>
      </w:r>
    </w:p>
    <w:p w:rsidRDefault="00575009" w:rsidP="007C096E" w:rsidR="00575009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7C41B4">
        <w:t>6. travnja 2018.</w:t>
      </w:r>
    </w:p>
    <w:p w:rsidRDefault="001D4B71" w:rsidP="00A341D9" w:rsidR="007769C3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B7054C">
        <w:rPr>
          <w:b/>
        </w:rPr>
        <w:t xml:space="preserve"> </w:t>
      </w:r>
      <w:r w:rsidR="00EB6853">
        <w:rPr>
          <w:b/>
        </w:rPr>
        <w:t xml:space="preserve"> </w:t>
      </w:r>
      <w:r w:rsidR="005116D1">
        <w:rPr>
          <w:b/>
        </w:rPr>
        <w:t xml:space="preserve">         </w:t>
      </w:r>
      <w:r w:rsidR="00A341D9">
        <w:rPr>
          <w:b/>
        </w:rPr>
        <w:t xml:space="preserve">  </w:t>
      </w:r>
    </w:p>
    <w:p w:rsidRDefault="007C41B4" w:rsidP="007C41B4" w:rsidR="001D4B71" w:rsidRPr="00FF34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55FF2">
        <w:t>S</w:t>
      </w:r>
      <w:r w:rsidR="001D4B71" w:rsidRPr="00FF34F0">
        <w:t>udac</w:t>
      </w:r>
    </w:p>
    <w:p w:rsidRDefault="001D4B71" w:rsidP="000C4B0B" w:rsidR="002806B6">
      <w:pPr>
        <w:ind w:firstLine="708" w:left="1416"/>
        <w:jc w:val="right"/>
      </w:pPr>
      <w:r w:rsidRPr="00FF34F0">
        <w:t xml:space="preserve">                                                        </w:t>
      </w:r>
      <w:r w:rsidR="00190E93">
        <w:t xml:space="preserve">                          </w:t>
      </w:r>
      <w:r w:rsidRPr="00FF34F0">
        <w:t>Daniela Korlević</w:t>
      </w:r>
      <w:r w:rsidR="00190E93">
        <w:t xml:space="preserve"> </w:t>
      </w:r>
    </w:p>
    <w:p w:rsidRDefault="000C4B0B" w:rsidP="000C4B0B" w:rsidR="000C4B0B">
      <w:pPr>
        <w:ind w:firstLine="708" w:left="1416"/>
        <w:jc w:val="right"/>
      </w:pPr>
    </w:p>
    <w:p w:rsidRDefault="000C4B0B" w:rsidP="000C4B0B" w:rsidR="000C4B0B" w:rsidRPr="00190E93">
      <w:pPr>
        <w:ind w:firstLine="708" w:left="1416"/>
        <w:jc w:val="right"/>
        <w:rPr>
          <w:sz w:val="28"/>
        </w:rPr>
      </w:pPr>
    </w:p>
    <w:p w:rsidRDefault="007769C3" w:rsidP="00A341D9" w:rsidR="007769C3">
      <w:pPr>
        <w:tabs>
          <w:tab w:pos="7250" w:val="left"/>
        </w:tabs>
        <w:jc w:val="right"/>
      </w:pPr>
    </w:p>
    <w:p w:rsidRDefault="001D4B71" w:rsidP="001D4B71" w:rsidR="001D4B71" w:rsidRPr="000C4B0B">
      <w:pPr>
        <w:jc w:val="both"/>
      </w:pPr>
      <w:r w:rsidRPr="000C4B0B">
        <w:t>UPUTA O PRAVNOM LIJEKU:</w:t>
      </w:r>
    </w:p>
    <w:p w:rsidRDefault="001D4B71" w:rsidP="001D4B71" w:rsidR="001D4B71">
      <w:pPr>
        <w:jc w:val="both"/>
      </w:pPr>
      <w:r w:rsidRPr="00FF34F0">
        <w:t>Protiv zaključka nije dopušten pravni lijek (čl.</w:t>
      </w:r>
      <w:r w:rsidR="00A55FF2">
        <w:t>19</w:t>
      </w:r>
      <w:r w:rsidRPr="00FF34F0">
        <w:t>. st.</w:t>
      </w:r>
      <w:r w:rsidR="00A55FF2">
        <w:t>7</w:t>
      </w:r>
      <w:r w:rsidRPr="00FF34F0">
        <w:t>. SZ-a).</w:t>
      </w:r>
    </w:p>
    <w:p w:rsidRDefault="00E55256" w:rsidP="001D4B71" w:rsidR="00E55256">
      <w:pPr>
        <w:jc w:val="both"/>
      </w:pPr>
    </w:p>
    <w:p w:rsidRDefault="007914A6" w:rsidP="001D4B71" w:rsidR="007914A6">
      <w:pPr>
        <w:jc w:val="both"/>
      </w:pPr>
    </w:p>
    <w:p w:rsidRDefault="007914A6" w:rsidP="001D4B71" w:rsidR="007914A6" w:rsidRPr="00FF34F0">
      <w:pPr>
        <w:jc w:val="both"/>
      </w:pPr>
    </w:p>
    <w:p w:rsidRDefault="0004509C" w:rsidR="0004509C" w:rsidRPr="00A341D9">
      <w:pPr>
        <w:rPr>
          <w:sz w:val="20"/>
          <w:szCs w:val="20"/>
        </w:rPr>
      </w:pPr>
    </w:p>
    <w:sectPr w:rsidR="0004509C" w:rsidRPr="00A341D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E7" w:rsidR="009B2BE7">
      <w:r>
        <w:separator/>
      </w:r>
    </w:p>
  </w:endnote>
  <w:endnote w:id="0" w:type="continuationSeparator">
    <w:p w:rsidRDefault="009B2BE7" w:rsidR="009B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4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E7" w:rsidR="009B2BE7">
      <w:r>
        <w:separator/>
      </w:r>
    </w:p>
  </w:footnote>
  <w:footnote w:id="0" w:type="continuationSeparator">
    <w:p w:rsidRDefault="009B2BE7" w:rsidR="009B2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R="00EB6853" w:rsidRPr="00F50A33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31DC0"/>
    <w:rsid w:val="0004509C"/>
    <w:rsid w:val="00092CF2"/>
    <w:rsid w:val="00094D24"/>
    <w:rsid w:val="000C4B0B"/>
    <w:rsid w:val="00113D9B"/>
    <w:rsid w:val="0012500B"/>
    <w:rsid w:val="0015226C"/>
    <w:rsid w:val="00164CF1"/>
    <w:rsid w:val="001808E0"/>
    <w:rsid w:val="00190E93"/>
    <w:rsid w:val="00193852"/>
    <w:rsid w:val="00194E03"/>
    <w:rsid w:val="001B2739"/>
    <w:rsid w:val="001B4553"/>
    <w:rsid w:val="001D214B"/>
    <w:rsid w:val="001D4B71"/>
    <w:rsid w:val="0022481D"/>
    <w:rsid w:val="002546E1"/>
    <w:rsid w:val="002654ED"/>
    <w:rsid w:val="002806B6"/>
    <w:rsid w:val="0028293B"/>
    <w:rsid w:val="002B5667"/>
    <w:rsid w:val="003431FE"/>
    <w:rsid w:val="00371C48"/>
    <w:rsid w:val="00381DC8"/>
    <w:rsid w:val="00382372"/>
    <w:rsid w:val="0038616A"/>
    <w:rsid w:val="003A49BC"/>
    <w:rsid w:val="003B3CE4"/>
    <w:rsid w:val="003D0D82"/>
    <w:rsid w:val="003D2FEE"/>
    <w:rsid w:val="00440BB3"/>
    <w:rsid w:val="00456CFF"/>
    <w:rsid w:val="004C52C3"/>
    <w:rsid w:val="005116D1"/>
    <w:rsid w:val="005224C1"/>
    <w:rsid w:val="00575009"/>
    <w:rsid w:val="005D456D"/>
    <w:rsid w:val="00607373"/>
    <w:rsid w:val="00637512"/>
    <w:rsid w:val="006558F9"/>
    <w:rsid w:val="00655932"/>
    <w:rsid w:val="00661999"/>
    <w:rsid w:val="0068195D"/>
    <w:rsid w:val="006963B5"/>
    <w:rsid w:val="007102B3"/>
    <w:rsid w:val="00721CF5"/>
    <w:rsid w:val="007261E8"/>
    <w:rsid w:val="00763F9B"/>
    <w:rsid w:val="007769C3"/>
    <w:rsid w:val="00782B9B"/>
    <w:rsid w:val="007841C0"/>
    <w:rsid w:val="007914A6"/>
    <w:rsid w:val="007C096E"/>
    <w:rsid w:val="007C41B4"/>
    <w:rsid w:val="008216E1"/>
    <w:rsid w:val="008612A1"/>
    <w:rsid w:val="008A087B"/>
    <w:rsid w:val="009326B5"/>
    <w:rsid w:val="00933AB8"/>
    <w:rsid w:val="00987854"/>
    <w:rsid w:val="009A3C09"/>
    <w:rsid w:val="009B2A9E"/>
    <w:rsid w:val="009B2BE7"/>
    <w:rsid w:val="009D5669"/>
    <w:rsid w:val="009F448B"/>
    <w:rsid w:val="00A148D4"/>
    <w:rsid w:val="00A341D9"/>
    <w:rsid w:val="00A50178"/>
    <w:rsid w:val="00A55FF2"/>
    <w:rsid w:val="00A9025A"/>
    <w:rsid w:val="00AA1D34"/>
    <w:rsid w:val="00AB17C0"/>
    <w:rsid w:val="00AC53F3"/>
    <w:rsid w:val="00AD2006"/>
    <w:rsid w:val="00AF6CE6"/>
    <w:rsid w:val="00AF77FC"/>
    <w:rsid w:val="00B467BE"/>
    <w:rsid w:val="00B56769"/>
    <w:rsid w:val="00B7054C"/>
    <w:rsid w:val="00B73C3F"/>
    <w:rsid w:val="00B8148A"/>
    <w:rsid w:val="00B97391"/>
    <w:rsid w:val="00BF6458"/>
    <w:rsid w:val="00BF69FE"/>
    <w:rsid w:val="00C067DF"/>
    <w:rsid w:val="00C12D88"/>
    <w:rsid w:val="00C20D64"/>
    <w:rsid w:val="00C858ED"/>
    <w:rsid w:val="00C85F35"/>
    <w:rsid w:val="00C970FC"/>
    <w:rsid w:val="00C979BC"/>
    <w:rsid w:val="00CC5824"/>
    <w:rsid w:val="00CD11BF"/>
    <w:rsid w:val="00CE78C5"/>
    <w:rsid w:val="00CF689B"/>
    <w:rsid w:val="00D00D03"/>
    <w:rsid w:val="00D815C3"/>
    <w:rsid w:val="00E13382"/>
    <w:rsid w:val="00E43064"/>
    <w:rsid w:val="00E55256"/>
    <w:rsid w:val="00E76D8D"/>
    <w:rsid w:val="00E83D37"/>
    <w:rsid w:val="00E83F53"/>
    <w:rsid w:val="00E9374C"/>
    <w:rsid w:val="00EB6853"/>
    <w:rsid w:val="00EF70B7"/>
    <w:rsid w:val="00F14D80"/>
    <w:rsid w:val="00F32B9B"/>
    <w:rsid w:val="00F50A33"/>
    <w:rsid w:val="00F5372A"/>
    <w:rsid w:val="00F606B9"/>
    <w:rsid w:val="00F656A2"/>
    <w:rsid w:val="00F731C0"/>
    <w:rsid w:val="00FB1565"/>
    <w:rsid w:val="00FB2218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44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448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44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448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328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izvorni_sadrzaj>
    <derivirana_varijabla naziv="DomainObject.Predmet.OstaliList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izvorni_sadrzaj>
    <derivirana_varijabla naziv="DomainObject.Predmet.OstaliList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  <item>Iva Perić, Frana Kurelca 3,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  <item>Dragan Bacanović, Tončićev Odvojak 17, 51260 Crikvenica</item>
      <item>Borjana Jovanović, Matka Laginje 4, 51500 Krk</item>
      <item>Željka Broz Manestar, Franje Matkovića 16, 51000 Rijeka</item>
      <item>Marina Trbić, Štivar 9, 51215 Kastav</item>
      <item>Majda Vučinić, Šime Ljubića 10, 51000 Rijeka</item>
      <item>Marko Zagorac, Drage 14, 51218 Čavle</item>
      <item>Iva Perić, Frana Kurelca 3,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  <item>Iva Perić, Frana Kurelca 3,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  <item>Dragan Bacanović, OIB 15256884751, Tončićev Odvojak 17, 51260 Crikvenica</item>
      <item>Borjana Jovanović, OIB 43415361732, Matka Laginje 4, 51500 Krk</item>
      <item>Željka Broz Manestar, OIB 75328690545, Franje Matkovića 16, 51000 Rijeka</item>
      <item>Marina Trbić, OIB 67093021230, Štivar 9, 51215 Kastav</item>
      <item>Majda Vučinić, OIB 85601644934, Šime Ljubića 10, 51000 Rijeka</item>
      <item>Marko Zagorac, OIB 82182414496, Drage 14, 51218 Čavle</item>
      <item>Iva Perić, Frana Kurelca 3,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izvorni_sadrzaj>
    <derivirana_varijabla naziv="DomainObject.Predmet.OstaliListNazivFormated_1"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izvorni_sadrzaj>
    <derivirana_varijabla naziv="DomainObject.Predmet.OstaliListNazivFormatedOIB_1">
      <item>LIDIJA VUJASINOVIĆ</item>
      <item>PETAR PETRINIĆ</item>
      <item>IVOR PLISKOVAC</item>
      <item>VOJKO BRAUT</item>
      <item>Dragan Bacanović, OIB 15256884751</item>
      <item>Borjana Jovanović, OIB 43415361732</item>
      <item>Željka Broz Manestar, OIB 75328690545</item>
      <item>Marina Trbić, OIB 67093021230</item>
      <item>Majda Vučinić, OIB 85601644934</item>
      <item>Marko Zagorac, OIB 82182414496</item>
      <item>Iva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  <item>Dragan Bacanović</item>
      <item>Borjana Jovanović</item>
      <item>Željka Broz Manestar</item>
      <item>Marina Trbić</item>
      <item>Majda Vučinić</item>
      <item>Marko Zagorac</item>
      <item>Iva Perić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  <item>Iva Perić, Frana Kurelca 3,51000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  <item>Dragan Bacanović, OIB 15256884751, Tončićev Odvojak 17,51260 Crikvenica</item>
      <item>Borjana Jovanović, OIB 43415361732, Matka Laginje 4,51500 Krk</item>
      <item>Željka Broz Manestar, OIB 75328690545, Franje Matkovića 16,51000 Rijeka</item>
      <item>Marina Trbić, OIB 67093021230, Štivar 9,51215 Kastav</item>
      <item>Majda Vučinić, OIB 85601644934, Šime Ljubića 10,51000 Rijeka</item>
      <item>Marko Zagorac, OIB 82182414496, Drage 14,51218 Čavle</item>
      <item>Iva Perić,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  <item>, OIB 15256884751</item>
      <item>, OIB 43415361732</item>
      <item>, OIB 75328690545</item>
      <item>, OIB 67093021230</item>
      <item>, OIB 85601644934</item>
      <item>, OIB 82182414496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BC182-150B-40C3-8FF7-01C9CBD51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1033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2018-04-06T11:24:00Z</dcterms:created>
  <dc:creator>dcmelik</dc:creator>
  <cp:lastModifiedBy>Jasna Radulović</cp:lastModifiedBy>
  <cp:lastPrinted>2017-12-13T08:04:00Z</cp:lastPrinted>
  <dcterms:modified xmlns:xsi="http://www.w3.org/2001/XMLSchema-instance" xsi:type="dcterms:W3CDTF">2018-04-06T11:29:00Z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(1515-16 ugovor o radu NOVI čl.191 6.4..docx)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