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2343" w14:paraId="71a2343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</w:t>
      </w:r>
      <w:proofErr w:type="spellStart"/>
      <w:r w:rsidR="009E4C9E">
        <w:t>Zubaku</w:t>
      </w:r>
      <w:proofErr w:type="spellEnd"/>
      <w:r w:rsidR="009E4C9E">
        <w:t xml:space="preserve">, u stečajnom </w:t>
      </w:r>
      <w:r w:rsidRPr="008F069B">
        <w:t xml:space="preserve">postupku nad dužnikom </w:t>
      </w:r>
      <w:r w:rsidR="00A629FA" w:rsidRPr="00A629FA">
        <w:rPr>
          <w:bCs/>
        </w:rPr>
        <w:t xml:space="preserve">ARMKO d.d. u stečaju, </w:t>
      </w:r>
      <w:proofErr w:type="spellStart"/>
      <w:r w:rsidR="00A629FA" w:rsidRPr="00A629FA">
        <w:rPr>
          <w:bCs/>
        </w:rPr>
        <w:t>Konjščina</w:t>
      </w:r>
      <w:proofErr w:type="spellEnd"/>
      <w:r w:rsidR="00A629FA" w:rsidRPr="00A629FA">
        <w:rPr>
          <w:bCs/>
        </w:rPr>
        <w:t xml:space="preserve">, </w:t>
      </w:r>
      <w:proofErr w:type="spellStart"/>
      <w:r w:rsidR="00A629FA" w:rsidRPr="00A629FA">
        <w:rPr>
          <w:bCs/>
        </w:rPr>
        <w:t>Pešćeno</w:t>
      </w:r>
      <w:proofErr w:type="spellEnd"/>
      <w:r w:rsidR="00A629FA" w:rsidRPr="00A629FA">
        <w:rPr>
          <w:bCs/>
        </w:rPr>
        <w:t xml:space="preserve"> b.b., OIB: 33231965147</w:t>
      </w:r>
      <w:r w:rsidR="00A629FA">
        <w:rPr>
          <w:bCs/>
        </w:rPr>
        <w:t xml:space="preserve">, </w:t>
      </w:r>
      <w:r w:rsidR="00A629FA">
        <w:rPr>
          <w:bCs/>
          <w:lang w:val="pt-BR"/>
        </w:rPr>
        <w:t>10. siječnja</w:t>
      </w:r>
      <w:r w:rsidR="00B801B6">
        <w:rPr>
          <w:bCs/>
          <w:lang w:val="pt-BR"/>
        </w:rPr>
        <w:t xml:space="preserve"> </w:t>
      </w:r>
      <w:r w:rsidR="00A629FA">
        <w:rPr>
          <w:bCs/>
          <w:lang w:val="pt-BR"/>
        </w:rPr>
        <w:t>2017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A629FA" w:rsidRPr="00A629FA">
        <w:rPr>
          <w:bCs/>
        </w:rPr>
        <w:t xml:space="preserve">ARMKO d.d. u stečaju, </w:t>
      </w:r>
      <w:proofErr w:type="spellStart"/>
      <w:r w:rsidR="00A629FA" w:rsidRPr="00A629FA">
        <w:rPr>
          <w:bCs/>
        </w:rPr>
        <w:t>Konjščina</w:t>
      </w:r>
      <w:proofErr w:type="spellEnd"/>
      <w:r w:rsidR="00A629FA" w:rsidRPr="00A629FA">
        <w:rPr>
          <w:bCs/>
        </w:rPr>
        <w:t xml:space="preserve">, </w:t>
      </w:r>
      <w:proofErr w:type="spellStart"/>
      <w:r w:rsidR="00A629FA" w:rsidRPr="00A629FA">
        <w:rPr>
          <w:bCs/>
        </w:rPr>
        <w:t>Pešćeno</w:t>
      </w:r>
      <w:proofErr w:type="spellEnd"/>
      <w:r w:rsidR="00A629FA" w:rsidRPr="00A629FA">
        <w:rPr>
          <w:bCs/>
        </w:rPr>
        <w:t xml:space="preserve"> b.b., OIB: 33231965147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A629FA">
        <w:t>17. lipnja 2013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A629FA" w:rsidRPr="00A629FA">
        <w:rPr>
          <w:bCs/>
        </w:rPr>
        <w:t xml:space="preserve">ARMKO d.d. u stečaju, </w:t>
      </w:r>
      <w:proofErr w:type="spellStart"/>
      <w:r w:rsidR="00A629FA" w:rsidRPr="00A629FA">
        <w:rPr>
          <w:bCs/>
        </w:rPr>
        <w:t>Konjščina</w:t>
      </w:r>
      <w:proofErr w:type="spellEnd"/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A629FA">
        <w:t>7. rujna</w:t>
      </w:r>
      <w:r w:rsidR="009532A1" w:rsidRPr="00D15FDF">
        <w:t xml:space="preserve"> </w:t>
      </w:r>
      <w:r w:rsidR="00A56CE5" w:rsidRPr="00D15FDF">
        <w:t>201</w:t>
      </w:r>
      <w:r w:rsidR="00FC036D">
        <w:t>6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 i naložio stečajnom upravitelju</w:t>
      </w:r>
      <w:r w:rsidR="00A56CE5" w:rsidRPr="00D15FDF">
        <w:t xml:space="preserve"> objavu zavr</w:t>
      </w:r>
      <w:r w:rsidR="009532A1" w:rsidRPr="00D15FDF">
        <w:t>šnog popisa, sve sukladno čl.</w:t>
      </w:r>
      <w:r w:rsidR="00A56CE5" w:rsidRPr="00D15FDF">
        <w:t xml:space="preserve"> 184. </w:t>
      </w:r>
      <w:r w:rsidR="009532A1" w:rsidRPr="00D15FDF">
        <w:t>SZ-a</w:t>
      </w:r>
      <w:r w:rsidR="00A56CE5" w:rsidRPr="00D15FDF">
        <w:t>.</w:t>
      </w:r>
      <w:r w:rsidR="00B76B6D" w:rsidRPr="00D15FDF">
        <w:t xml:space="preserve"> Stečajni</w:t>
      </w:r>
      <w:r w:rsidR="00A56CE5" w:rsidRPr="00D15FDF">
        <w:t xml:space="preserve"> upravitelj je objavi</w:t>
      </w:r>
      <w:r w:rsidR="00B76B6D" w:rsidRPr="00D15FDF">
        <w:t>o</w:t>
      </w:r>
      <w:r w:rsidR="00612BE8">
        <w:t xml:space="preserve"> završni diob</w:t>
      </w:r>
      <w:r w:rsidR="003B2BDE" w:rsidRPr="00D15FDF">
        <w:t xml:space="preserve">ni popis u </w:t>
      </w:r>
      <w:r w:rsidR="009532A1" w:rsidRPr="00D15FDF">
        <w:t>„Narodnim novinama“ broj</w:t>
      </w:r>
      <w:r w:rsidR="003B2BDE" w:rsidRPr="00D15FDF">
        <w:t xml:space="preserve"> </w:t>
      </w:r>
      <w:r w:rsidR="00A629FA">
        <w:t>84</w:t>
      </w:r>
      <w:r w:rsidR="00FC036D">
        <w:t>/16</w:t>
      </w:r>
      <w:r w:rsidR="0025741B" w:rsidRPr="00AC2C70">
        <w:t xml:space="preserve"> od </w:t>
      </w:r>
      <w:r w:rsidR="0025741B">
        <w:br/>
      </w:r>
      <w:r w:rsidR="00A629FA">
        <w:t>21. rujna</w:t>
      </w:r>
      <w:r w:rsidR="00FC036D">
        <w:t xml:space="preserve"> 2016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A629FA">
        <w:br/>
        <w:t>7. rujna</w:t>
      </w:r>
      <w:r w:rsidR="00FC036D">
        <w:t xml:space="preserve"> 2016</w:t>
      </w:r>
      <w:r w:rsidR="004C51CF" w:rsidRPr="00D15FDF">
        <w:t xml:space="preserve">. </w:t>
      </w:r>
      <w:r w:rsidR="00793C75" w:rsidRPr="00D15FDF">
        <w:t>N</w:t>
      </w:r>
      <w:r w:rsidR="00112800" w:rsidRPr="00D15FDF">
        <w:t xml:space="preserve">a završnom ročištu, skupština vjerovnika je jednoglasno prihvatila završno </w:t>
      </w:r>
      <w:r w:rsidR="00112800" w:rsidRPr="00D15FDF">
        <w:lastRenderedPageBreak/>
        <w:t>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A629FA">
        <w:t>4. siječnja 2017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B801B6">
        <w:t>1</w:t>
      </w:r>
      <w:r w:rsidR="003C09AF">
        <w:t>0</w:t>
      </w:r>
      <w:r w:rsidR="00B801B6">
        <w:t xml:space="preserve">. </w:t>
      </w:r>
      <w:r w:rsidR="003C09AF">
        <w:t>siječnja</w:t>
      </w:r>
      <w:r w:rsidR="00B801B6">
        <w:t xml:space="preserve"> </w:t>
      </w:r>
      <w:r w:rsidR="009E4C9E">
        <w:t xml:space="preserve"> </w:t>
      </w:r>
      <w:r w:rsidR="0071790D" w:rsidRPr="00D15FDF">
        <w:t>20</w:t>
      </w:r>
      <w:r w:rsidR="00112800" w:rsidRPr="00D15FDF">
        <w:t>1</w:t>
      </w:r>
      <w:r w:rsidR="003C09AF">
        <w:t>7</w:t>
      </w:r>
      <w:r w:rsidR="0071790D" w:rsidRPr="00D15FDF">
        <w:t>.</w:t>
      </w:r>
    </w:p>
    <w:p w:rsidRDefault="00B801B6" w:rsidP="003C09AF" w:rsidR="00B801B6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B801B6" w:rsidP="003C09AF" w:rsidR="00B801B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4278BF">
        <w:rPr>
          <w:rFonts w:hAnsi="Times New Roman" w:ascii="Times New Roman"/>
          <w:b w:val="false"/>
          <w:color w:val="auto"/>
          <w:szCs w:val="24"/>
        </w:rPr>
        <w:t>,v.r.</w:t>
      </w:r>
      <w:r w:rsidR="003C09A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3C09AF" w:rsidP="00A629FA" w:rsidR="003C09AF">
      <w:pPr>
        <w:jc w:val="both"/>
      </w:pPr>
    </w:p>
    <w:p w:rsidRDefault="003C09AF" w:rsidP="00A629FA" w:rsidR="003C09AF">
      <w:pPr>
        <w:jc w:val="both"/>
      </w:pP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278BF" w:rsidP="004E13E6" w:rsidR="004278B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278BF" w:rsidP="004E13E6" w:rsidR="004278BF">
      <w:pPr>
        <w:jc w:val="right"/>
      </w:pPr>
      <w:r>
        <w:t>ovlašteni službenik</w:t>
      </w:r>
    </w:p>
    <w:p w:rsidRDefault="004278BF" w:rsidP="004E13E6" w:rsidR="004278BF">
      <w:pPr>
        <w:jc w:val="right"/>
      </w:pPr>
      <w:r>
        <w:t>Katica Franjić</w:t>
      </w:r>
    </w:p>
    <w:p w:rsidRDefault="008F069B" w:rsidP="004278BF" w:rsidR="008F069B" w:rsidRPr="00D15FDF">
      <w:pPr>
        <w:pStyle w:val="Odlomakpopisa"/>
        <w:ind w:left="284"/>
      </w:pPr>
    </w:p>
    <w:p w:rsidRDefault="0071790D" w:rsidP="0071790D" w:rsidR="0071790D" w:rsidRPr="00D15FDF">
      <w:pPr>
        <w:jc w:val="both"/>
      </w:pPr>
    </w:p>
    <w:sectPr w:rsidSect="009E4C9E" w:rsidR="0071790D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9B2" w:rsidP="003079B2" w:rsidR="009E4C9E">
    <w:pPr>
      <w:pStyle w:val="Zaglavlje"/>
      <w:tabs>
        <w:tab w:pos="4536" w:val="clear"/>
        <w:tab w:pos="9072" w:val="clear"/>
        <w:tab w:pos="6662" w:val="left"/>
      </w:tabs>
    </w:pPr>
    <w:r>
      <w:t xml:space="preserve">                                                                                                       Poslovni broj: 67. St-893/13</w:t>
    </w: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A629FA">
      <w:t>893</w:t>
    </w:r>
    <w:r w:rsidR="00FC036D">
      <w:t>/</w:t>
    </w:r>
    <w:r w:rsidR="00A629FA">
      <w:t>13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3079B2"/>
    <w:rsid w:val="003323D1"/>
    <w:rsid w:val="003B2BDE"/>
    <w:rsid w:val="003C09AF"/>
    <w:rsid w:val="003D18E7"/>
    <w:rsid w:val="004278BF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8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8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Ležaić, OIB 93555053571;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Ležaić, OIB 93555053571;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 OIB 93555053571,RATIO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 OIB 93555053571,RATIO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2242</properties:Characters>
  <properties:Lines>68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2017-01-09T13:45:00Z</dcterms:created>
  <dc:creator>nradic</dc:creator>
  <cp:lastModifiedBy>Katica Franjić</cp:lastModifiedBy>
  <cp:lastPrinted>2017-01-10T08:22:00Z</cp:lastPrinted>
  <dcterms:modified xmlns:xsi="http://www.w3.org/2001/XMLSchema-instance" xsi:type="dcterms:W3CDTF">2017-01-10T08:23:00Z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