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3eb7" w14:paraId="0e93eb7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974ABB">
        <w:rPr>
          <w:sz w:val="24"/>
          <w:szCs w:val="24"/>
        </w:rPr>
        <w:t>70. St-846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 w:rsidRPr="009023D1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502A20" w:rsidRPr="00502A20">
        <w:t xml:space="preserve"> </w:t>
      </w:r>
      <w:r w:rsidR="00974ABB" w:rsidRPr="009023D1">
        <w:rPr>
          <w:sz w:val="24"/>
          <w:szCs w:val="24"/>
        </w:rPr>
        <w:t xml:space="preserve">EVOLVO MS d.o.o. </w:t>
      </w:r>
      <w:r w:rsidR="00502A20" w:rsidRPr="009023D1">
        <w:rPr>
          <w:sz w:val="24"/>
          <w:szCs w:val="24"/>
        </w:rPr>
        <w:t>OIB:</w:t>
      </w:r>
      <w:r w:rsidR="00005DFE" w:rsidRPr="009023D1">
        <w:rPr>
          <w:sz w:val="24"/>
          <w:szCs w:val="24"/>
        </w:rPr>
        <w:t xml:space="preserve"> 64624152571</w:t>
      </w:r>
      <w:r w:rsidR="00502A20" w:rsidRPr="009023D1">
        <w:rPr>
          <w:sz w:val="24"/>
          <w:szCs w:val="24"/>
        </w:rPr>
        <w:t xml:space="preserve">, Zagreb, </w:t>
      </w:r>
      <w:r w:rsidR="00974ABB" w:rsidRPr="009023D1">
        <w:rPr>
          <w:sz w:val="24"/>
          <w:szCs w:val="24"/>
        </w:rPr>
        <w:t>Marice Barić 7</w:t>
      </w:r>
      <w:r w:rsidR="00902652" w:rsidRPr="009023D1">
        <w:rPr>
          <w:sz w:val="24"/>
          <w:szCs w:val="24"/>
        </w:rPr>
        <w:t xml:space="preserve">, </w:t>
      </w:r>
      <w:r w:rsidR="00E23188" w:rsidRPr="009023D1">
        <w:rPr>
          <w:sz w:val="24"/>
          <w:szCs w:val="24"/>
        </w:rPr>
        <w:t>dana 10.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F1199C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9F6DE6" w:rsidRPr="009F6DE6">
        <w:t xml:space="preserve"> </w:t>
      </w:r>
      <w:r w:rsidR="00F1199C" w:rsidRPr="009023D1">
        <w:rPr>
          <w:sz w:val="24"/>
          <w:szCs w:val="24"/>
        </w:rPr>
        <w:t>Jadranko Sinković, OIB: 15333890447 Zagreb, Pilatušćak 31</w:t>
      </w:r>
      <w:r w:rsidR="00F1199C">
        <w:t xml:space="preserve"> </w:t>
      </w:r>
      <w:r w:rsidR="004474EA">
        <w:rPr>
          <w:sz w:val="24"/>
          <w:szCs w:val="24"/>
        </w:rPr>
        <w:t xml:space="preserve">u roku od 8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9023D1">
        <w:rPr>
          <w:sz w:val="24"/>
          <w:szCs w:val="24"/>
        </w:rPr>
        <w:t>-846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005DFE" w:rsidRPr="00005DFE">
        <w:rPr>
          <w:sz w:val="24"/>
          <w:szCs w:val="24"/>
        </w:rPr>
        <w:t>EVOLVO MS d.o.o. OIB: 64624152571, Zagreb, Marice Barić 7</w:t>
      </w:r>
      <w:r w:rsidR="00005DFE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CF0CC2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348AE">
        <w:rPr>
          <w:sz w:val="24"/>
        </w:rPr>
        <w:t xml:space="preserve">  10</w:t>
      </w:r>
      <w:r w:rsidR="00BC2F66">
        <w:rPr>
          <w:sz w:val="24"/>
        </w:rPr>
        <w:t>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F492C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F492C" w:rsidP="008C5BAA" w:rsidR="00CF492C" w:rsidRPr="00CF492C">
      <w:pPr>
        <w:jc w:val="right"/>
        <w:rPr>
          <w:sz w:val="24"/>
          <w:szCs w:val="24"/>
        </w:rPr>
      </w:pPr>
      <w:r w:rsidRPr="00CF492C">
        <w:rPr>
          <w:sz w:val="24"/>
          <w:szCs w:val="24"/>
        </w:rPr>
        <w:t>Za točnost otpravka-ovlašteni službenik:</w:t>
      </w:r>
    </w:p>
    <w:p w:rsidRDefault="00CF492C" w:rsidP="008C5BAA" w:rsidR="00CF492C" w:rsidRPr="00CF492C">
      <w:pPr>
        <w:jc w:val="right"/>
        <w:rPr>
          <w:sz w:val="24"/>
          <w:szCs w:val="24"/>
        </w:rPr>
      </w:pPr>
      <w:r w:rsidRPr="00CF492C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A7E9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F1338">
      <w:rPr>
        <w:sz w:val="24"/>
        <w:szCs w:val="24"/>
      </w:rPr>
      <w:t>84</w:t>
    </w:r>
    <w:r w:rsidR="009023D1">
      <w:rPr>
        <w:sz w:val="24"/>
        <w:szCs w:val="24"/>
      </w:rPr>
      <w:t>6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DFE"/>
    <w:rsid w:val="00007CDD"/>
    <w:rsid w:val="00010311"/>
    <w:rsid w:val="00015F1B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85DFE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0F1338"/>
    <w:rsid w:val="001048F4"/>
    <w:rsid w:val="001127E4"/>
    <w:rsid w:val="00135A44"/>
    <w:rsid w:val="0013643E"/>
    <w:rsid w:val="00136566"/>
    <w:rsid w:val="00140662"/>
    <w:rsid w:val="00142870"/>
    <w:rsid w:val="00143F05"/>
    <w:rsid w:val="001441A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2668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400A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64C7C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C48DD"/>
    <w:rsid w:val="003D0080"/>
    <w:rsid w:val="003D100F"/>
    <w:rsid w:val="003D5473"/>
    <w:rsid w:val="003E695B"/>
    <w:rsid w:val="003E6FAF"/>
    <w:rsid w:val="003E77B6"/>
    <w:rsid w:val="003F24EC"/>
    <w:rsid w:val="003F77AC"/>
    <w:rsid w:val="00410869"/>
    <w:rsid w:val="00423A40"/>
    <w:rsid w:val="00426703"/>
    <w:rsid w:val="0043613B"/>
    <w:rsid w:val="004474EA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67D5"/>
    <w:rsid w:val="004973C8"/>
    <w:rsid w:val="004A58DD"/>
    <w:rsid w:val="004B05E8"/>
    <w:rsid w:val="004B13ED"/>
    <w:rsid w:val="004B40C9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C59"/>
    <w:rsid w:val="00500D56"/>
    <w:rsid w:val="00502A20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0687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2B1C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163E4"/>
    <w:rsid w:val="00631D2D"/>
    <w:rsid w:val="006462E1"/>
    <w:rsid w:val="00667C76"/>
    <w:rsid w:val="00683F41"/>
    <w:rsid w:val="006868A5"/>
    <w:rsid w:val="006A1915"/>
    <w:rsid w:val="006A4E6C"/>
    <w:rsid w:val="006B2630"/>
    <w:rsid w:val="006B466D"/>
    <w:rsid w:val="006B5CBF"/>
    <w:rsid w:val="006B70FB"/>
    <w:rsid w:val="006C1967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5C47"/>
    <w:rsid w:val="007673A6"/>
    <w:rsid w:val="00767B74"/>
    <w:rsid w:val="00772DC7"/>
    <w:rsid w:val="00774A8A"/>
    <w:rsid w:val="007862A3"/>
    <w:rsid w:val="00793CFC"/>
    <w:rsid w:val="007A03BE"/>
    <w:rsid w:val="007A1998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1806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3D1"/>
    <w:rsid w:val="00902652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74ABB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9F6DE6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26EA"/>
    <w:rsid w:val="00A839C3"/>
    <w:rsid w:val="00A87583"/>
    <w:rsid w:val="00A93D80"/>
    <w:rsid w:val="00A9669C"/>
    <w:rsid w:val="00AA68BD"/>
    <w:rsid w:val="00AA6E6D"/>
    <w:rsid w:val="00AA778B"/>
    <w:rsid w:val="00AA7E92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48AE"/>
    <w:rsid w:val="00B35394"/>
    <w:rsid w:val="00B62825"/>
    <w:rsid w:val="00B64A95"/>
    <w:rsid w:val="00B651CD"/>
    <w:rsid w:val="00B6614F"/>
    <w:rsid w:val="00B736F4"/>
    <w:rsid w:val="00B74DEA"/>
    <w:rsid w:val="00B807E0"/>
    <w:rsid w:val="00B830A6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492C"/>
    <w:rsid w:val="00CF5910"/>
    <w:rsid w:val="00CF7F45"/>
    <w:rsid w:val="00D00A59"/>
    <w:rsid w:val="00D06043"/>
    <w:rsid w:val="00D13293"/>
    <w:rsid w:val="00D1480C"/>
    <w:rsid w:val="00D1512B"/>
    <w:rsid w:val="00D25DB7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3343"/>
    <w:rsid w:val="00E14F12"/>
    <w:rsid w:val="00E21185"/>
    <w:rsid w:val="00E23188"/>
    <w:rsid w:val="00E23DAA"/>
    <w:rsid w:val="00E25B65"/>
    <w:rsid w:val="00E37B73"/>
    <w:rsid w:val="00E42EF0"/>
    <w:rsid w:val="00E44A87"/>
    <w:rsid w:val="00E51E64"/>
    <w:rsid w:val="00E52B02"/>
    <w:rsid w:val="00E626C9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065DA"/>
    <w:rsid w:val="00F1199C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3147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F4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9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92C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9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9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F4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9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92C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9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9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St-846/2018</izvorni_sadrzaj>
    <derivirana_varijabla naziv="DomainObject.Predmet.OznakaBroj_1">St-846/2018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EVOLVO MS d.o.o.</izvorni_sadrzaj>
    <derivirana_varijabla naziv="DomainObject.Predmet.ProtustrankaFormated_1">  EVOLVO MS d.o.o.</derivirana_varijabla>
  </DomainObject.Predmet.ProtustrankaFormated>
  <DomainObject.Predmet.ProtustrankaFormatedOIB>
    <izvorni_sadrzaj>  EVOLVO MS d.o.o., OIB 64624152571</izvorni_sadrzaj>
    <derivirana_varijabla naziv="DomainObject.Predmet.ProtustrankaFormatedOIB_1">  EVOLVO MS d.o.o., OIB 64624152571</derivirana_varijabla>
  </DomainObject.Predmet.ProtustrankaFormatedOIB>
  <DomainObject.Predmet.ProtustrankaFormatedWithAdress>
    <izvorni_sadrzaj> EVOLVO MS d.o.o., Marice Barić 7, 10000 Zagreb</izvorni_sadrzaj>
    <derivirana_varijabla naziv="DomainObject.Predmet.ProtustrankaFormatedWithAdress_1"> EVOLVO MS d.o.o., Marice Barić 7, 10000 Zagreb</derivirana_varijabla>
  </DomainObject.Predmet.ProtustrankaFormatedWithAdress>
  <DomainObject.Predmet.ProtustrankaFormatedWithAdressOIB>
    <izvorni_sadrzaj> EVOLVO MS d.o.o., OIB 64624152571, Marice Barić 7, 10000 Zagreb</izvorni_sadrzaj>
    <derivirana_varijabla naziv="DomainObject.Predmet.ProtustrankaFormatedWithAdressOIB_1"> EVOLVO MS d.o.o., OIB 64624152571, Marice Barić 7, 10000 Zagreb</derivirana_varijabla>
  </DomainObject.Predmet.ProtustrankaFormatedWithAdressOIB>
  <DomainObject.Predmet.ProtustrankaWithAdress>
    <izvorni_sadrzaj>EVOLVO MS d.o.o. Marice Barić 7, 10000 Zagreb</izvorni_sadrzaj>
    <derivirana_varijabla naziv="DomainObject.Predmet.ProtustrankaWithAdress_1">EVOLVO MS d.o.o. Marice Barić 7, 10000 Zagreb</derivirana_varijabla>
  </DomainObject.Predmet.ProtustrankaWithAdress>
  <DomainObject.Predmet.ProtustrankaWithAdressOIB>
    <izvorni_sadrzaj>EVOLVO MS d.o.o., OIB 64624152571, Marice Barić 7, 10000 Zagreb</izvorni_sadrzaj>
    <derivirana_varijabla naziv="DomainObject.Predmet.ProtustrankaWithAdressOIB_1">EVOLVO MS d.o.o., OIB 64624152571, Marice Barić 7, 10000 Zagreb</derivirana_varijabla>
  </DomainObject.Predmet.ProtustrankaWithAdressOIB>
  <DomainObject.Predmet.ProtustrankaNazivFormated>
    <izvorni_sadrzaj>EVOLVO MS d.o.o.</izvorni_sadrzaj>
    <derivirana_varijabla naziv="DomainObject.Predmet.ProtustrankaNazivFormated_1">EVOLVO MS d.o.o.</derivirana_varijabla>
  </DomainObject.Predmet.ProtustrankaNazivFormated>
  <DomainObject.Predmet.ProtustrankaNazivFormatedOIB>
    <izvorni_sadrzaj>EVOLVO MS d.o.o., OIB 64624152571</izvorni_sadrzaj>
    <derivirana_varijabla naziv="DomainObject.Predmet.ProtustrankaNazivFormatedOIB_1">EVOLVO MS d.o.o., OIB 64624152571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Jadranko Sinković</izvorni_sadrzaj>
    <derivirana_varijabla naziv="DomainObject.Predmet.StrankaFormated_1">  FINA Regionalni centar Zagreb; Jadranko Sinković</derivirana_varijabla>
  </DomainObject.Predmet.StrankaFormated>
  <DomainObject.Predmet.StrankaFormatedOIB>
    <izvorni_sadrzaj>  FINA Regionalni centar Zagreb, OIB 85821130368; Jadranko Sinković, OIB 15333890447</izvorni_sadrzaj>
    <derivirana_varijabla naziv="DomainObject.Predmet.StrankaFormatedOIB_1">  FINA Regionalni centar Zagreb, OIB 85821130368; Jadranko Sinković, OIB 15333890447</derivirana_varijabla>
  </DomainObject.Predmet.StrankaFormatedOIB>
  <DomainObject.Predmet.StrankaFormatedWithAdress>
    <izvorni_sadrzaj> FINA Regionalni centar Zagreb, Trg svibanjskih žrtava 1995. 1, 10000 Zagreb; Jadranko Sinković, Pilatušćak 31, 10000 Zagreb</izvorni_sadrzaj>
    <derivirana_varijabla naziv="DomainObject.Predmet.StrankaFormatedWithAdress_1"> FINA Regionalni centar Zagreb, Trg svibanjskih žrtava 1995. 1, 10000 Zagreb; Jadranko Sinković, Pilatušćak 31, 10000 Zagreb</derivirana_varijabla>
  </DomainObject.Predmet.StrankaFormatedWithAdress>
  <DomainObject.Predmet.StrankaFormatedWithAdressOIB>
    <izvorni_sadrzaj> FINA Regionalni centar Zagreb, OIB 85821130368, Trg svibanjskih žrtava 1995. 1, 10000 Zagreb; Jadranko Sinković, OIB 15333890447, Pilatušćak 31, 10000 Zagreb</izvorni_sadrzaj>
    <derivirana_varijabla naziv="DomainObject.Predmet.StrankaFormatedWithAdressOIB_1"> FINA Regionalni centar Zagreb, OIB 85821130368, Trg svibanjskih žrtava 1995. 1, 10000 Zagreb; Jadranko Sinković, OIB 15333890447, Pilatušćak 31, 10000 Zagreb</derivirana_varijabla>
  </DomainObject.Predmet.StrankaFormatedWithAdressOIB>
  <DomainObject.Predmet.StrankaWithAdress>
    <izvorni_sadrzaj>FINA Regionalni centar Zagreb Trg svibanjskih žrtava 1995. 1,10000 Zagreb,Jadranko Sinković Pilatušćak 31,10000 Zagreb</izvorni_sadrzaj>
    <derivirana_varijabla naziv="DomainObject.Predmet.StrankaWithAdress_1">FINA Regionalni centar Zagreb Trg svibanjskih žrtava 1995. 1,10000 Zagreb,Jadranko Sinković Pilatušćak 31,10000 Zagreb</derivirana_varijabla>
  </DomainObject.Predmet.StrankaWithAdress>
  <DomainObject.Predmet.StrankaWithAdressOIB>
    <izvorni_sadrzaj>FINA Regionalni centar Zagreb, OIB 85821130368, Trg svibanjskih žrtava 1995. 1,10000 Zagreb,Jadranko Sinković, OIB 15333890447, Pilatušćak 31,10000 Zagreb</izvorni_sadrzaj>
    <derivirana_varijabla naziv="DomainObject.Predmet.StrankaWithAdressOIB_1">FINA Regionalni centar Zagreb, OIB 85821130368, Trg svibanjskih žrtava 1995. 1,10000 Zagreb,Jadranko Sinković, OIB 15333890447, Pilatušćak 31,10000 Zagreb</derivirana_varijabla>
  </DomainObject.Predmet.StrankaWithAdressOIB>
  <DomainObject.Predmet.StrankaNazivFormated>
    <izvorni_sadrzaj>FINA Regionalni centar Zagreb,Jadranko Sinković</izvorni_sadrzaj>
    <derivirana_varijabla naziv="DomainObject.Predmet.StrankaNazivFormated_1">FINA Regionalni centar Zagreb,Jadranko Sinković</derivirana_varijabla>
  </DomainObject.Predmet.StrankaNazivFormated>
  <DomainObject.Predmet.StrankaNazivFormatedOIB>
    <izvorni_sadrzaj>FINA Regionalni centar Zagreb, OIB 85821130368,Jadranko Sinković, OIB 15333890447</izvorni_sadrzaj>
    <derivirana_varijabla naziv="DomainObject.Predmet.StrankaNazivFormatedOIB_1">FINA Regionalni centar Zagreb, OIB 85821130368,Jadranko Sinković, OIB 15333890447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Jadranko Sinković</item>
    </izvorni_sadrzaj>
    <derivirana_varijabla naziv="DomainObject.Predmet.StrankaListFormated_1">
      <item>FINA Regionalni centar Zagreb</item>
      <item>Jadranko Sinković</item>
    </derivirana_varijabla>
  </DomainObject.Predmet.StrankaListFormated>
  <DomainObject.Predmet.StrankaListFormatedOIB>
    <izvorni_sadrzaj>
      <item>FINA Regionalni centar Zagreb, OIB 85821130368</item>
      <item>Jadranko Sinković, OIB 15333890447</item>
    </izvorni_sadrzaj>
    <derivirana_varijabla naziv="DomainObject.Predmet.StrankaListFormatedOIB_1">
      <item>FINA Regionalni centar Zagreb, OIB 85821130368</item>
      <item>Jadranko Sinković, OIB 15333890447</item>
    </derivirana_varijabla>
  </DomainObject.Predmet.StrankaListFormatedOIB>
  <DomainObject.Predmet.StrankaListFormatedWithAdress>
    <izvorni_sadrzaj>
      <item>FINA Regionalni centar Zagreb, Trg svibanjskih žrtava 1995. 1, 10000 Zagreb</item>
      <item>Jadranko Sinković, Pilatušćak 31, 10000 Zagreb</item>
    </izvorni_sadrzaj>
    <derivirana_varijabla naziv="DomainObject.Predmet.StrankaListFormatedWithAdress_1">
      <item>FINA Regionalni centar Zagreb, Trg svibanjskih žrtava 1995. 1, 10000 Zagreb</item>
      <item>Jadranko Sinković, Pilatušćak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Jadranko Sinković, OIB 15333890447, Pilatušćak 31, 10000 Zagreb</item>
    </izvorni_sadrzaj>
    <derivirana_varijabla naziv="DomainObject.Predmet.StrankaListFormatedWithAdressOIB_1">
      <item>FINA Regionalni centar Zagreb, OIB 85821130368, Trg svibanjskih žrtava 1995. 1, 10000 Zagreb</item>
      <item>Jadranko Sinković, OIB 15333890447, Pilatušćak 31, 10000 Zagreb</item>
    </derivirana_varijabla>
  </DomainObject.Predmet.StrankaListFormatedWithAdressOIB>
  <DomainObject.Predmet.StrankaListNazivFormated>
    <izvorni_sadrzaj>
      <item>FINA Regionalni centar Zagreb</item>
      <item>Jadranko Sinković</item>
    </izvorni_sadrzaj>
    <derivirana_varijabla naziv="DomainObject.Predmet.StrankaListNazivFormated_1">
      <item>FINA Regionalni centar Zagreb</item>
      <item>Jadranko Sinković</item>
    </derivirana_varijabla>
  </DomainObject.Predmet.StrankaListNazivFormated>
  <DomainObject.Predmet.StrankaListNazivFormatedOIB>
    <izvorni_sadrzaj>
      <item>FINA Regionalni centar Zagreb, OIB 85821130368</item>
      <item>Jadranko Sinković, OIB 15333890447</item>
    </izvorni_sadrzaj>
    <derivirana_varijabla naziv="DomainObject.Predmet.StrankaListNazivFormatedOIB_1">
      <item>FINA Regionalni centar Zagreb, OIB 85821130368</item>
      <item>Jadranko Sinković, OIB 15333890447</item>
    </derivirana_varijabla>
  </DomainObject.Predmet.StrankaListNazivFormatedOIB>
  <DomainObject.Predmet.ProtuStrankaListFormated>
    <izvorni_sadrzaj>
      <item>EVOLVO MS d.o.o.</item>
    </izvorni_sadrzaj>
    <derivirana_varijabla naziv="DomainObject.Predmet.ProtuStrankaListFormated_1">
      <item>EVOLVO MS d.o.o.</item>
    </derivirana_varijabla>
  </DomainObject.Predmet.ProtuStrankaListFormated>
  <DomainObject.Predmet.ProtuStrankaListFormatedOIB>
    <izvorni_sadrzaj>
      <item>EVOLVO MS d.o.o., OIB 64624152571</item>
    </izvorni_sadrzaj>
    <derivirana_varijabla naziv="DomainObject.Predmet.ProtuStrankaListFormatedOIB_1">
      <item>EVOLVO MS d.o.o., OIB 64624152571</item>
    </derivirana_varijabla>
  </DomainObject.Predmet.ProtuStrankaListFormatedOIB>
  <DomainObject.Predmet.ProtuStrankaListFormatedWithAdress>
    <izvorni_sadrzaj>
      <item>EVOLVO MS d.o.o., Marice Barić 7, 10000 Zagreb</item>
    </izvorni_sadrzaj>
    <derivirana_varijabla naziv="DomainObject.Predmet.ProtuStrankaListFormatedWithAdress_1">
      <item>EVOLVO MS d.o.o., Marice Barić 7, 10000 Zagreb</item>
    </derivirana_varijabla>
  </DomainObject.Predmet.ProtuStrankaListFormatedWithAdress>
  <DomainObject.Predmet.ProtuStrankaListFormatedWithAdressOIB>
    <izvorni_sadrzaj>
      <item>EVOLVO MS d.o.o., OIB 64624152571, Marice Barić 7, 10000 Zagreb</item>
    </izvorni_sadrzaj>
    <derivirana_varijabla naziv="DomainObject.Predmet.ProtuStrankaListFormatedWithAdressOIB_1">
      <item>EVOLVO MS d.o.o., OIB 64624152571, Marice Barić 7, 10000 Zagreb</item>
    </derivirana_varijabla>
  </DomainObject.Predmet.ProtuStrankaListFormatedWithAdressOIB>
  <DomainObject.Predmet.ProtuStrankaListNazivFormated>
    <izvorni_sadrzaj>
      <item>EVOLVO MS d.o.o.</item>
    </izvorni_sadrzaj>
    <derivirana_varijabla naziv="DomainObject.Predmet.ProtuStrankaListNazivFormated_1">
      <item>EVOLVO MS d.o.o.</item>
    </derivirana_varijabla>
  </DomainObject.Predmet.ProtuStrankaListNazivFormated>
  <DomainObject.Predmet.ProtuStrankaListNazivFormatedOIB>
    <izvorni_sadrzaj>
      <item>EVOLVO MS d.o.o., OIB 64624152571</item>
    </izvorni_sadrzaj>
    <derivirana_varijabla naziv="DomainObject.Predmet.ProtuStrankaListNazivFormatedOIB_1">
      <item>EVOLVO MS d.o.o., OIB 64624152571</item>
    </derivirana_varijabla>
  </DomainObject.Predmet.ProtuStrankaListNazivFormatedOIB>
  <DomainObject.Predmet.OstaliListFormated>
    <izvorni_sadrzaj>
      <item>Jadranko Sinković</item>
    </izvorni_sadrzaj>
    <derivirana_varijabla naziv="DomainObject.Predmet.OstaliListFormated_1">
      <item>Jadranko Sinković</item>
    </derivirana_varijabla>
  </DomainObject.Predmet.OstaliListFormated>
  <DomainObject.Predmet.OstaliListFormatedOIB>
    <izvorni_sadrzaj>
      <item>Jadranko Sinković, OIB 15333890447</item>
    </izvorni_sadrzaj>
    <derivirana_varijabla naziv="DomainObject.Predmet.OstaliListFormatedOIB_1">
      <item>Jadranko Sinković, OIB 15333890447</item>
    </derivirana_varijabla>
  </DomainObject.Predmet.OstaliListFormatedOIB>
  <DomainObject.Predmet.OstaliListFormatedWithAdress>
    <izvorni_sadrzaj>
      <item>Jadranko Sinković, Pilatušćak 31, 10000 Zagreb</item>
    </izvorni_sadrzaj>
    <derivirana_varijabla naziv="DomainObject.Predmet.OstaliListFormatedWithAdress_1">
      <item>Jadranko Sinković, Pilatušćak 31, 10000 Zagreb</item>
    </derivirana_varijabla>
  </DomainObject.Predmet.OstaliListFormatedWithAdress>
  <DomainObject.Predmet.OstaliListFormatedWithAdressOIB>
    <izvorni_sadrzaj>
      <item>Jadranko Sinković, OIB 15333890447, Pilatušćak 31, 10000 Zagreb</item>
    </izvorni_sadrzaj>
    <derivirana_varijabla naziv="DomainObject.Predmet.OstaliListFormatedWithAdressOIB_1">
      <item>Jadranko Sinković, OIB 15333890447, Pilatušćak 31, 10000 Zagreb</item>
    </derivirana_varijabla>
  </DomainObject.Predmet.OstaliListFormatedWithAdressOIB>
  <DomainObject.Predmet.OstaliListNazivFormated>
    <izvorni_sadrzaj>
      <item>Jadranko Sinković</item>
    </izvorni_sadrzaj>
    <derivirana_varijabla naziv="DomainObject.Predmet.OstaliListNazivFormated_1">
      <item>Jadranko Sinković</item>
    </derivirana_varijabla>
  </DomainObject.Predmet.OstaliListNazivFormated>
  <DomainObject.Predmet.OstaliListNazivFormatedOIB>
    <izvorni_sadrzaj>
      <item>Jadranko Sinković, OIB 15333890447</item>
    </izvorni_sadrzaj>
    <derivirana_varijabla naziv="DomainObject.Predmet.OstaliListNazivFormatedOIB_1">
      <item>Jadranko Sinković, OIB 15333890447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EVOLVO MS d.o.o.</izvorni_sadrzaj>
    <derivirana_varijabla naziv="DomainObject.Predmet.ProtustrankaIDrugi_1">EVOLVO MS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EVOLVO MS d.o.o., OIB 64624152571, Marice Barić 7, 10000 Zagreb</izvorni_sadrzaj>
    <derivirana_varijabla naziv="DomainObject.Predmet.ProtustrankaIDrugiAdressOIB_1">EVOLVO MS d.o.o., OIB 64624152571, Marice Barić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EVOLVO MS d.o.o.</item>
      <item>FINA Regionalni centar Zagreb</item>
      <item>Jadranko Sinković</item>
      <item>Jadranko Sinković</item>
    </izvorni_sadrzaj>
    <derivirana_varijabla naziv="DomainObject.Predmet.SudioniciListNaziv_1">
      <item>EVOLVO MS d.o.o.</item>
      <item>FINA Regionalni centar Zagreb</item>
      <item>Jadranko Sinković</item>
      <item>Jadranko Sinković</item>
    </derivirana_varijabla>
  </DomainObject.Predmet.SudioniciListNaziv>
  <DomainObject.Predmet.SudioniciListAdressOIB>
    <izvorni_sadrzaj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izvorni_sadrzaj>
    <derivirana_varijabla naziv="DomainObject.Predmet.SudioniciListAdressOIB_1">
      <item>EVOLVO MS d.o.o., OIB 64624152571, Marice Barić 7,10000 Zagreb</item>
      <item>FINA Regionalni centar Zagreb, OIB 85821130368, Trg svibanjskih žrtava 1995. 1,10000 Zagreb</item>
      <item>Jadranko Sinković, OIB 15333890447, Pilatušćak 31,10000 Zagreb</item>
      <item>Jadranko Sinković, OIB 15333890447, Pilatušćak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64624152571</item>
      <item>, OIB 85821130368</item>
      <item>, OIB 15333890447</item>
      <item>, OIB 15333890447</item>
    </izvorni_sadrzaj>
    <derivirana_varijabla naziv="DomainObject.Predmet.SudioniciListNazivOIB_1">
      <item>, OIB 64624152571</item>
      <item>, OIB 85821130368</item>
      <item>, OIB 15333890447</item>
      <item>, OIB 15333890447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2904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2018-04-10T09:20:00Z</dcterms:created>
  <dc:creator>ilukac</dc:creator>
  <cp:lastModifiedBy>Gordana Cvitković</cp:lastModifiedBy>
  <cp:lastPrinted>2018-04-10T09:20:00Z</cp:lastPrinted>
  <dcterms:modified xmlns:xsi="http://www.w3.org/2001/XMLSchema-instance" xsi:type="dcterms:W3CDTF">2018-04-11T08:58:00Z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St-846-18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