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8d746" w14:paraId="8c8d746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C15559">
        <w:t>2114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7672DA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C15559">
        <w:t>Labirint-Projekt d.o.o., Zagreb, Martićeva 14/E, OIB 06742770056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C15559">
        <w:t>1. veljače</w:t>
      </w:r>
      <w:r>
        <w:t xml:space="preserve"> 2018</w:t>
      </w:r>
      <w:r w:rsidR="00514EDC" w:rsidRPr="00692A21">
        <w:t xml:space="preserve">. godine  </w:t>
      </w:r>
      <w:r w:rsidR="007672DA">
        <w:t xml:space="preserve"> </w:t>
      </w:r>
    </w:p>
    <w:p w:rsidRDefault="009B4542" w:rsidP="00A52F03" w:rsidR="009B4542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C15559">
        <w:t>Labirint-Projekt d.o.o., Zagreb, Martićeva 14/E, OIB 06742770056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C15559">
        <w:t>1. veljače</w:t>
      </w:r>
      <w:r w:rsidR="00307C60" w:rsidRPr="00307C60">
        <w:t xml:space="preserve"> 2018</w:t>
      </w:r>
      <w:r w:rsidR="005A56DF">
        <w:t xml:space="preserve">. godine u </w:t>
      </w:r>
      <w:r w:rsidR="00307C60">
        <w:t>1</w:t>
      </w:r>
      <w:r w:rsidR="002E1BB8">
        <w:t>5</w:t>
      </w:r>
      <w:r w:rsidR="00307C60">
        <w:t>,0</w:t>
      </w:r>
      <w:r w:rsidR="00FB3694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C15559">
        <w:t>Goran Jujnović Lučić, Zagreb, Strojarska cesta 20/XXII, OIB 62461289936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9B4542">
        <w:t xml:space="preserve">dužnikom </w:t>
      </w:r>
      <w:r w:rsidR="00C15559">
        <w:t>Labirint-Projekt d.o.o., Zagreb, Martićeva 14/E, OIB 06742770056</w:t>
      </w:r>
      <w:r w:rsidR="008C5EB2">
        <w:t xml:space="preserve">, s danom </w:t>
      </w:r>
      <w:r w:rsidR="00C15559">
        <w:t>1. veljače</w:t>
      </w:r>
      <w:r w:rsidR="001A178B">
        <w:t xml:space="preserve"> 2018.</w:t>
      </w:r>
      <w:r w:rsidR="008C5EB2">
        <w:t xml:space="preserve">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212940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C15559">
        <w:t>Labirint-Projekt d.o.o., Zagreb, Martićeva 14/E, OIB 06742770056</w:t>
      </w:r>
      <w:r>
        <w:t>, će biti brisan iz sudskog registra ovog suda.</w:t>
      </w:r>
    </w:p>
    <w:p w:rsidRDefault="00040FC2" w:rsidP="00040FC2" w:rsidR="00040FC2">
      <w:pPr>
        <w:pStyle w:val="Odlomakpopisa"/>
      </w:pPr>
    </w:p>
    <w:p w:rsidRDefault="00040FC2" w:rsidP="00040FC2" w:rsidR="00040FC2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C15559" w:rsidP="00C15559" w:rsidR="00C15559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4. ožujka</w:t>
      </w:r>
      <w:r w:rsidRPr="00784514">
        <w:t xml:space="preserve"> 2016. prijedlog za otvaranje stečajnog postupka nad dužnikom </w:t>
      </w:r>
      <w:r>
        <w:t>Labirint-Projekt d.o.o., Zagreb, Martićeva 14/E, OIB 06742770056</w:t>
      </w:r>
      <w:r w:rsidRPr="00784514">
        <w:t xml:space="preserve">. </w:t>
      </w:r>
    </w:p>
    <w:p w:rsidRDefault="00C15559" w:rsidP="00C15559" w:rsidR="00C15559" w:rsidRPr="00784514">
      <w:pPr>
        <w:ind w:firstLine="708"/>
        <w:jc w:val="both"/>
      </w:pPr>
      <w:r w:rsidRPr="00784514">
        <w:t xml:space="preserve"> </w:t>
      </w:r>
    </w:p>
    <w:p w:rsidRDefault="00C15559" w:rsidP="00C15559" w:rsidR="00C15559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</w:t>
      </w:r>
      <w:r>
        <w:t xml:space="preserve"> 104/17,</w:t>
      </w:r>
      <w:r w:rsidRPr="00784514">
        <w:t xml:space="preserve">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1043 </w:t>
      </w:r>
      <w:r w:rsidRPr="00784514">
        <w:t xml:space="preserve">dana, u ukupnom iznosu od </w:t>
      </w:r>
      <w:r>
        <w:t>45.260,17</w:t>
      </w:r>
      <w:r w:rsidRPr="00784514">
        <w:t xml:space="preserve"> kn, te da dužnik ima </w:t>
      </w:r>
      <w:r>
        <w:t>jednog zaposlenog</w:t>
      </w:r>
      <w:r w:rsidRPr="00784514">
        <w:t xml:space="preserve">. </w:t>
      </w:r>
    </w:p>
    <w:p w:rsidRDefault="00C15559" w:rsidP="00C15559" w:rsidR="00C15559" w:rsidRPr="00784514">
      <w:pPr>
        <w:ind w:firstLine="708"/>
        <w:jc w:val="both"/>
      </w:pPr>
      <w:r w:rsidRPr="00784514">
        <w:t xml:space="preserve"> </w:t>
      </w:r>
    </w:p>
    <w:p w:rsidRDefault="00C15559" w:rsidP="00C15559" w:rsidR="00C15559" w:rsidRPr="00784514">
      <w:pPr>
        <w:ind w:firstLine="708"/>
        <w:jc w:val="both"/>
      </w:pPr>
      <w:r w:rsidRPr="00784514">
        <w:t>Rješenjem ovog suda posl.br. 4 St-</w:t>
      </w:r>
      <w:r>
        <w:t>2114</w:t>
      </w:r>
      <w:r w:rsidRPr="00784514">
        <w:t xml:space="preserve">/16 od </w:t>
      </w:r>
      <w:r>
        <w:t>22. svibnja</w:t>
      </w:r>
      <w:r w:rsidRPr="00784514">
        <w:t xml:space="preserve"> 2017. godine pokrenut je prethodni postupak radi utvrđivanja pretpostavki za otvaranje stečajnoga postupka nad dužnikom,  te je ujedno određeno ročište radi očitovanja o prijedlogu za otvaranje stečajnoga postupka za dan </w:t>
      </w:r>
      <w:r>
        <w:t>31. kolovoza</w:t>
      </w:r>
      <w:r w:rsidRPr="00784514">
        <w:t xml:space="preserve"> 2017. godine. </w:t>
      </w:r>
    </w:p>
    <w:p w:rsidRDefault="00C15559" w:rsidP="00C15559" w:rsidR="00C15559" w:rsidRPr="00784514">
      <w:pPr>
        <w:jc w:val="both"/>
      </w:pPr>
    </w:p>
    <w:p w:rsidRDefault="00C15559" w:rsidP="00C15559" w:rsidR="00C15559" w:rsidRPr="00784514">
      <w:pPr>
        <w:ind w:firstLine="708"/>
        <w:jc w:val="both"/>
      </w:pPr>
      <w:r>
        <w:t>Podnescima</w:t>
      </w:r>
      <w:r w:rsidRPr="00784514">
        <w:t xml:space="preserve"> od </w:t>
      </w:r>
      <w:r>
        <w:t>23. svibnja</w:t>
      </w:r>
      <w:r w:rsidRPr="00784514">
        <w:t xml:space="preserve"> 2017. godine</w:t>
      </w:r>
      <w:r>
        <w:t xml:space="preserve"> i 4. rujna 2017. godine</w:t>
      </w:r>
      <w:r w:rsidRPr="00784514">
        <w:t xml:space="preserve"> FINA je izvijestila sud da ostaje kod </w:t>
      </w:r>
      <w:r>
        <w:t xml:space="preserve">navoda iz </w:t>
      </w:r>
      <w:r w:rsidRPr="00784514">
        <w:t xml:space="preserve">prijedloga za otvaranje stečajnog postupka. </w:t>
      </w:r>
    </w:p>
    <w:p w:rsidRDefault="00C15559" w:rsidP="00C15559" w:rsidR="00C15559" w:rsidRPr="00784514">
      <w:pPr>
        <w:ind w:firstLine="708"/>
        <w:jc w:val="both"/>
      </w:pPr>
    </w:p>
    <w:p w:rsidRDefault="00C15559" w:rsidP="00C15559" w:rsidR="00C15559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31. kolovoza</w:t>
      </w:r>
      <w:r w:rsidRPr="00784514">
        <w:t xml:space="preserve"> 2017. godine, niti na ročište radi rasprave o pretpostavkama za otvaranje stečajnog postupka od </w:t>
      </w:r>
      <w:r>
        <w:t>30. studenog</w:t>
      </w:r>
      <w:r w:rsidRPr="00784514">
        <w:t xml:space="preserve"> 2017. godine, nisu pristupili niti predlagatelj, niti dužnik, niti zakonski zastupnik dužnika, a niti je dužnik postupio po zaključku suda od </w:t>
      </w:r>
      <w:r>
        <w:t>22. svibnja</w:t>
      </w:r>
      <w:r w:rsidRPr="00784514">
        <w:t xml:space="preserve"> 2017. godine da dostavi sudu popis imovine i obveza dužnika.</w:t>
      </w:r>
    </w:p>
    <w:p w:rsidRDefault="00C15559" w:rsidP="00C15559" w:rsidR="00C15559" w:rsidRPr="00784514">
      <w:pPr>
        <w:ind w:firstLine="708"/>
        <w:jc w:val="both"/>
      </w:pPr>
    </w:p>
    <w:p w:rsidRDefault="00C15559" w:rsidP="00C15559" w:rsidR="00C15559" w:rsidRPr="00784514">
      <w:pPr>
        <w:ind w:firstLine="708"/>
        <w:jc w:val="both"/>
      </w:pPr>
      <w:r w:rsidRPr="00784514">
        <w:t xml:space="preserve">Sud je zaključkom od </w:t>
      </w:r>
      <w:r>
        <w:t>31. kolovoza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C15559" w:rsidP="00C15559" w:rsidR="00C15559" w:rsidRPr="00784514">
      <w:pPr>
        <w:ind w:firstLine="708"/>
        <w:jc w:val="both"/>
      </w:pPr>
    </w:p>
    <w:p w:rsidRDefault="00C15559" w:rsidP="00C15559" w:rsidR="00C15559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22 i 23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5. rujna</w:t>
      </w:r>
      <w:r w:rsidRPr="00784514">
        <w:t xml:space="preserve"> 2017. godine (list </w:t>
      </w:r>
      <w:r>
        <w:t>27</w:t>
      </w:r>
      <w:r w:rsidRPr="00784514">
        <w:t xml:space="preserve"> spisa) utvrđeno je da dužnik nije registriran kao vlasnik zrakoplova.</w:t>
      </w:r>
      <w:r w:rsidRPr="008971A1">
        <w:t xml:space="preserve"> </w:t>
      </w:r>
      <w:r w:rsidRPr="00784514">
        <w:t xml:space="preserve">Uvidom u uvjerenje MUP-a, PU Zagrebačka, od </w:t>
      </w:r>
      <w:r>
        <w:t>8. rujna</w:t>
      </w:r>
      <w:r w:rsidRPr="00784514">
        <w:t xml:space="preserve"> 2017. godine (list 2</w:t>
      </w:r>
      <w:r>
        <w:t>8</w:t>
      </w:r>
      <w:r w:rsidRPr="00784514">
        <w:t xml:space="preserve"> spisa) utvrđeno je da dužnik nije evidentiran kao vlasnik vozila. </w:t>
      </w:r>
      <w:r>
        <w:t xml:space="preserve">Uvidom u </w:t>
      </w:r>
      <w:r w:rsidRPr="00521ECA">
        <w:t xml:space="preserve">uvjerenje Državne geodetske uprave od  </w:t>
      </w:r>
      <w:r>
        <w:t>12. rujna</w:t>
      </w:r>
      <w:r w:rsidRPr="00521ECA">
        <w:t xml:space="preserve"> 2017. godine (list </w:t>
      </w:r>
      <w:r>
        <w:t>31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>.</w:t>
      </w:r>
      <w:r w:rsidRPr="00784514">
        <w:t xml:space="preserve"> Uvidom u obavijest Ministarstva mora, prometa i infrastrukture od </w:t>
      </w:r>
      <w:r>
        <w:t>13. rujna</w:t>
      </w:r>
      <w:r w:rsidRPr="00784514">
        <w:t xml:space="preserve"> 2017. godine (list </w:t>
      </w:r>
      <w:r>
        <w:t>32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 w:rsidRPr="002B316B">
        <w:t xml:space="preserve"> </w:t>
      </w:r>
      <w:r w:rsidRPr="00784514">
        <w:t>Uvidom u obavijest Središnjeg klirinšk</w:t>
      </w:r>
      <w:r>
        <w:t>o depozitarnog društva d.d. od 18. rujna</w:t>
      </w:r>
      <w:r w:rsidRPr="00784514">
        <w:t xml:space="preserve"> 2017. godine (list </w:t>
      </w:r>
      <w:r>
        <w:t>33</w:t>
      </w:r>
      <w:r w:rsidRPr="00784514">
        <w:t xml:space="preserve"> spisa) utvrđeno je da u sustavu SKDD d.d. ne postoji račun nematerijaliziranih vrijednosnih papira dužnika.</w:t>
      </w:r>
      <w:r>
        <w:t xml:space="preserve"> </w:t>
      </w:r>
    </w:p>
    <w:p w:rsidRDefault="00C15559" w:rsidP="00C15559" w:rsidR="00C15559" w:rsidRPr="00784514">
      <w:pPr>
        <w:ind w:firstLine="708"/>
        <w:jc w:val="both"/>
      </w:pPr>
    </w:p>
    <w:p w:rsidRDefault="00C15559" w:rsidP="00C15559" w:rsidR="00C15559" w:rsidRPr="00784514">
      <w:pPr>
        <w:ind w:firstLine="708"/>
        <w:jc w:val="both"/>
      </w:pPr>
      <w:r w:rsidRPr="00784514">
        <w:t xml:space="preserve">FINA je dostavila u spis potvrdu o </w:t>
      </w:r>
      <w:r>
        <w:t xml:space="preserve">blokadi računa i novčanih sredstava dužnika od 4. rujna </w:t>
      </w:r>
      <w:r w:rsidRPr="00784514">
        <w:t xml:space="preserve">2017. godine (list </w:t>
      </w:r>
      <w:r>
        <w:t>26</w:t>
      </w:r>
      <w:r w:rsidRPr="00784514">
        <w:t xml:space="preserve"> spisa), uvidom u koju je utvrđeno da je na računu dužnika</w:t>
      </w:r>
      <w:r>
        <w:t xml:space="preserve"> na dan izdavanja potvrde</w:t>
      </w:r>
      <w:r w:rsidRPr="00784514">
        <w:t xml:space="preserve"> evidentirano </w:t>
      </w:r>
      <w:r>
        <w:t>1776</w:t>
      </w:r>
      <w:r w:rsidRPr="00784514">
        <w:t xml:space="preserve"> dana neprekidne blokad</w:t>
      </w:r>
      <w:r>
        <w:t>e, time da nepodmirene obveze evidentirane u Očevidniku redoslijeda osnova za plaćanje iznose 42.862,95 kn</w:t>
      </w:r>
      <w:r w:rsidRPr="00784514">
        <w:t>.</w:t>
      </w:r>
    </w:p>
    <w:p w:rsidRDefault="00C15559" w:rsidP="00A52F03" w:rsidR="00C15559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C15559" w:rsidP="00C15559" w:rsidR="00C15559" w:rsidRPr="00784514">
      <w:pPr>
        <w:ind w:firstLine="708"/>
        <w:jc w:val="both"/>
      </w:pPr>
      <w:r w:rsidRPr="00784514">
        <w:t xml:space="preserve">Dakle, iz </w:t>
      </w:r>
      <w:r>
        <w:t>potvrde</w:t>
      </w:r>
      <w:r w:rsidRPr="00784514">
        <w:t xml:space="preserve"> FINA-e o blokadi računa dužnika nedvojbeno proizlazi da je kod dužnika ostvaren stečajni razlog nesposobnosti za plaćanje sukladno odredbi čl. 6. st. 1., 2. i 4. SZ-a. </w:t>
      </w:r>
    </w:p>
    <w:p w:rsidRDefault="00FB3694" w:rsidP="00063CEB" w:rsidR="00FB3694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C15559">
        <w:t>2114</w:t>
      </w:r>
      <w:r w:rsidR="005555FF">
        <w:t>/16</w:t>
      </w:r>
      <w:r w:rsidRPr="00692A21">
        <w:t xml:space="preserve"> od </w:t>
      </w:r>
      <w:r w:rsidR="00C15559">
        <w:t>30. studenog</w:t>
      </w:r>
      <w:r w:rsidR="001D683D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C78C8">
        <w:t>21.700</w:t>
      </w:r>
      <w:r w:rsidR="00C1346A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C15559" w:rsidP="00C15559" w:rsidR="00C15559" w:rsidRPr="00FC58EA">
      <w:pPr>
        <w:ind w:firstLine="708"/>
        <w:jc w:val="both"/>
      </w:pPr>
      <w:r w:rsidRPr="00784514">
        <w:t xml:space="preserve">Prema tome, iz dostupnih podataka u spisu 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C15559">
        <w:t>1. veljače</w:t>
      </w:r>
      <w:r w:rsidR="00D30745">
        <w:t xml:space="preserve">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C15559">
        <w:t>30. studenog</w:t>
      </w:r>
      <w:r w:rsidR="001D683D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15559" w:rsidR="00C15559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C15559">
        <w:t>30. studenog</w:t>
      </w:r>
      <w:r w:rsidR="001D683D">
        <w:t xml:space="preserve"> 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</w:t>
      </w:r>
      <w:r w:rsidR="00C15559">
        <w:t>Stečajni upravitelj je izabran metodom slučajnog odabira.</w:t>
      </w:r>
    </w:p>
    <w:p w:rsidRDefault="00C15559" w:rsidP="00C515B4" w:rsidR="00C15559" w:rsidRPr="00692A21">
      <w:pPr>
        <w:ind w:firstLine="708"/>
        <w:jc w:val="both"/>
      </w:pPr>
    </w:p>
    <w:p w:rsidRDefault="00667114" w:rsidP="00D61214" w:rsidR="00514EDC" w:rsidRPr="00692A21">
      <w:pPr>
        <w:jc w:val="center"/>
      </w:pPr>
      <w:r w:rsidRPr="00551293">
        <w:t xml:space="preserve">U Karlovcu, </w:t>
      </w:r>
      <w:r w:rsidR="00C15559">
        <w:t>1. veljače</w:t>
      </w:r>
      <w:r w:rsidR="00D30745">
        <w:t xml:space="preserve"> 2018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p w:rsidRDefault="00D433BD" w:rsidP="00514EDC" w:rsidR="00D433BD"/>
    <w:sectPr w:rsidSect="000C78C8" w:rsidR="00D433BD">
      <w:headerReference w:type="even" r:id="rId10"/>
      <w:headerReference w:type="defaul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B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C15559">
      <w:t>2114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0FC2"/>
    <w:rsid w:val="0004613B"/>
    <w:rsid w:val="00050EF7"/>
    <w:rsid w:val="00063CEB"/>
    <w:rsid w:val="0006410D"/>
    <w:rsid w:val="000778FF"/>
    <w:rsid w:val="000C78C8"/>
    <w:rsid w:val="000D6CD3"/>
    <w:rsid w:val="000D7557"/>
    <w:rsid w:val="000E2C71"/>
    <w:rsid w:val="000F2D91"/>
    <w:rsid w:val="001169E9"/>
    <w:rsid w:val="00131287"/>
    <w:rsid w:val="00164B97"/>
    <w:rsid w:val="00174993"/>
    <w:rsid w:val="001A044D"/>
    <w:rsid w:val="001A178B"/>
    <w:rsid w:val="001A24B8"/>
    <w:rsid w:val="001D564F"/>
    <w:rsid w:val="001D683D"/>
    <w:rsid w:val="001F26D6"/>
    <w:rsid w:val="00212940"/>
    <w:rsid w:val="00212943"/>
    <w:rsid w:val="00215DE4"/>
    <w:rsid w:val="002208E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1BB8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628D6"/>
    <w:rsid w:val="005A56DF"/>
    <w:rsid w:val="005B0B8B"/>
    <w:rsid w:val="005C0B29"/>
    <w:rsid w:val="005C0BF6"/>
    <w:rsid w:val="005D0EB4"/>
    <w:rsid w:val="005D1623"/>
    <w:rsid w:val="005D5BCF"/>
    <w:rsid w:val="005D5F5F"/>
    <w:rsid w:val="005E67DB"/>
    <w:rsid w:val="005F5763"/>
    <w:rsid w:val="005F71CE"/>
    <w:rsid w:val="00602765"/>
    <w:rsid w:val="00662058"/>
    <w:rsid w:val="00662CB6"/>
    <w:rsid w:val="00667114"/>
    <w:rsid w:val="006804BD"/>
    <w:rsid w:val="006861EF"/>
    <w:rsid w:val="00692A21"/>
    <w:rsid w:val="006C293B"/>
    <w:rsid w:val="006C786C"/>
    <w:rsid w:val="006E72DD"/>
    <w:rsid w:val="006F2F66"/>
    <w:rsid w:val="00702ED8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4624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4542"/>
    <w:rsid w:val="009B5EA0"/>
    <w:rsid w:val="009C324E"/>
    <w:rsid w:val="009D3852"/>
    <w:rsid w:val="009E2615"/>
    <w:rsid w:val="009E34D0"/>
    <w:rsid w:val="009E4856"/>
    <w:rsid w:val="009F1B21"/>
    <w:rsid w:val="009F5E66"/>
    <w:rsid w:val="00A05A71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55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A29F8"/>
    <w:rsid w:val="00CA33DB"/>
    <w:rsid w:val="00CB155B"/>
    <w:rsid w:val="00CB739D"/>
    <w:rsid w:val="00CE03D0"/>
    <w:rsid w:val="00CF05EC"/>
    <w:rsid w:val="00D24094"/>
    <w:rsid w:val="00D30745"/>
    <w:rsid w:val="00D433BD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C3400"/>
    <w:rsid w:val="00DD3245"/>
    <w:rsid w:val="00DD392D"/>
    <w:rsid w:val="00DE04E4"/>
    <w:rsid w:val="00DE2695"/>
    <w:rsid w:val="00DE6E22"/>
    <w:rsid w:val="00DF1E26"/>
    <w:rsid w:val="00E06685"/>
    <w:rsid w:val="00E26DAE"/>
    <w:rsid w:val="00E55186"/>
    <w:rsid w:val="00E57778"/>
    <w:rsid w:val="00E6366C"/>
    <w:rsid w:val="00E71F9A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871BF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5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D5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Labirint-Projekt d.o.o. zastupanog po punomoćniku Jasenko-Miljenko Brajan</izvorni_sadrzaj>
    <derivirana_varijabla naziv="DomainObject.Predmet.ProtustrankaFormated_1">  Labirint-Projekt d.o.o. zastupanog po punomoćniku Jasenko-Miljenko Brajan</derivirana_varijabla>
  </DomainObject.Predmet.ProtustrankaFormated>
  <DomainObject.Predmet.ProtustrankaFormatedOIB>
    <izvorni_sadrzaj>  Labirint-Projekt d.o.o., OIB 06742770056 zastupanog po punomoćniku Jasenko-Miljenko Brajan</izvorni_sadrzaj>
    <derivirana_varijabla naziv="DomainObject.Predmet.ProtustrankaFormatedOIB_1">  Labirint-Projekt d.o.o., OIB 06742770056 zastupanog po punomoćniku Jasenko-Miljenko Brajan</derivirana_varijabla>
  </DomainObject.Predmet.ProtustrankaFormatedOIB>
  <DomainObject.Predmet.ProtustrankaFormatedWithAdress>
    <izvorni_sadrzaj> Labirint-Projekt d.o.o., Martićeva 14/E, 10000 Zagreb zastupanog po punomoćniku Jasenko-Miljenko Brajan</izvorni_sadrzaj>
    <derivirana_varijabla naziv="DomainObject.Predmet.ProtustrankaFormatedWithAdress_1"> Labirint-Projekt d.o.o., Martićeva 14/E, 10000 Zagreb zastupanog po punomoćniku Jasenko-Miljenko Brajan</derivirana_varijabla>
  </DomainObject.Predmet.ProtustrankaFormatedWithAdress>
  <DomainObject.Predmet.ProtustrankaFormatedWithAdressOIB>
    <izvorni_sadrzaj> Labirint-Projekt d.o.o., OIB 06742770056, Martićeva 14/E, 10000 Zagreb zastupanog po punomoćniku Jasenko-Miljenko Brajan</izvorni_sadrzaj>
    <derivirana_varijabla naziv="DomainObject.Predmet.ProtustrankaFormatedWithAdressOIB_1"> Labirint-Projekt d.o.o., OIB 06742770056, Martićeva 14/E, 10000 Zagreb zastupanog po punomoćniku Jasenko-Miljenko Brajan</derivirana_varijabla>
  </DomainObject.Predmet.ProtustrankaFormatedWithAdressOIB>
  <DomainObject.Predmet.ProtustrankaWithAdress>
    <izvorni_sadrzaj>Labirint-Projekt d.o.o. Martićeva 14/E, 10000 Zagreb</izvorni_sadrzaj>
    <derivirana_varijabla naziv="DomainObject.Predmet.ProtustrankaWithAdress_1">Labirint-Projekt d.o.o. Martićeva 14/E, 10000 Zagreb</derivirana_varijabla>
  </DomainObject.Predmet.ProtustrankaWithAdress>
  <DomainObject.Predmet.ProtustrankaWithAdressOIB>
    <izvorni_sadrzaj>Labirint-Projekt d.o.o., OIB 06742770056, Martićeva 14/E, 10000 Zagreb</izvorni_sadrzaj>
    <derivirana_varijabla naziv="DomainObject.Predmet.ProtustrankaWithAdressOIB_1">Labirint-Projekt d.o.o., OIB 06742770056, Martićeva 14/E, 10000 Zagreb</derivirana_varijabla>
  </DomainObject.Predmet.ProtustrankaWithAdressOIB>
  <DomainObject.Predmet.ProtustrankaNazivFormated>
    <izvorni_sadrzaj>Labirint-Projekt d.o.o.</izvorni_sadrzaj>
    <derivirana_varijabla naziv="DomainObject.Predmet.ProtustrankaNazivFormated_1">Labirint-Projekt d.o.o.</derivirana_varijabla>
  </DomainObject.Predmet.ProtustrankaNazivFormated>
  <DomainObject.Predmet.ProtustrankaNazivFormatedOIB>
    <izvorni_sadrzaj>Labirint-Projekt d.o.o., OIB 06742770056</izvorni_sadrzaj>
    <derivirana_varijabla naziv="DomainObject.Predmet.ProtustrankaNazivFormatedOIB_1">Labirint-Projekt d.o.o., OIB 06742770056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Labirint-Projekt d.o.o. zastupanog po punomoćniku Jasenko-Miljenko Brajan</item>
    </izvorni_sadrzaj>
    <derivirana_varijabla naziv="DomainObject.Predmet.ProtuStrankaListFormated_1">
      <item>Labirint-Projekt d.o.o. zastupanog po punomoćniku Jasenko-Miljenko Brajan</item>
    </derivirana_varijabla>
  </DomainObject.Predmet.ProtuStrankaListFormated>
  <DomainObject.Predmet.ProtuStrankaListFormatedOIB>
    <izvorni_sadrzaj>
      <item>Labirint-Projekt d.o.o., OIB 06742770056 zastupanog po punomoćniku Jasenko-Miljenko Brajan</item>
    </izvorni_sadrzaj>
    <derivirana_varijabla naziv="DomainObject.Predmet.ProtuStrankaListFormatedOIB_1">
      <item>Labirint-Projekt d.o.o., OIB 06742770056 zastupanog po punomoćniku Jasenko-Miljenko Brajan</item>
    </derivirana_varijabla>
  </DomainObject.Predmet.ProtuStrankaListFormatedOIB>
  <DomainObject.Predmet.ProtuStrankaListFormatedWithAdress>
    <izvorni_sadrzaj>
      <item>Labirint-Projekt d.o.o., Martićeva 14/E, 10000 Zagreb zastupanog po punomoćniku Jasenko-Miljenko Brajan</item>
    </izvorni_sadrzaj>
    <derivirana_varijabla naziv="DomainObject.Predmet.ProtuStrankaListFormatedWithAdress_1">
      <item>Labirint-Projekt d.o.o., Martićeva 14/E, 10000 Zagreb zastupanog po punomoćniku Jasenko-Miljenko Brajan</item>
    </derivirana_varijabla>
  </DomainObject.Predmet.ProtuStrankaListFormatedWithAdress>
  <DomainObject.Predmet.ProtuStrankaListFormatedWithAdressOIB>
    <izvorni_sadrzaj>
      <item>Labirint-Projekt d.o.o., OIB 06742770056, Martićeva 14/E, 10000 Zagreb zastupanog po punomoćniku Jasenko-Miljenko Brajan</item>
    </izvorni_sadrzaj>
    <derivirana_varijabla naziv="DomainObject.Predmet.ProtuStrankaListFormatedWithAdressOIB_1">
      <item>Labirint-Projekt d.o.o., OIB 06742770056, Martićeva 14/E, 10000 Zagreb zastupanog po punomoćniku Jasenko-Miljenko Brajan</item>
    </derivirana_varijabla>
  </DomainObject.Predmet.ProtuStrankaListFormatedWithAdressOIB>
  <DomainObject.Predmet.ProtuStrankaListNazivFormated>
    <izvorni_sadrzaj>
      <item>Labirint-Projekt d.o.o.</item>
    </izvorni_sadrzaj>
    <derivirana_varijabla naziv="DomainObject.Predmet.ProtuStrankaListNazivFormated_1">
      <item>Labirint-Projekt d.o.o.</item>
    </derivirana_varijabla>
  </DomainObject.Predmet.ProtuStrankaListNazivFormated>
  <DomainObject.Predmet.ProtuStrankaListNazivFormatedOIB>
    <izvorni_sadrzaj>
      <item>Labirint-Projekt d.o.o., OIB 06742770056</item>
    </izvorni_sadrzaj>
    <derivirana_varijabla naziv="DomainObject.Predmet.ProtuStrankaListNazivFormatedOIB_1">
      <item>Labirint-Projekt d.o.o., OIB 06742770056</item>
    </derivirana_varijabla>
  </DomainObject.Predmet.ProtuStrankaListNazivFormatedOIB>
  <DomainObject.Predmet.OstaliListFormated>
    <izvorni_sadrzaj>
      <item>Jasenko-Miljenko Brajan punomoćnik sudionika u postupku Labirint-Projekt d.o.o.</item>
    </izvorni_sadrzaj>
    <derivirana_varijabla naziv="DomainObject.Predmet.OstaliListFormated_1">
      <item>Jasenko-Miljenko Brajan punomoćnik sudionika u postupku Labirint-Projekt d.o.o.</item>
    </derivirana_varijabla>
  </DomainObject.Predmet.OstaliListFormated>
  <DomainObject.Predmet.OstaliListFormatedOIB>
    <izvorni_sadrzaj>
      <item>Jasenko-Miljenko Brajan, OIB 64282017437 punomoćnik sudionika u postupku Labirint-Projekt d.o.o.</item>
    </izvorni_sadrzaj>
    <derivirana_varijabla naziv="DomainObject.Predmet.OstaliListFormatedOIB_1">
      <item>Jasenko-Miljenko Brajan, OIB 64282017437 punomoćnik sudionika u postupku Labirint-Projekt d.o.o.</item>
    </derivirana_varijabla>
  </DomainObject.Predmet.OstaliListFormatedOIB>
  <DomainObject.Predmet.OstaliListFormatedWithAdress>
    <izvorni_sadrzaj>
      <item>Jasenko-Miljenko Brajan, Martićeva 14e, 10000 Zagreb punomoćnik sudionika u postupku Labirint-Projekt d.o.o.</item>
    </izvorni_sadrzaj>
    <derivirana_varijabla naziv="DomainObject.Predmet.OstaliListFormatedWithAdress_1">
      <item>Jasenko-Miljenko Brajan, Martićeva 14e, 10000 Zagreb punomoćnik sudionika u postupku Labirint-Projekt d.o.o.</item>
    </derivirana_varijabla>
  </DomainObject.Predmet.OstaliListFormatedWithAdress>
  <DomainObject.Predmet.OstaliListFormatedWithAdressOIB>
    <izvorni_sadrzaj>
      <item>Jasenko-Miljenko Brajan, OIB 64282017437, Martićeva 14e, 10000 Zagreb punomoćnik sudionika u postupku Labirint-Projekt d.o.o.</item>
    </izvorni_sadrzaj>
    <derivirana_varijabla naziv="DomainObject.Predmet.OstaliListFormatedWithAdressOIB_1">
      <item>Jasenko-Miljenko Brajan, OIB 64282017437, Martićeva 14e, 10000 Zagreb punomoćnik sudionika u postupku Labirint-Projekt d.o.o.</item>
    </derivirana_varijabla>
  </DomainObject.Predmet.OstaliListFormatedWithAdressOIB>
  <DomainObject.Predmet.OstaliListNazivFormated>
    <izvorni_sadrzaj>
      <item>Jasenko-Miljenko Brajan</item>
    </izvorni_sadrzaj>
    <derivirana_varijabla naziv="DomainObject.Predmet.OstaliListNazivFormated_1">
      <item>Jasenko-Miljenko Brajan</item>
    </derivirana_varijabla>
  </DomainObject.Predmet.OstaliListNazivFormated>
  <DomainObject.Predmet.OstaliListNazivFormatedOIB>
    <izvorni_sadrzaj>
      <item>Jasenko-Miljenko Brajan, OIB 64282017437</item>
    </izvorni_sadrzaj>
    <derivirana_varijabla naziv="DomainObject.Predmet.OstaliListNazivFormatedOIB_1">
      <item>Jasenko-Miljenko Brajan, OIB 64282017437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Labirint-Projekt d.o.o.</izvorni_sadrzaj>
    <derivirana_varijabla naziv="DomainObject.Predmet.ProtustrankaIDrugi_1">Labirint-Projekt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Labirint-Projekt d.o.o., OIB 06742770056, Martićeva 14/E, 10000 Zagreb</izvorni_sadrzaj>
    <derivirana_varijabla naziv="DomainObject.Predmet.ProtustrankaIDrugiAdressOIB_1">Labirint-Projekt d.o.o., OIB 06742770056, Martićeva 14/E,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Labirint-Projekt d.o.o.</item>
      <item>Jasenko-Miljenko Brajan</item>
    </izvorni_sadrzaj>
    <derivirana_varijabla naziv="DomainObject.Predmet.SudioniciListNaziv_1">
      <item>FINA Regionalni centar Zagreb</item>
      <item>Labirint-Projekt d.o.o.</item>
      <item>Jasenko-Miljenko Brajan</item>
    </derivirana_varijabla>
  </DomainObject.Predmet.SudioniciListNaziv>
  <DomainObject.Predmet.SudioniciListAdressOIB>
    <izvorni_sadrzaj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izvorni_sadrzaj>
    <derivirana_varijabla naziv="DomainObject.Predmet.SudioniciListAdressOIB_1">
      <item>FINA Regionalni centar Zagreb, OIB 85821130368, Trg svibanjskih žrtava 1995. 1,10000 Zagreb</item>
      <item>Labirint-Projekt d.o.o., OIB 06742770056, Martićeva 14/E,10000 Zagreb</item>
      <item>Jasenko-Miljenko Brajan, OIB 64282017437, Martićeva 14e,10000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06742770056</item>
      <item>, OIB 64282017437</item>
    </izvorni_sadrzaj>
    <derivirana_varijabla naziv="DomainObject.Predmet.SudioniciListNazivOIB_1">
      <item>, OIB 85821130368</item>
      <item>, OIB 06742770056</item>
      <item>, OIB 64282017437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1387</properties:Words>
  <properties:Characters>7861</properties:Characters>
  <properties:Lines>190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2018-02-01T12:49:00Z</dcterms:created>
  <dc:creator>Korisnik</dc:creator>
  <cp:lastModifiedBy>Renata Klokočki</cp:lastModifiedBy>
  <cp:lastPrinted>2018-01-24T13:28:00Z</cp:lastPrinted>
  <dcterms:modified xmlns:xsi="http://www.w3.org/2001/XMLSchema-instance" xsi:type="dcterms:W3CDTF">2018-02-01T12:50:00Z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