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544c" w14:paraId="8a0544c" w:rsidRDefault="0010345B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34BC">
        <w:t>Poslovni broj 3</w:t>
      </w:r>
      <w:r w:rsidR="00AA5237" w:rsidRPr="008C3132">
        <w:t>St-</w:t>
      </w:r>
      <w:r w:rsidR="00361982">
        <w:t>163</w:t>
      </w:r>
      <w:r w:rsidR="00AA5237">
        <w:t>/1</w:t>
      </w:r>
      <w:r>
        <w:t>6</w:t>
      </w:r>
      <w:r w:rsidR="00AA5237">
        <w:t>-</w:t>
      </w:r>
      <w:r w:rsidR="00361982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361982">
        <w:t>04. veljače</w:t>
      </w:r>
      <w:r>
        <w:t xml:space="preserve"> 201</w:t>
      </w:r>
      <w:r w:rsidR="0010345B">
        <w:t>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61982">
        <w:t>LA BRIJN</w:t>
      </w:r>
      <w:r w:rsidR="0010345B">
        <w:t xml:space="preserve"> 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10345B">
        <w:t>Biograd Na Moru</w:t>
      </w:r>
      <w:r w:rsidR="009836EC">
        <w:t xml:space="preserve"> (</w:t>
      </w:r>
      <w:r w:rsidR="00790C2D">
        <w:t xml:space="preserve">Grad </w:t>
      </w:r>
      <w:r w:rsidR="0010345B">
        <w:t>Biograd Na Moru</w:t>
      </w:r>
      <w:r w:rsidR="00822A09">
        <w:t xml:space="preserve">), </w:t>
      </w:r>
      <w:r w:rsidR="00361982">
        <w:t>Put Kumenta 3</w:t>
      </w:r>
      <w:r w:rsidR="00790C2D">
        <w:t xml:space="preserve">, </w:t>
      </w:r>
      <w:r w:rsidR="00A01095">
        <w:t xml:space="preserve"> OIB: </w:t>
      </w:r>
      <w:r w:rsidR="00361982">
        <w:t>57581819713</w:t>
      </w:r>
      <w:r>
        <w:t xml:space="preserve">, </w:t>
      </w:r>
      <w:r w:rsidR="0010345B">
        <w:t>9</w:t>
      </w:r>
      <w:r w:rsidR="0041737E">
        <w:t>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61982">
        <w:t xml:space="preserve">LA BRIJN d.o.o. sa sjedištem u Biograd Na Moru (Grad Biograd Na Moru), Put Kumenta 3,  OIB: 57581819713 </w:t>
      </w:r>
      <w:r>
        <w:t xml:space="preserve">s danom </w:t>
      </w:r>
      <w:r w:rsidR="0010345B">
        <w:t>9</w:t>
      </w:r>
      <w:r w:rsidR="0041737E">
        <w:t>. svibnja</w:t>
      </w:r>
      <w:r>
        <w:t xml:space="preserve"> 2016. u </w:t>
      </w:r>
      <w:r w:rsidR="00EE5D50">
        <w:t>08</w:t>
      </w:r>
      <w:r>
        <w:t>,</w:t>
      </w:r>
      <w:r w:rsidR="00EE5D50">
        <w:t>45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EE5D50" w:rsidR="00E41244" w:rsidRPr="00EE5D50">
      <w:pPr>
        <w:pStyle w:val="Odlomakpopisa"/>
        <w:spacing w:lineRule="auto" w:line="276" w:after="200"/>
        <w:ind w:firstLine="720" w:left="0"/>
      </w:pPr>
      <w:r w:rsidRPr="0041737E">
        <w:t>II</w:t>
      </w:r>
      <w:r w:rsidR="00386298" w:rsidRPr="0041737E">
        <w:t xml:space="preserve">. </w:t>
      </w:r>
      <w:r w:rsidR="00EE5D50">
        <w:t>Stečajnom upraviteljico</w:t>
      </w:r>
      <w:r w:rsidR="00193657" w:rsidRPr="0041737E">
        <w:t>m</w:t>
      </w:r>
      <w:r w:rsidRPr="0041737E">
        <w:t xml:space="preserve"> dužnika </w:t>
      </w:r>
      <w:r w:rsidR="00193657" w:rsidRPr="0041737E">
        <w:t xml:space="preserve">imenuje se </w:t>
      </w:r>
      <w:r w:rsidR="00EE5D50" w:rsidRPr="008E37E9">
        <w:t>MIKULANDRA NADA iz Bilice, Stubalj 238, OIB: 01343352417</w:t>
      </w:r>
      <w:r w:rsidR="00EE5D50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61982">
        <w:t>LA BRIJN d.o.o. sa sjedištem u Biograd Na Moru (Grad Biograd Na Moru), Put Kumenta 3,  OIB: 57581819713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361982">
        <w:t>4. veljače</w:t>
      </w:r>
      <w:r w:rsidR="0010345B">
        <w:t xml:space="preserve"> 2016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361982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361982">
        <w:t>201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361982">
        <w:t>1.823,33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10345B">
        <w:t>ima</w:t>
      </w:r>
      <w:r w:rsidR="001E74F1" w:rsidRPr="00CF7AC9">
        <w:t xml:space="preserve"> otvoren račun</w:t>
      </w:r>
      <w:r w:rsidR="0010345B">
        <w:t xml:space="preserve"> kod </w:t>
      </w:r>
      <w:r w:rsidR="00361982">
        <w:t>Splitske banke</w:t>
      </w:r>
      <w:r w:rsidR="0010345B">
        <w:t xml:space="preserve"> d.d.</w:t>
      </w:r>
      <w:r w:rsidR="000B1F08">
        <w:t>,</w:t>
      </w:r>
      <w:r w:rsidR="00790C2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361982">
        <w:t>26</w:t>
      </w:r>
      <w:r w:rsidR="0010345B">
        <w:t>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0345B">
        <w:t>9</w:t>
      </w:r>
      <w:r w:rsidR="0041737E">
        <w:t>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EE5D50">
        <w:t>j upraviteljici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B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361982">
      <w:t>163</w:t>
    </w:r>
    <w:r w:rsidR="0010345B">
      <w:t>/16-</w:t>
    </w:r>
    <w:r w:rsidR="0036198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345B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4BA4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6049"/>
    <w:rsid w:val="003573F1"/>
    <w:rsid w:val="00361982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1737E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E5D50"/>
    <w:rsid w:val="00EF6F21"/>
    <w:rsid w:val="00F00147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B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B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BRIJN društvo s ograničenom odgovornošću za usluge</izvorni_sadrzaj>
    <derivirana_varijabla naziv="DomainObject.Predmet.ProtustrankaFormated_1">  LA BRIJN društvo s ograničenom odgovornošću za usluge</derivirana_varijabla>
  </DomainObject.Predmet.ProtustrankaFormated>
  <DomainObject.Predmet.ProtustrankaFormatedOIB>
    <izvorni_sadrzaj>  LA BRIJN društvo s ograničenom odgovornošću za usluge, OIB 57581819713</izvorni_sadrzaj>
    <derivirana_varijabla naziv="DomainObject.Predmet.ProtustrankaFormatedOIB_1">  LA BRIJN društvo s ograničenom odgovornošću za usluge, OIB 57581819713</derivirana_varijabla>
  </DomainObject.Predmet.ProtustrankaFormatedOIB>
  <DomainObject.Predmet.ProtustrankaFormatedWithAdress>
    <izvorni_sadrzaj> LA BRIJN društvo s ograničenom odgovornošću za usluge, Put Kumenta 3, 23210 Biograd Na Moru</izvorni_sadrzaj>
    <derivirana_varijabla naziv="DomainObject.Predmet.ProtustrankaFormatedWithAdress_1"> LA BRIJN društvo s ograničenom odgovornošću za usluge, Put Kumenta 3, 23210 Biograd Na Moru</derivirana_varijabla>
  </DomainObject.Predmet.ProtustrankaFormatedWithAdress>
  <DomainObject.Predmet.ProtustrankaFormatedWithAdressOIB>
    <izvorni_sadrzaj> LA BRIJN društvo s ograničenom odgovornošću za usluge, OIB 57581819713, Put Kumenta 3, 23210 Biograd Na Moru</izvorni_sadrzaj>
    <derivirana_varijabla naziv="DomainObject.Predmet.ProtustrankaFormatedWithAdressOIB_1"> LA BRIJN društvo s ograničenom odgovornošću za usluge, OIB 57581819713, Put Kumenta 3, 23210 Biograd Na Moru</derivirana_varijabla>
  </DomainObject.Predmet.ProtustrankaFormatedWithAdressOIB>
  <DomainObject.Predmet.ProtustrankaWithAdress>
    <izvorni_sadrzaj>LA BRIJN društvo s ograničenom odgovornošću za usluge Put Kumenta 3, 23210 Biograd Na Moru</izvorni_sadrzaj>
    <derivirana_varijabla naziv="DomainObject.Predmet.ProtustrankaWithAdress_1">LA BRIJN društvo s ograničenom odgovornošću za usluge Put Kumenta 3, 23210 Biograd Na Moru</derivirana_varijabla>
  </DomainObject.Predmet.ProtustrankaWithAdress>
  <DomainObject.Predmet.ProtustrankaWithAdressOIB>
    <izvorni_sadrzaj>LA BRIJN društvo s ograničenom odgovornošću za usluge, OIB 57581819713, Put Kumenta 3, 23210 Biograd Na Moru</izvorni_sadrzaj>
    <derivirana_varijabla naziv="DomainObject.Predmet.ProtustrankaWithAdressOIB_1">LA BRIJN društvo s ograničenom odgovornošću za usluge, OIB 57581819713, Put Kumenta 3, 23210 Biograd Na Moru</derivirana_varijabla>
  </DomainObject.Predmet.ProtustrankaWithAdressOIB>
  <DomainObject.Predmet.ProtustrankaNazivFormated>
    <izvorni_sadrzaj>LA BRIJN društvo s ograničenom odgovornošću za usluge</izvorni_sadrzaj>
    <derivirana_varijabla naziv="DomainObject.Predmet.ProtustrankaNazivFormated_1">LA BRIJN društvo s ograničenom odgovornošću za usluge</derivirana_varijabla>
  </DomainObject.Predmet.ProtustrankaNazivFormated>
  <DomainObject.Predmet.ProtustrankaNazivFormatedOIB>
    <izvorni_sadrzaj>LA BRIJN društvo s ograničenom odgovornošću za usluge, OIB 57581819713</izvorni_sadrzaj>
    <derivirana_varijabla naziv="DomainObject.Predmet.ProtustrankaNazivFormatedOIB_1">LA BRIJN društvo s ograničenom odgovornošću za usluge, OIB 57581819713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1823.33</izvorni_sadrzaj>
    <derivirana_varijabla naziv="DomainObject.Predmet.TrenutnaVrijednost_1">1823.33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 BRIJN društvo s ograničenom odgovornošću za usluge</item>
    </izvorni_sadrzaj>
    <derivirana_varijabla naziv="DomainObject.Predmet.ProtuStrankaListFormated_1">
      <item>LA BRIJN društvo s ograničenom odgovornošću za usluge</item>
    </derivirana_varijabla>
  </DomainObject.Predmet.ProtuStrankaListFormated>
  <DomainObject.Predmet.ProtuStrankaListFormatedOIB>
    <izvorni_sadrzaj>
      <item>LA BRIJN društvo s ograničenom odgovornošću za usluge, OIB 57581819713</item>
    </izvorni_sadrzaj>
    <derivirana_varijabla naziv="DomainObject.Predmet.ProtuStrankaListFormatedOIB_1">
      <item>LA BRIJN društvo s ograničenom odgovornošću za usluge, OIB 57581819713</item>
    </derivirana_varijabla>
  </DomainObject.Predmet.ProtuStrankaListFormatedOIB>
  <DomainObject.Predmet.ProtuStrankaListFormatedWithAdress>
    <izvorni_sadrzaj>
      <item>LA BRIJN društvo s ograničenom odgovornošću za usluge, Put Kumenta 3, 23210 Biograd Na Moru</item>
    </izvorni_sadrzaj>
    <derivirana_varijabla naziv="DomainObject.Predmet.ProtuStrankaListFormatedWithAdress_1">
      <item>LA BRIJN društvo s ograničenom odgovornošću za usluge, Put Kumenta 3, 23210 Biograd Na Moru</item>
    </derivirana_varijabla>
  </DomainObject.Predmet.ProtuStrankaListFormatedWithAdress>
  <DomainObject.Predmet.ProtuStrankaListFormatedWithAdressOIB>
    <izvorni_sadrzaj>
      <item>LA BRIJN društvo s ograničenom odgovornošću za usluge, OIB 57581819713, Put Kumenta 3, 23210 Biograd Na Moru</item>
    </izvorni_sadrzaj>
    <derivirana_varijabla naziv="DomainObject.Predmet.ProtuStrankaListFormatedWithAdressOIB_1">
      <item>LA BRIJN društvo s ograničenom odgovornošću za usluge, OIB 57581819713, Put Kumenta 3, 23210 Biograd Na Moru</item>
    </derivirana_varijabla>
  </DomainObject.Predmet.ProtuStrankaListFormatedWithAdressOIB>
  <DomainObject.Predmet.ProtuStrankaListNazivFormated>
    <izvorni_sadrzaj>
      <item>LA BRIJN društvo s ograničenom odgovornošću za usluge</item>
    </izvorni_sadrzaj>
    <derivirana_varijabla naziv="DomainObject.Predmet.ProtuStrankaListNazivFormated_1">
      <item>LA BRIJN društvo s ograničenom odgovornošću za usluge</item>
    </derivirana_varijabla>
  </DomainObject.Predmet.ProtuStrankaListNazivFormated>
  <DomainObject.Predmet.ProtuStrankaListNazivFormatedOIB>
    <izvorni_sadrzaj>
      <item>LA BRIJN društvo s ograničenom odgovornošću za usluge, OIB 57581819713</item>
    </izvorni_sadrzaj>
    <derivirana_varijabla naziv="DomainObject.Predmet.ProtuStrankaListNazivFormatedOIB_1">
      <item>LA BRIJN društvo s ograničenom odgovornošću za usluge, OIB 57581819713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 BRIJN društvo s ograničenom odgovornošću za usluge</izvorni_sadrzaj>
    <derivirana_varijabla naziv="DomainObject.Predmet.ProtustrankaIDrugi_1">LA BRIJN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 BRIJN društvo s ograničenom odgovornošću za usluge, OIB 57581819713, Put Kumenta 3, 23210 Biograd Na Moru</izvorni_sadrzaj>
    <derivirana_varijabla naziv="DomainObject.Predmet.ProtustrankaIDrugiAdressOIB_1">LA BRIJN društvo s ograničenom odgovornošću za usluge, OIB 57581819713, Put Kumenta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 BRIJN društvo s ograničenom odgovornošću za usluge</item>
    </izvorni_sadrzaj>
    <derivirana_varijabla naziv="DomainObject.Predmet.SudioniciListNaziv_1">
      <item>Financijska agencija</item>
      <item>LA BRIJN društvo s ograničenom odgovornošću za usluge</item>
    </derivirana_varijabla>
  </DomainObject.Predmet.SudioniciListNaziv>
  <DomainObject.Predmet.SudioniciListAdressOIB>
    <izvorni_sadrzaj>
      <item>Financijska agencija, OIB 85821130368, Ivana Danila 4,23000 Zadar</item>
      <item>LA BRIJN društvo s ograničenom odgovornošću za usluge, OIB 57581819713, Put Kumenta 3,23210 Biograd Na Moru</item>
    </izvorni_sadrzaj>
    <derivirana_varijabla naziv="DomainObject.Predmet.SudioniciListAdressOIB_1">
      <item>Financijska agencija, OIB 85821130368, Ivana Danila 4,23000 Zadar</item>
      <item>LA BRIJN društvo s ograničenom odgovornošću za usluge, OIB 57581819713, Put Kumenta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57581819713</item>
    </izvorni_sadrzaj>
    <derivirana_varijabla naziv="DomainObject.Predmet.SudioniciListNazivOIB_1">
      <item>, OIB 85821130368</item>
      <item>, OIB 57581819713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4723</properties:Characters>
  <properties:Lines>121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2016-05-06T08:25:00Z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2016-05-09T06:44:00Z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