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a754" w14:paraId="8c3a754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="00355355">
        <w:t>703</w:t>
      </w:r>
      <w:r w:rsidR="00CD4711" w:rsidRPr="003517FD">
        <w:t>/</w:t>
      </w:r>
      <w:r w:rsidR="00B23A1B" w:rsidRPr="003517FD">
        <w:t>1</w:t>
      </w:r>
      <w:r w:rsidR="00513DE4" w:rsidRPr="003517FD">
        <w:t>6</w:t>
      </w:r>
      <w:r w:rsidR="0055467A" w:rsidRPr="003517FD">
        <w:t>-</w:t>
      </w:r>
      <w:r w:rsidR="00105761">
        <w:t>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 xml:space="preserve">, u stečajnom  predmetu, povodom prijedloga predlagatelja </w:t>
      </w:r>
      <w:r w:rsidR="00996B39" w:rsidRPr="00E37A6F">
        <w:tab/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355355" w:rsidRPr="00355355">
        <w:t>IBIS d.o.o., OIB: 40477247934, Anke Butorac 16, Šenkovec</w:t>
      </w:r>
      <w:r w:rsidRPr="003517FD">
        <w:t xml:space="preserve">, dana </w:t>
      </w:r>
      <w:r w:rsidR="00355355">
        <w:t>16</w:t>
      </w:r>
      <w:r w:rsidRPr="003517FD">
        <w:t xml:space="preserve">. </w:t>
      </w:r>
      <w:r w:rsidR="00355355">
        <w:t>lipnja</w:t>
      </w:r>
      <w:r w:rsidR="002F4DC4" w:rsidRPr="003517FD">
        <w:t xml:space="preserve"> </w:t>
      </w:r>
      <w:r w:rsidRPr="003517FD">
        <w:t>201</w:t>
      </w:r>
      <w:r w:rsidR="002F4DC4" w:rsidRPr="003517FD">
        <w:t>6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355355" w:rsidRPr="00355355">
        <w:t>IBIS d.o.o., OIB: 40477247934, Anke Butorac 16, Šenkovec</w:t>
      </w:r>
      <w:r w:rsidRPr="003517FD">
        <w:t>.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355355" w:rsidP="00804BB0" w:rsidR="00804BB0" w:rsidRPr="003517F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804BB0" w:rsidRPr="003517FD">
        <w:rPr>
          <w:b/>
          <w:u w:val="single"/>
        </w:rPr>
        <w:t xml:space="preserve">. </w:t>
      </w:r>
      <w:r>
        <w:rPr>
          <w:b/>
          <w:u w:val="single"/>
        </w:rPr>
        <w:t>kolovoza</w:t>
      </w:r>
      <w:r w:rsidR="00CC2EF9" w:rsidRPr="003517FD">
        <w:rPr>
          <w:b/>
          <w:u w:val="single"/>
        </w:rPr>
        <w:t xml:space="preserve"> </w:t>
      </w:r>
      <w:r w:rsidR="00804BB0" w:rsidRPr="003517FD">
        <w:rPr>
          <w:b/>
          <w:u w:val="single"/>
        </w:rPr>
        <w:t>201</w:t>
      </w:r>
      <w:r w:rsidR="00CC2EF9" w:rsidRPr="003517FD">
        <w:rPr>
          <w:b/>
          <w:u w:val="single"/>
        </w:rPr>
        <w:t>6</w:t>
      </w:r>
      <w:r w:rsidR="00804BB0" w:rsidRPr="003517FD">
        <w:rPr>
          <w:b/>
          <w:u w:val="single"/>
        </w:rPr>
        <w:t xml:space="preserve">. u </w:t>
      </w:r>
      <w:r>
        <w:rPr>
          <w:b/>
          <w:u w:val="single"/>
        </w:rPr>
        <w:t>9,50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 xml:space="preserve">kod Trgovačkog suda u Varaždinu, Braće Radić 2, soba broj </w:t>
      </w:r>
      <w:r w:rsidR="00355355">
        <w:t>224</w:t>
      </w:r>
      <w:r w:rsidRPr="003517FD">
        <w:t>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7678B4" w:rsidR="00B23A1B" w:rsidRPr="003517FD">
      <w:pPr>
        <w:spacing w:lineRule="auto" w:line="240" w:after="0"/>
        <w:jc w:val="both"/>
      </w:pPr>
      <w:r w:rsidRPr="003517FD">
        <w:t xml:space="preserve">- </w:t>
      </w:r>
      <w:r w:rsidR="002F4DC4" w:rsidRPr="003517FD">
        <w:t xml:space="preserve">direktor dužnika </w:t>
      </w:r>
      <w:r w:rsidR="00355355">
        <w:t>Zlatko Bočkaj, Šenkovec, Anke Butorac 18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  <w:r w:rsidR="00105761"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355355" w:rsidP="00804BB0" w:rsidR="00355355">
      <w:pPr>
        <w:spacing w:lineRule="auto" w:line="240" w:after="0"/>
        <w:jc w:val="center"/>
      </w:pPr>
    </w:p>
    <w:p w:rsidRDefault="00355355" w:rsidP="00804BB0" w:rsidR="00355355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105761">
        <w:t xml:space="preserve"> dana </w:t>
      </w:r>
      <w:r w:rsidR="00355355">
        <w:t>28</w:t>
      </w:r>
      <w:r w:rsidR="00911B01">
        <w:t xml:space="preserve">. </w:t>
      </w:r>
      <w:r w:rsidR="00355355">
        <w:t>prosinca</w:t>
      </w:r>
      <w:r w:rsidR="00911B01">
        <w:t xml:space="preserve"> 2015.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3D2D44">
        <w:t>St-</w:t>
      </w:r>
      <w:r w:rsidR="00355355">
        <w:t>1164</w:t>
      </w:r>
      <w:r w:rsidR="00105761">
        <w:t>/15-</w:t>
      </w:r>
      <w:r w:rsidR="00355355">
        <w:t>5</w:t>
      </w:r>
      <w:r w:rsidRPr="003517FD">
        <w:t xml:space="preserve"> </w:t>
      </w:r>
      <w:r>
        <w:t>od</w:t>
      </w:r>
      <w:r w:rsidR="00105761">
        <w:t xml:space="preserve"> </w:t>
      </w:r>
      <w:r w:rsidR="00355355">
        <w:t>4</w:t>
      </w:r>
      <w:r w:rsidR="003D2D44">
        <w:t xml:space="preserve">. </w:t>
      </w:r>
      <w:r w:rsidR="00355355">
        <w:t>travnja</w:t>
      </w:r>
      <w:r w:rsidR="00105761">
        <w:t xml:space="preserve"> 201</w:t>
      </w:r>
      <w:r w:rsidR="00355355">
        <w:t>6</w:t>
      </w:r>
      <w:r w:rsidR="003D2D44">
        <w:t>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355355">
        <w:t>16</w:t>
      </w:r>
      <w:r w:rsidR="00105761" w:rsidRPr="003517FD">
        <w:t xml:space="preserve">. </w:t>
      </w:r>
      <w:r w:rsidR="00355355">
        <w:t>lipnja</w:t>
      </w:r>
      <w:r w:rsidR="00105761" w:rsidRPr="003517FD">
        <w:t xml:space="preserve"> 2016.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1108">
        <w:t xml:space="preserve">  </w:t>
      </w:r>
      <w:r w:rsidR="003C58DE">
        <w:t xml:space="preserve"> </w:t>
      </w:r>
      <w:r>
        <w:t>SUDAC</w:t>
      </w:r>
    </w:p>
    <w:p w:rsidRDefault="00804BB0" w:rsidP="00BB51C8" w:rsidR="006D110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3C58DE">
      <w:pPr>
        <w:spacing w:lineRule="auto" w:line="240" w:after="0"/>
        <w:jc w:val="both"/>
      </w:pPr>
      <w:r w:rsidRPr="005C102C">
        <w:t xml:space="preserve">- </w:t>
      </w:r>
      <w:r w:rsidR="00355355" w:rsidRPr="00355355">
        <w:t>IBIS d.o.o., Anke Butorac 16, Šenkovec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355355" w:rsidRPr="00355355">
        <w:t>Zlatko Bočkaj, Šenkovec, Anke Butorac 18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150" w:rsidP="00CD4711" w:rsidR="00FD5150">
      <w:pPr>
        <w:spacing w:lineRule="auto" w:line="240" w:after="0"/>
      </w:pPr>
      <w:r>
        <w:separator/>
      </w:r>
    </w:p>
  </w:endnote>
  <w:endnote w:id="0" w:type="continuationSeparator">
    <w:p w:rsidRDefault="00FD5150" w:rsidP="00CD4711" w:rsidR="00FD51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150" w:rsidP="00CD4711" w:rsidR="00FD5150">
      <w:pPr>
        <w:spacing w:lineRule="auto" w:line="240" w:after="0"/>
      </w:pPr>
      <w:r>
        <w:separator/>
      </w:r>
    </w:p>
  </w:footnote>
  <w:footnote w:id="0" w:type="continuationSeparator">
    <w:p w:rsidRDefault="00FD5150" w:rsidP="00CD4711" w:rsidR="00FD51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1C8">
          <w:rPr>
            <w:noProof/>
          </w:rPr>
          <w:t>2</w:t>
        </w:r>
        <w:r>
          <w:fldChar w:fldCharType="end"/>
        </w:r>
      </w:p>
    </w:sdtContent>
  </w:sdt>
  <w:p w:rsidRDefault="00105761" w:rsidP="00105761" w:rsidR="00105761" w:rsidRPr="003517FD">
    <w:pPr>
      <w:pStyle w:val="Zaglavlje"/>
      <w:jc w:val="right"/>
    </w:pPr>
    <w:r w:rsidRPr="003517FD">
      <w:t>Poslovni broj: 2 St-</w:t>
    </w:r>
    <w:r w:rsidR="00355355">
      <w:t>703</w:t>
    </w:r>
    <w:r w:rsidRPr="003517FD">
      <w:t>/16-</w:t>
    </w:r>
    <w:r>
      <w:t>2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05761"/>
    <w:rsid w:val="00195D08"/>
    <w:rsid w:val="001A2133"/>
    <w:rsid w:val="001D0CA0"/>
    <w:rsid w:val="002F4DC4"/>
    <w:rsid w:val="003275CE"/>
    <w:rsid w:val="003517FD"/>
    <w:rsid w:val="00355355"/>
    <w:rsid w:val="0035755D"/>
    <w:rsid w:val="0038484B"/>
    <w:rsid w:val="00387332"/>
    <w:rsid w:val="003A35DB"/>
    <w:rsid w:val="003B6C29"/>
    <w:rsid w:val="003C532A"/>
    <w:rsid w:val="003C58DE"/>
    <w:rsid w:val="003C596F"/>
    <w:rsid w:val="003D2D44"/>
    <w:rsid w:val="003F1D0D"/>
    <w:rsid w:val="00400A22"/>
    <w:rsid w:val="00422C42"/>
    <w:rsid w:val="004355B7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1108"/>
    <w:rsid w:val="006D7FF6"/>
    <w:rsid w:val="007123C6"/>
    <w:rsid w:val="00716D2A"/>
    <w:rsid w:val="007351D6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AF590A"/>
    <w:rsid w:val="00B23A1B"/>
    <w:rsid w:val="00B64216"/>
    <w:rsid w:val="00BB07B4"/>
    <w:rsid w:val="00BB51C8"/>
    <w:rsid w:val="00BE6D9F"/>
    <w:rsid w:val="00C04790"/>
    <w:rsid w:val="00C30BDC"/>
    <w:rsid w:val="00C61677"/>
    <w:rsid w:val="00CC2EF9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D5150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Prijedlog za otvaranje st. postupka 4.3.2016.</izvorni_sadrzaj>
    <derivirana_varijabla naziv="DomainObject.Predmet.Opis_1">prijedlog za provedbu skraćenog st. postupka
Prijedlog za otvaranje st. postupka 4.3.2016.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IBIS društvo s ograničenom odgovornošću za inženjering, konzalting i graditeljstvo,Šenkovec</izvorni_sadrzaj>
    <derivirana_varijabla naziv="DomainObject.Predmet.ProtustrankaFormated_1">  IBIS društvo s ograničenom odgovornošću za inženjering, konzalting i graditeljstvo,Šenkovec</derivirana_varijabla>
  </DomainObject.Predmet.ProtustrankaFormated>
  <DomainObject.Predmet.ProtustrankaFormatedOIB>
    <izvorni_sadrzaj>  IBIS društvo s ograničenom odgovornošću za inženjering, konzalting i graditeljstvo,Šenkovec, OIB 40477247934</izvorni_sadrzaj>
    <derivirana_varijabla naziv="DomainObject.Predmet.ProtustrankaFormatedOIB_1">  IBIS društvo s ograničenom odgovornošću za inženjering, konzalting i graditeljstvo,Šenkovec, OIB 40477247934</derivirana_varijabla>
  </DomainObject.Predmet.ProtustrankaFormatedOIB>
  <DomainObject.Predmet.ProtustrankaFormatedWithAdress>
    <izvorni_sadrzaj> IBIS društvo s ograničenom odgovornošću za inženjering, konzalting i graditeljstvo,Šenkovec, Anke Butorac 16, 40000 Šenkovec</izvorni_sadrzaj>
    <derivirana_varijabla naziv="DomainObject.Predmet.ProtustrankaFormatedWithAdress_1"> IBIS društvo s ograničenom odgovornošću za inženjering, konzalting i graditeljstvo,Šenkovec, Anke Butorac 16, 40000 Šenkovec</derivirana_varijabla>
  </DomainObject.Predmet.ProtustrankaFormatedWithAdress>
  <DomainObject.Predmet.ProtustrankaFormatedWithAdressOIB>
    <izvorni_sadrzaj> IBIS društvo s ograničenom odgovornošću za inženjering, konzalting i graditeljstvo,Šenkovec, OIB 40477247934, Anke Butorac 16, 40000 Šenkovec</izvorni_sadrzaj>
    <derivirana_varijabla naziv="DomainObject.Predmet.ProtustrankaFormatedWithAdressOIB_1"> IBIS društvo s ograničenom odgovornošću za inženjering, konzalting i graditeljstvo,Šenkovec, OIB 40477247934, Anke Butorac 16, 40000 Šenkovec</derivirana_varijabla>
  </DomainObject.Predmet.ProtustrankaFormatedWithAdressOIB>
  <DomainObject.Predmet.ProtustrankaWithAdress>
    <izvorni_sadrzaj>IBIS društvo s ograničenom odgovornošću za inženjering, konzalting i graditeljstvo,Šenkovec Anke Butorac 16, 40000 Šenkovec</izvorni_sadrzaj>
    <derivirana_varijabla naziv="DomainObject.Predmet.ProtustrankaWithAdress_1">IBIS društvo s ograničenom odgovornošću za inženjering, konzalting i graditeljstvo,Šenkovec Anke Butorac 16, 40000 Šenkovec</derivirana_varijabla>
  </DomainObject.Predmet.ProtustrankaWithAdress>
  <DomainObject.Predmet.ProtustrankaWithAdressOIB>
    <izvorni_sadrzaj>IBIS društvo s ograničenom odgovornošću za inženjering, konzalting i graditeljstvo,Šenkovec, OIB 40477247934, Anke Butorac 16, 40000 Šenkovec</izvorni_sadrzaj>
    <derivirana_varijabla naziv="DomainObject.Predmet.ProtustrankaWithAdressOIB_1">IBIS društvo s ograničenom odgovornošću za inženjering, konzalting i graditeljstvo,Šenkovec, OIB 40477247934, Anke Butorac 16, 40000 Šenkovec</derivirana_varijabla>
  </DomainObject.Predmet.ProtustrankaWithAdressOIB>
  <DomainObject.Predmet.ProtustrankaNazivFormated>
    <izvorni_sadrzaj>IBIS društvo s ograničenom odgovornošću za inženjering, konzalting i graditeljstvo,Šenkovec</izvorni_sadrzaj>
    <derivirana_varijabla naziv="DomainObject.Predmet.ProtustrankaNazivFormated_1">IBIS društvo s ograničenom odgovornošću za inženjering, konzalting i graditeljstvo,Šenkovec</derivirana_varijabla>
  </DomainObject.Predmet.ProtustrankaNazivFormated>
  <DomainObject.Predmet.ProtustrankaNazivFormatedOIB>
    <izvorni_sadrzaj>IBIS društvo s ograničenom odgovornošću za inženjering, konzalting i graditeljstvo,Šenkovec, OIB 40477247934</izvorni_sadrzaj>
    <derivirana_varijabla naziv="DomainObject.Predmet.ProtustrankaNazivFormatedOIB_1">IBIS društvo s ograničenom odgovornošću za inženjering, konzalting i graditeljstvo,Šenkovec, OIB 40477247934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- POREZNA UPRAVA, Područni ured</izvorni_sadrzaj>
    <derivirana_varijabla naziv="DomainObject.Predmet.StrankaFormated_1">  RH MINISTARSTVO - POREZNA UPRAVA, Područni ured</derivirana_varijabla>
  </DomainObject.Predmet.StrankaFormated>
  <DomainObject.Predmet.StrankaFormatedOIB>
    <izvorni_sadrzaj>  RH MINISTARSTVO - POREZNA UPRAVA, Područni ured, OIB 18683136487</izvorni_sadrzaj>
    <derivirana_varijabla naziv="DomainObject.Predmet.StrankaFormatedOIB_1">  RH MINISTARSTVO - POREZNA UPRAVA, Područni ured, OIB 18683136487</derivirana_varijabla>
  </DomainObject.Predmet.StrankaFormatedOIB>
  <DomainObject.Predmet.StrankaFormatedWithAdress>
    <izvorni_sadrzaj> RH MINISTARSTVO - POREZNA UPRAVA, Područni ured, Graberje 1, 42000 Varaždin</izvorni_sadrzaj>
    <derivirana_varijabla naziv="DomainObject.Predmet.StrankaFormatedWithAdress_1"> RH MINISTARSTVO - POREZNA UPRAVA, Područni ured, Graberje 1, 42000 Varaždin</derivirana_varijabla>
  </DomainObject.Predmet.StrankaFormatedWithAdress>
  <DomainObject.Predmet.StrankaFormatedWithAdressOIB>
    <izvorni_sadrzaj> RH MINISTARSTVO - POREZNA UPRAVA, Područni ured, OIB 18683136487, Graberje 1, 42000 Varaždin</izvorni_sadrzaj>
    <derivirana_varijabla naziv="DomainObject.Predmet.StrankaFormatedWithAdressOIB_1"> RH MINISTARSTVO - POREZNA UPRAVA, Područni ured, OIB 18683136487, Graberje 1, 42000 Varaždin</derivirana_varijabla>
  </DomainObject.Predmet.StrankaFormatedWithAdressOIB>
  <DomainObject.Predmet.StrankaWithAdress>
    <izvorni_sadrzaj>RH MINISTARSTVO - POREZNA UPRAVA, Područni ured Graberje 1,42000 Varaždin</izvorni_sadrzaj>
    <derivirana_varijabla naziv="DomainObject.Predmet.StrankaWithAdress_1">RH MINISTARSTVO - POREZNA UPRAVA, Područni ured Graberje 1,42000 Varaždin</derivirana_varijabla>
  </DomainObject.Predmet.StrankaWithAdress>
  <DomainObject.Predmet.StrankaWithAdressOIB>
    <izvorni_sadrzaj>RH MINISTARSTVO - POREZNA UPRAVA, Područni ured, OIB 18683136487, Graberje 1,42000 Varaždin</izvorni_sadrzaj>
    <derivirana_varijabla naziv="DomainObject.Predmet.StrankaWithAdressOIB_1">RH MINISTARSTVO - POREZNA UPRAVA, Područni ured, OIB 18683136487, Graberje 1,42000 Varaždin</derivirana_varijabla>
  </DomainObject.Predmet.StrankaWithAdressOIB>
  <DomainObject.Predmet.StrankaNazivFormated>
    <izvorni_sadrzaj>RH MINISTARSTVO - POREZNA UPRAVA, Područni ured</izvorni_sadrzaj>
    <derivirana_varijabla naziv="DomainObject.Predmet.StrankaNazivFormated_1">RH MINISTARSTVO - POREZNA UPRAVA, Područni ured</derivirana_varijabla>
  </DomainObject.Predmet.StrankaNazivFormated>
  <DomainObject.Predmet.StrankaNazivFormatedOIB>
    <izvorni_sadrzaj>RH MINISTARSTVO - POREZNA UPRAVA, Područni ured, OIB 18683136487</izvorni_sadrzaj>
    <derivirana_varijabla naziv="DomainObject.Predmet.StrankaNazivFormatedOIB_1">RH MINISTARSTVO - POREZNA UPRAVA, Područni ured,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501317.84</izvorni_sadrzaj>
    <derivirana_varijabla naziv="DomainObject.Predmet.TrenutnaVrijednost_1">501317.84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- POREZNA UPRAVA, Područni ured</item>
    </izvorni_sadrzaj>
    <derivirana_varijabla naziv="DomainObject.Predmet.StrankaListFormated_1">
      <item>RH MINISTARSTVO - POREZNA UPRAVA, Područni ured</item>
    </derivirana_varijabla>
  </DomainObject.Predmet.StrankaListFormated>
  <DomainObject.Predmet.StrankaListFormatedOIB>
    <izvorni_sadrzaj>
      <item>RH MINISTARSTVO - POREZNA UPRAVA, Područni ured, OIB 18683136487</item>
    </izvorni_sadrzaj>
    <derivirana_varijabla naziv="DomainObject.Predmet.StrankaListFormatedOIB_1">
      <item>RH MINISTARSTVO - POREZNA UPRAVA, Područni ured, OIB 18683136487</item>
    </derivirana_varijabla>
  </DomainObject.Predmet.StrankaListFormatedOIB>
  <DomainObject.Predmet.StrankaListFormatedWithAdress>
    <izvorni_sadrzaj>
      <item>RH MINISTARSTVO - POREZNA UPRAVA, Područni ured, Graberje 1, 42000 Varaždin</item>
    </izvorni_sadrzaj>
    <derivirana_varijabla naziv="DomainObject.Predmet.StrankaListFormatedWithAdress_1">
      <item>RH MINISTARSTVO - POREZNA UPRAVA, Područni ured, Graberje 1, 42000 Varaždin</item>
    </derivirana_varijabla>
  </DomainObject.Predmet.StrankaListFormatedWithAdress>
  <DomainObject.Predmet.StrankaListFormatedWithAdressOIB>
    <izvorni_sadrzaj>
      <item>RH MINISTARSTVO - POREZNA UPRAVA, Područni ured, OIB 18683136487, Graberje 1, 42000 Varaždin</item>
    </izvorni_sadrzaj>
    <derivirana_varijabla naziv="DomainObject.Predmet.StrankaListFormatedWithAdressOIB_1">
      <item>RH MINISTARSTVO - POREZNA UPRAVA, Područni ured, OIB 18683136487, Graberje 1, 42000 Varaždin</item>
    </derivirana_varijabla>
  </DomainObject.Predmet.StrankaListFormatedWithAdressOIB>
  <DomainObject.Predmet.StrankaListNazivFormated>
    <izvorni_sadrzaj>
      <item>RH MINISTARSTVO - POREZNA UPRAVA, Područni ured</item>
    </izvorni_sadrzaj>
    <derivirana_varijabla naziv="DomainObject.Predmet.StrankaListNazivFormated_1">
      <item>RH MINISTARSTVO - POREZNA UPRAVA, Područni ured</item>
    </derivirana_varijabla>
  </DomainObject.Predmet.StrankaListNazivFormated>
  <DomainObject.Predmet.StrankaListNazivFormatedOIB>
    <izvorni_sadrzaj>
      <item>RH MINISTARSTVO - POREZNA UPRAVA, Područni ured, OIB 18683136487</item>
    </izvorni_sadrzaj>
    <derivirana_varijabla naziv="DomainObject.Predmet.StrankaListNazivFormatedOIB_1">
      <item>RH MINISTARSTVO - POREZNA UPRAVA, Područni ured, OIB 18683136487</item>
    </derivirana_varijabla>
  </DomainObject.Predmet.StrankaListNazivFormatedOIB>
  <DomainObject.Predmet.ProtuStrankaListFormated>
    <izvorni_sadrzaj>
      <item>IBIS društvo s ograničenom odgovornošću za inženjering, konzalting i graditeljstvo,Šenkovec</item>
    </izvorni_sadrzaj>
    <derivirana_varijabla naziv="DomainObject.Predmet.ProtuStrankaListFormated_1">
      <item>IBIS društvo s ograničenom odgovornošću za inženjering, konzalting i graditeljstvo,Šenkovec</item>
    </derivirana_varijabla>
  </DomainObject.Predmet.ProtuStrankaListFormated>
  <DomainObject.Predmet.ProtuStrankaListFormatedOIB>
    <izvorni_sadrzaj>
      <item>IBIS društvo s ograničenom odgovornošću za inženjering, konzalting i graditeljstvo,Šenkovec, OIB 40477247934</item>
    </izvorni_sadrzaj>
    <derivirana_varijabla naziv="DomainObject.Predmet.ProtuStrankaListFormatedOIB_1">
      <item>IBIS društvo s ograničenom odgovornošću za inženjering, konzalting i graditeljstvo,Šenkovec, OIB 40477247934</item>
    </derivirana_varijabla>
  </DomainObject.Predmet.ProtuStrankaListFormatedOIB>
  <DomainObject.Predmet.ProtuStrankaListFormatedWithAdress>
    <izvorni_sadrzaj>
      <item>IBIS društvo s ograničenom odgovornošću za inženjering, konzalting i graditeljstvo,Šenkovec, Anke Butorac 16, 40000 Šenkovec</item>
    </izvorni_sadrzaj>
    <derivirana_varijabla naziv="DomainObject.Predmet.ProtuStrankaListFormatedWithAdress_1">
      <item>IBIS društvo s ograničenom odgovornošću za inženjering, konzalting i graditeljstvo,Šenkovec, Anke Butorac 16, 40000 Šenkovec</item>
    </derivirana_varijabla>
  </DomainObject.Predmet.ProtuStrankaListFormatedWithAdress>
  <DomainObject.Predmet.ProtuStrankaListFormatedWithAdressOIB>
    <izvorni_sadrzaj>
      <item>IBIS društvo s ograničenom odgovornošću za inženjering, konzalting i graditeljstvo,Šenkovec, OIB 40477247934, Anke Butorac 16, 40000 Šenkovec</item>
    </izvorni_sadrzaj>
    <derivirana_varijabla naziv="DomainObject.Predmet.ProtuStrankaListFormatedWithAdressOIB_1">
      <item>IBIS društvo s ograničenom odgovornošću za inženjering, konzalting i graditeljstvo,Šenkovec, OIB 40477247934, Anke Butorac 16, 40000 Šenkovec</item>
    </derivirana_varijabla>
  </DomainObject.Predmet.ProtuStrankaListFormatedWithAdressOIB>
  <DomainObject.Predmet.ProtuStrankaListNazivFormated>
    <izvorni_sadrzaj>
      <item>IBIS društvo s ograničenom odgovornošću za inženjering, konzalting i graditeljstvo,Šenkovec</item>
    </izvorni_sadrzaj>
    <derivirana_varijabla naziv="DomainObject.Predmet.ProtuStrankaListNazivFormated_1">
      <item>IBIS društvo s ograničenom odgovornošću za inženjering, konzalting i graditeljstvo,Šenkovec</item>
    </derivirana_varijabla>
  </DomainObject.Predmet.ProtuStrankaListNazivFormated>
  <DomainObject.Predmet.ProtuStrankaListNazivFormatedOIB>
    <izvorni_sadrzaj>
      <item>IBIS društvo s ograničenom odgovornošću za inženjering, konzalting i graditeljstvo,Šenkovec, OIB 40477247934</item>
    </izvorni_sadrzaj>
    <derivirana_varijabla naziv="DomainObject.Predmet.ProtuStrankaListNazivFormatedOIB_1">
      <item>IBIS društvo s ograničenom odgovornošću za inženjering, konzalting i graditeljstvo,Šenkovec, OIB 40477247934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Varaždinu, Graberje 1, 42000 Varaždin</item>
    </izvorni_sadrzaj>
    <derivirana_varijabla naziv="DomainObject.Predmet.OstaliListFormatedWithAdress_1">
      <item>Županijsko državno odvjetništvo u Varaždinu, Graberje 1, 42000 Varaždin</item>
    </derivirana_varijabla>
  </DomainObject.Predmet.OstaliListFormatedWithAdress>
  <DomainObject.Predmet.OstaliListFormatedWithAdressOIB>
    <izvorni_sadrzaj>
      <item>Županijsko državno odvjetništvo u Varaždinu, Graberje 1, 42000 Varaždin</item>
    </izvorni_sadrzaj>
    <derivirana_varijabla naziv="DomainObject.Predmet.OstaliListFormatedWithAdressOIB_1">
      <item>Županijsko državno odvjetništvo u Varaždinu, Graberje 1, 42000 Varaždin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- POREZNA UPRAVA, Područni ured</izvorni_sadrzaj>
    <derivirana_varijabla naziv="DomainObject.Predmet.StrankaIDrugi_1">RH MINISTARSTVO - POREZNA UPRAVA, Područni ured</derivirana_varijabla>
  </DomainObject.Predmet.StrankaIDrugi>
  <DomainObject.Predmet.ProtustrankaIDrugi>
    <izvorni_sadrzaj>IBIS društvo s ograničenom odgovornošću za inženjering, konzalting i graditeljstvo,Šenkovec</izvorni_sadrzaj>
    <derivirana_varijabla naziv="DomainObject.Predmet.ProtustrankaIDrugi_1">IBIS društvo s ograničenom odgovornošću za inženjering, konzalting i graditeljstvo,Šenkovec</derivirana_varijabla>
  </DomainObject.Predmet.ProtustrankaIDrugi>
  <DomainObject.Predmet.StrankaIDrugiAdressOIB>
    <izvorni_sadrzaj>RH MINISTARSTVO - POREZNA UPRAVA, Područni ured, OIB 18683136487, Graberje 1, 42000 Varaždin</izvorni_sadrzaj>
    <derivirana_varijabla naziv="DomainObject.Predmet.StrankaIDrugiAdressOIB_1">RH MINISTARSTVO - POREZNA UPRAVA, Područni ured, OIB 18683136487, Graberje 1, 42000 Varaždin</derivirana_varijabla>
  </DomainObject.Predmet.StrankaIDrugiAdressOIB>
  <DomainObject.Predmet.ProtustrankaIDrugiAdressOIB>
    <izvorni_sadrzaj>IBIS društvo s ograničenom odgovornošću za inženjering, konzalting i graditeljstvo,Šenkovec, OIB 40477247934, Anke Butorac 16, 40000 Šenkovec</izvorni_sadrzaj>
    <derivirana_varijabla naziv="DomainObject.Predmet.ProtustrankaIDrugiAdressOIB_1">IBIS društvo s ograničenom odgovornošću za inženjering, konzalting i graditeljstvo,Šenkovec, OIB 40477247934,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IBIS društvo s ograničenom odgovornošću za inženjering, konzalting i graditeljstvo,Šenkovec</item>
      <item>Županijsko državno odvjetništvo u Varaždinu</item>
      <item>RH MINISTARSTVO - POREZNA UPRAVA, Područni ured</item>
    </izvorni_sadrzaj>
    <derivirana_varijabla naziv="DomainObject.Predmet.SudioniciListNaziv_1">
      <item>IBIS društvo s ograničenom odgovornošću za inženjering, konzalting i graditeljstvo,Šenkovec</item>
      <item>Županijsko državno odvjetništvo u Varaždinu</item>
      <item>RH MINISTARSTVO - POREZNA UPRAVA, Područni ured</item>
    </derivirana_varijabla>
  </DomainObject.Predmet.SudioniciListNaziv>
  <DomainObject.Predmet.SudioniciListAdressOIB>
    <izvorni_sadrzaj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</izvorni_sadrzaj>
    <derivirana_varijabla naziv="DomainObject.Predmet.SudioniciListAdressOIB_1"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40477247934</item>
      <item>, OIB null</item>
      <item>, OIB 18683136487</item>
    </izvorni_sadrzaj>
    <derivirana_varijabla naziv="DomainObject.Predmet.SudioniciListNazivOIB_1">
      <item>, OIB 40477247934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16336-BB06-4307-9CC8-53F7D059E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2612</properties:Characters>
  <properties:Lines>83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2016-06-16T10:59:00Z</dcterms:created>
  <dc:creator>Maja Valušnig</dc:creator>
  <cp:lastModifiedBy>Marko Makaj</cp:lastModifiedBy>
  <cp:lastPrinted>2016-06-16T11:08:00Z</cp:lastPrinted>
  <dcterms:modified xmlns:xsi="http://www.w3.org/2001/XMLSchema-instance" xsi:type="dcterms:W3CDTF">2016-06-16T11:08:00Z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