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948e" w14:paraId="185948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4C3196">
        <w:rPr>
          <w:rFonts w:hAnsi="Times New Roman" w:ascii="Times New Roman"/>
        </w:rPr>
        <w:t>4945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D343C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1D343C" w:rsidP="001725CA" w:rsidR="001D343C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1D343C" w:rsidR="00D83115">
      <w:pPr>
        <w:ind w:firstLine="708"/>
        <w:jc w:val="both"/>
        <w:rPr>
          <w:rFonts w:hAnsi="Times New Roman" w:ascii="Times New Roman"/>
        </w:rPr>
      </w:pP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7A5E27" w:rsidRPr="007A5E27">
        <w:rPr>
          <w:rFonts w:hAnsi="Times New Roman" w:ascii="Times New Roman"/>
        </w:rPr>
        <w:t>GALIJA USLUGE d.o.o. iz Zagrea, Poljana Josipa Brunšmida 6, OIB: 979572676, MBS: 080961364,</w:t>
      </w:r>
      <w:r w:rsidR="007A5E27">
        <w:t xml:space="preserve"> </w:t>
      </w:r>
      <w:r w:rsidR="006B6FCA">
        <w:rPr>
          <w:rFonts w:hAnsi="Times New Roman" w:ascii="Times New Roman"/>
        </w:rPr>
        <w:t>dana 3</w:t>
      </w:r>
      <w:r w:rsidRPr="0074528F">
        <w:rPr>
          <w:rFonts w:hAnsi="Times New Roman" w:ascii="Times New Roman"/>
        </w:rPr>
        <w:t>0. ožujka 2017.</w:t>
      </w:r>
    </w:p>
    <w:p w:rsidRDefault="001D343C" w:rsidP="001D343C" w:rsidR="001D343C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7A5E27">
        <w:rPr>
          <w:rFonts w:hAnsi="Times New Roman" w:ascii="Times New Roman"/>
        </w:rPr>
        <w:t xml:space="preserve"> </w:t>
      </w:r>
      <w:r w:rsidR="007A5E27" w:rsidRPr="007A5E27">
        <w:rPr>
          <w:rFonts w:hAnsi="Times New Roman" w:ascii="Times New Roman"/>
        </w:rPr>
        <w:t>GALIJA USLUGE d.o.o. iz Zagrea, Poljana Josipa Brunšmida 6, OIB: 979572676, MBS: 080961364,</w:t>
      </w:r>
      <w:r>
        <w:rPr>
          <w:rFonts w:hAnsi="Times New Roman" w:ascii="Times New Roman"/>
        </w:rPr>
        <w:t xml:space="preserve">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A5E27">
        <w:rPr>
          <w:rFonts w:hAnsi="Times New Roman" w:ascii="Times New Roman"/>
        </w:rPr>
        <w:t>494516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B6FCA">
        <w:rPr>
          <w:rFonts w:hAnsi="Times New Roman" w:ascii="Times New Roman"/>
        </w:rPr>
        <w:t>Zagrebu, 3</w:t>
      </w:r>
      <w:r>
        <w:rPr>
          <w:rFonts w:hAnsi="Times New Roman" w:ascii="Times New Roman"/>
        </w:rPr>
        <w:t>0. ožujka 2017.</w:t>
      </w:r>
      <w:r w:rsidR="001D343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g.</w:t>
      </w:r>
    </w:p>
    <w:p w:rsidRDefault="001D343C" w:rsidP="001725CA" w:rsidR="001D343C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901A5D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D343C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D343C" w:rsidP="001D343C" w:rsidR="001D343C">
      <w:pPr>
        <w:jc w:val="both"/>
        <w:rPr>
          <w:rFonts w:hAnsi="Times New Roman" w:ascii="Times New Roman"/>
        </w:rPr>
      </w:pPr>
    </w:p>
    <w:p w:rsidRDefault="00901A5D" w:rsidP="00901A5D" w:rsidR="00901A5D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otpravaka-ovlašteni službenik: </w:t>
      </w:r>
    </w:p>
    <w:p w:rsidRDefault="00901A5D" w:rsidP="00901A5D" w:rsidR="00901A5D" w:rsidRPr="00901A5D">
      <w:pPr>
        <w:pStyle w:val="Odlomakpopisa"/>
        <w:jc w:val="right"/>
        <w:rPr>
          <w:rFonts w:hAnsi="Times New Roman" w:ascii="Times New Roman"/>
          <w:sz w:val="28"/>
        </w:rPr>
      </w:pPr>
      <w:r w:rsidRPr="00901A5D">
        <w:rPr>
          <w:rFonts w:hAnsi="Times New Roman" w:ascii="Times New Roman"/>
        </w:rPr>
        <w:t>Zlatka Plivelić</w:t>
      </w:r>
    </w:p>
    <w:sectPr w:rsidSect="00821309" w:rsidR="00901A5D" w:rsidRPr="00901A5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024" w:rsidP="00A83AC6" w:rsidR="00DE1024">
      <w:r>
        <w:separator/>
      </w:r>
    </w:p>
  </w:endnote>
  <w:endnote w:id="0" w:type="continuationSeparator">
    <w:p w:rsidRDefault="00DE1024" w:rsidP="00A83AC6" w:rsidR="00DE1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024" w:rsidP="00A83AC6" w:rsidR="00DE1024">
      <w:r>
        <w:separator/>
      </w:r>
    </w:p>
  </w:footnote>
  <w:footnote w:id="0" w:type="continuationSeparator">
    <w:p w:rsidRDefault="00DE1024" w:rsidP="00A83AC6" w:rsidR="00DE1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7FA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A5E27">
      <w:rPr>
        <w:rFonts w:hAnsi="Times New Roman" w:ascii="Times New Roman"/>
      </w:rPr>
      <w:t>4945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F7599"/>
    <w:multiLevelType w:val="hybridMultilevel"/>
    <w:tmpl w:val="BC70B48C"/>
    <w:lvl w:tplc="3D9281A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257FA"/>
    <w:rsid w:val="001511A4"/>
    <w:rsid w:val="001725CA"/>
    <w:rsid w:val="0017729E"/>
    <w:rsid w:val="001C1019"/>
    <w:rsid w:val="001D343C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1115"/>
    <w:rsid w:val="004B5C11"/>
    <w:rsid w:val="004B797A"/>
    <w:rsid w:val="004C2A95"/>
    <w:rsid w:val="004C3196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4528F"/>
    <w:rsid w:val="0077109B"/>
    <w:rsid w:val="007A13BF"/>
    <w:rsid w:val="007A5E27"/>
    <w:rsid w:val="007C7F81"/>
    <w:rsid w:val="007D4367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1A5D"/>
    <w:rsid w:val="009341DD"/>
    <w:rsid w:val="00946D26"/>
    <w:rsid w:val="00946DD1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08D8"/>
    <w:rsid w:val="00B87AEB"/>
    <w:rsid w:val="00B969B8"/>
    <w:rsid w:val="00BC41A7"/>
    <w:rsid w:val="00BC580B"/>
    <w:rsid w:val="00C3624C"/>
    <w:rsid w:val="00C73EA6"/>
    <w:rsid w:val="00CA4F2A"/>
    <w:rsid w:val="00CD43E1"/>
    <w:rsid w:val="00CD7DA7"/>
    <w:rsid w:val="00CF7AB9"/>
    <w:rsid w:val="00D301E4"/>
    <w:rsid w:val="00D3077F"/>
    <w:rsid w:val="00D83115"/>
    <w:rsid w:val="00DC1596"/>
    <w:rsid w:val="00DC30D9"/>
    <w:rsid w:val="00DE1024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4945</izvorni_sadrzaj>
    <derivirana_varijabla naziv="DomainObject.Predmet.Broj_1">4945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St-4945/2016</izvorni_sadrzaj>
    <derivirana_varijabla naziv="DomainObject.Predmet.OznakaBroj_1">St-4945/2016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GALIJA USLUGE d.o.o. zastupanog po punomoćniku ŽELJKO GLAGOLIĆ</izvorni_sadrzaj>
    <derivirana_varijabla naziv="DomainObject.Predmet.ProtustrankaFormated_1">  GALIJA USLUGE d.o.o. zastupanog po punomoćniku ŽELJKO GLAGOLIĆ</derivirana_varijabla>
  </DomainObject.Predmet.ProtustrankaFormated>
  <DomainObject.Predmet.ProtustrankaFormatedOIB>
    <izvorni_sadrzaj>  GALIJA USLUGE d.o.o., OIB 97957267660 zastupanog po punomoćniku ŽELJKO GLAGOLIĆ</izvorni_sadrzaj>
    <derivirana_varijabla naziv="DomainObject.Predmet.ProtustrankaFormatedOIB_1">  GALIJA USLUGE d.o.o., OIB 97957267660 zastupanog po punomoćniku ŽELJKO GLAGOLIĆ</derivirana_varijabla>
  </DomainObject.Predmet.ProtustrankaFormatedOIB>
  <DomainObject.Predmet.ProtustrankaFormatedWithAdress>
    <izvorni_sadrzaj> GALIJA USLUGE d.o.o., Poljana Josipa Brunšmida 6, 10000 Zagreb zastupanog po punomoćniku ŽELJKO GLAGOLIĆ</izvorni_sadrzaj>
    <derivirana_varijabla naziv="DomainObject.Predmet.ProtustrankaFormatedWithAdress_1"> GALIJA USLUGE d.o.o., Poljana Josipa Brunšmida 6, 10000 Zagreb zastupanog po punomoćniku ŽELJKO GLAGOLIĆ</derivirana_varijabla>
  </DomainObject.Predmet.ProtustrankaFormatedWithAdress>
  <DomainObject.Predmet.ProtustrankaFormatedWithAdressOIB>
    <izvorni_sadrzaj> GALIJA USLUGE d.o.o., OIB 97957267660, Poljana Josipa Brunšmida 6, 10000 Zagreb zastupanog po punomoćniku ŽELJKO GLAGOLIĆ</izvorni_sadrzaj>
    <derivirana_varijabla naziv="DomainObject.Predmet.ProtustrankaFormatedWithAdressOIB_1"> GALIJA USLUGE d.o.o., OIB 97957267660, Poljana Josipa Brunšmida 6, 10000 Zagreb zastupanog po punomoćniku ŽELJKO GLAGOLIĆ</derivirana_varijabla>
  </DomainObject.Predmet.ProtustrankaFormatedWithAdressOIB>
  <DomainObject.Predmet.ProtustrankaWithAdress>
    <izvorni_sadrzaj>GALIJA USLUGE d.o.o. Poljana Josipa Brunšmida 6, 10000 Zagreb</izvorni_sadrzaj>
    <derivirana_varijabla naziv="DomainObject.Predmet.ProtustrankaWithAdress_1">GALIJA USLUGE d.o.o. Poljana Josipa Brunšmida 6, 10000 Zagreb</derivirana_varijabla>
  </DomainObject.Predmet.ProtustrankaWithAdress>
  <DomainObject.Predmet.ProtustrankaWithAdressOIB>
    <izvorni_sadrzaj>GALIJA USLUGE d.o.o., OIB 97957267660, Poljana Josipa Brunšmida 6, 10000 Zagreb</izvorni_sadrzaj>
    <derivirana_varijabla naziv="DomainObject.Predmet.ProtustrankaWithAdressOIB_1">GALIJA USLUGE d.o.o., OIB 97957267660, Poljana Josipa Brunšmida 6, 10000 Zagreb</derivirana_varijabla>
  </DomainObject.Predmet.ProtustrankaWithAdressOIB>
  <DomainObject.Predmet.ProtustrankaNazivFormated>
    <izvorni_sadrzaj>GALIJA USLUGE d.o.o.</izvorni_sadrzaj>
    <derivirana_varijabla naziv="DomainObject.Predmet.ProtustrankaNazivFormated_1">GALIJA USLUGE d.o.o.</derivirana_varijabla>
  </DomainObject.Predmet.ProtustrankaNazivFormated>
  <DomainObject.Predmet.ProtustrankaNazivFormatedOIB>
    <izvorni_sadrzaj>GALIJA USLUGE d.o.o., OIB 97957267660</izvorni_sadrzaj>
    <derivirana_varijabla naziv="DomainObject.Predmet.ProtustrankaNazivFormatedOIB_1">GALIJA USLUGE d.o.o., OIB 97957267660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GALIJA USLUGE d.o.o. zastupanog po punomoćniku ŽELJKO GLAGOLIĆ</item>
    </izvorni_sadrzaj>
    <derivirana_varijabla naziv="DomainObject.Predmet.ProtuStrankaListFormated_1">
      <item>GALIJA USLUGE d.o.o. zastupanog po punomoćniku ŽELJKO GLAGOLIĆ</item>
    </derivirana_varijabla>
  </DomainObject.Predmet.ProtuStrankaListFormated>
  <DomainObject.Predmet.ProtuStrankaListFormatedOIB>
    <izvorni_sadrzaj>
      <item>GALIJA USLUGE d.o.o., OIB 97957267660 zastupanog po punomoćniku ŽELJKO GLAGOLIĆ</item>
    </izvorni_sadrzaj>
    <derivirana_varijabla naziv="DomainObject.Predmet.ProtuStrankaListFormatedOIB_1">
      <item>GALIJA USLUGE d.o.o., OIB 97957267660 zastupanog po punomoćniku ŽELJKO GLAGOLIĆ</item>
    </derivirana_varijabla>
  </DomainObject.Predmet.ProtuStrankaListFormatedOIB>
  <DomainObject.Predmet.ProtuStrankaListFormatedWithAdress>
    <izvorni_sadrzaj>
      <item>GALIJA USLUGE d.o.o., Poljana Josipa Brunšmida 6, 10000 Zagreb zastupanog po punomoćniku ŽELJKO GLAGOLIĆ</item>
    </izvorni_sadrzaj>
    <derivirana_varijabla naziv="DomainObject.Predmet.ProtuStrankaListFormatedWithAdress_1">
      <item>GALIJA USLUGE d.o.o., Poljana Josipa Brunšmida 6, 10000 Zagreb zastupanog po punomoćniku ŽELJKO GLAGOLIĆ</item>
    </derivirana_varijabla>
  </DomainObject.Predmet.ProtuStrankaListFormatedWithAdress>
  <DomainObject.Predmet.ProtuStrankaListFormatedWithAdressOIB>
    <izvorni_sadrzaj>
      <item>GALIJA USLUGE d.o.o., OIB 97957267660, Poljana Josipa Brunšmida 6, 10000 Zagreb zastupanog po punomoćniku ŽELJKO GLAGOLIĆ</item>
    </izvorni_sadrzaj>
    <derivirana_varijabla naziv="DomainObject.Predmet.ProtuStrankaListFormatedWithAdressOIB_1">
      <item>GALIJA USLUGE d.o.o., OIB 97957267660, Poljana Josipa Brunšmida 6, 10000 Zagreb zastupanog po punomoćniku ŽELJKO GLAGOLIĆ</item>
    </derivirana_varijabla>
  </DomainObject.Predmet.ProtuStrankaListFormatedWithAdressOIB>
  <DomainObject.Predmet.ProtuStrankaListNazivFormated>
    <izvorni_sadrzaj>
      <item>GALIJA USLUGE d.o.o.</item>
    </izvorni_sadrzaj>
    <derivirana_varijabla naziv="DomainObject.Predmet.ProtuStrankaListNazivFormated_1">
      <item>GALIJA USLUGE d.o.o.</item>
    </derivirana_varijabla>
  </DomainObject.Predmet.ProtuStrankaListNazivFormated>
  <DomainObject.Predmet.ProtuStrankaListNazivFormatedOIB>
    <izvorni_sadrzaj>
      <item>GALIJA USLUGE d.o.o., OIB 97957267660</item>
    </izvorni_sadrzaj>
    <derivirana_varijabla naziv="DomainObject.Predmet.ProtuStrankaListNazivFormatedOIB_1">
      <item>GALIJA USLUGE d.o.o., OIB 97957267660</item>
    </derivirana_varijabla>
  </DomainObject.Predmet.ProtuStrankaListNazivFormatedOIB>
  <DomainObject.Predmet.OstaliListFormated>
    <izvorni_sadrzaj>
      <item>ŽELJKO GLAGOLIĆ punomoćnik sudionika u postupku GALIJA USLUGE d.o.o.</item>
    </izvorni_sadrzaj>
    <derivirana_varijabla naziv="DomainObject.Predmet.OstaliListFormated_1">
      <item>ŽELJKO GLAGOLIĆ punomoćnik sudionika u postupku GALIJA USLUGE d.o.o.</item>
    </derivirana_varijabla>
  </DomainObject.Predmet.OstaliListFormated>
  <DomainObject.Predmet.OstaliListFormatedOIB>
    <izvorni_sadrzaj>
      <item>ŽELJKO GLAGOLIĆ, OIB 91331517548 punomoćnik sudionika u postupku GALIJA USLUGE d.o.o.</item>
    </izvorni_sadrzaj>
    <derivirana_varijabla naziv="DomainObject.Predmet.OstaliListFormatedOIB_1">
      <item>ŽELJKO GLAGOLIĆ, OIB 91331517548 punomoćnik sudionika u postupku GALIJA USLUGE d.o.o.</item>
    </derivirana_varijabla>
  </DomainObject.Predmet.OstaliListFormatedOIB>
  <DomainObject.Predmet.OstaliListFormatedWithAdress>
    <izvorni_sadrzaj>
      <item>ŽELJKO GLAGOLIĆ, Radnički dol 1, 10000 Zagreb punomoćnik sudionika u postupku GALIJA USLUGE d.o.o.</item>
    </izvorni_sadrzaj>
    <derivirana_varijabla naziv="DomainObject.Predmet.OstaliListFormatedWithAdress_1">
      <item>ŽELJKO GLAGOLIĆ, Radnički dol 1, 10000 Zagreb punomoćnik sudionika u postupku GALIJA USLUGE d.o.o.</item>
    </derivirana_varijabla>
  </DomainObject.Predmet.OstaliListFormatedWithAdress>
  <DomainObject.Predmet.OstaliListFormatedWithAdressOIB>
    <izvorni_sadrzaj>
      <item>ŽELJKO GLAGOLIĆ, OIB 91331517548, Radnički dol 1, 10000 Zagreb punomoćnik sudionika u postupku GALIJA USLUGE d.o.o.</item>
    </izvorni_sadrzaj>
    <derivirana_varijabla naziv="DomainObject.Predmet.OstaliListFormatedWithAdressOIB_1">
      <item>ŽELJKO GLAGOLIĆ, OIB 91331517548, Radnički dol 1, 10000 Zagreb punomoćnik sudionika u postupku GALIJA USLUGE d.o.o.</item>
    </derivirana_varijabla>
  </DomainObject.Predmet.OstaliListFormatedWithAdressOIB>
  <DomainObject.Predmet.OstaliListNazivFormated>
    <izvorni_sadrzaj>
      <item>ŽELJKO GLAGOLIĆ</item>
    </izvorni_sadrzaj>
    <derivirana_varijabla naziv="DomainObject.Predmet.OstaliListNazivFormated_1">
      <item>ŽELJKO GLAGOLIĆ</item>
    </derivirana_varijabla>
  </DomainObject.Predmet.OstaliListNazivFormated>
  <DomainObject.Predmet.OstaliListNazivFormatedOIB>
    <izvorni_sadrzaj>
      <item>ŽELJKO GLAGOLIĆ, OIB 91331517548</item>
    </izvorni_sadrzaj>
    <derivirana_varijabla naziv="DomainObject.Predmet.OstaliListNazivFormatedOIB_1">
      <item>ŽELJKO GLAGOLIĆ, OIB 91331517548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GALIJA USLUGE d.o.o.</izvorni_sadrzaj>
    <derivirana_varijabla naziv="DomainObject.Predmet.ProtustrankaIDrugi_1">GALIJA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GALIJA USLUGE d.o.o., OIB 97957267660, Poljana Josipa Brunšmida 6, 10000 Zagreb</izvorni_sadrzaj>
    <derivirana_varijabla naziv="DomainObject.Predmet.ProtustrankaIDrugiAdressOIB_1">GALIJA USLUGE d.o.o., OIB 97957267660, Poljana Josipa Brunšmida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GALIJA USLUGE d.o.o.</item>
      <item>ŽELJKO GLAGOLIĆ</item>
    </izvorni_sadrzaj>
    <derivirana_varijabla naziv="DomainObject.Predmet.SudioniciListNaziv_1">
      <item>FINA Regionalni centar Zagreb</item>
      <item>GALIJA USLUGE d.o.o.</item>
      <item>ŽELJKO GLAGOLIĆ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GALIJA USLUGE d.o.o., OIB 97957267660, Poljana Josipa Brunšmida 6,10000 Zagreb</item>
      <item>ŽELJKO GLAGOLIĆ, OIB 91331517548, Radnički dol 1,10000 Zagreb</item>
    </izvorni_sadrzaj>
    <derivirana_varijabla naziv="DomainObject.Predmet.SudioniciListAdressOIB_1">
      <item>FINA Regionalni centar Zagreb, OIB 85821130368, Trg svibanjskih žrtava 1995. br. 1,10000 Zagreb</item>
      <item>GALIJA USLUGE d.o.o., OIB 97957267660, Poljana Josipa Brunšmida 6,10000 Zagreb</item>
      <item>ŽELJKO GLAGOLIĆ, OIB 91331517548, Radnički dol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97957267660</item>
      <item>, OIB 91331517548</item>
    </izvorni_sadrzaj>
    <derivirana_varijabla naziv="DomainObject.Predmet.SudioniciListNazivOIB_1">
      <item>, OIB 85821130368</item>
      <item>, OIB 97957267660</item>
      <item>, OIB 91331517548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662A8-7B06-4E0C-B7EA-93036428E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1860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2017-03-31T08:09:00Z</dcterms:created>
  <dc:creator>Vesna Fundurulić Perišin</dc:creator>
  <cp:lastModifiedBy>Zlatka Plivelić</cp:lastModifiedBy>
  <cp:lastPrinted>2017-03-31T08:12:00Z</cp:lastPrinted>
  <dcterms:modified xmlns:xsi="http://www.w3.org/2001/XMLSchema-instance" xsi:type="dcterms:W3CDTF">2017-03-31T08:18:00Z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