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22c5" w14:paraId="22722c5" w:rsidRDefault="002F357C" w:rsidP="00345FCD" w:rsidR="00345FCD" w:rsidRPr="008758DA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8758D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8758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58D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8758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58DA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8758DA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hAnsi="Times New Roman" w:ascii="Times New Roman"/>
          <w:sz w:val="24"/>
          <w:szCs w:val="24"/>
        </w:rPr>
        <w:t>Zagreb, Amruševa 2/II</w:t>
      </w:r>
      <w:r w:rsidRPr="008758DA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33B4" w:rsidRPr="008758DA">
        <w:rPr>
          <w:rFonts w:cs="Times New Roman" w:hAnsi="Times New Roman" w:ascii="Times New Roman"/>
          <w:sz w:val="24"/>
          <w:szCs w:val="24"/>
        </w:rPr>
        <w:t>UDRUGA ZA PUSTOLOVINE, SPORT I EKOLOGIJU NATURA, Kutina, Miroslava Krleže 80, OIB: 71339765293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33B4" w:rsidRPr="008758DA">
        <w:rPr>
          <w:rFonts w:cs="Times New Roman" w:hAnsi="Times New Roman" w:ascii="Times New Roman"/>
          <w:sz w:val="24"/>
          <w:szCs w:val="24"/>
        </w:rPr>
        <w:t>UDRUGA ZA PUSTOLOVINE, SPORT I EKOLOGIJU NATURA, Kutina, Miroslava Krleže 80, OIB: 71339765293</w:t>
      </w:r>
      <w:r w:rsidR="00C149FF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8758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C36A8F" w:rsidR="00C36A8F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6A8F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 iz Miholjanca, Antuna Mihanovića 131, OIB:49708160625.</w:t>
      </w:r>
    </w:p>
    <w:p w:rsidRDefault="00345FCD" w:rsidP="002F357C" w:rsidR="00345FCD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6A8F" w:rsidRPr="008758DA">
        <w:rPr>
          <w:rFonts w:cs="Times New Roman" w:hAnsi="Times New Roman" w:ascii="Times New Roman"/>
          <w:sz w:val="24"/>
          <w:szCs w:val="24"/>
        </w:rPr>
        <w:t>UDRUGA ZA PUSTOLOVINE, SPORT I EKOLOGIJU NATURA, Kutina, Miroslava Krleže 80, OIB: 71339765293</w:t>
      </w:r>
      <w:r w:rsidR="00EA31D0" w:rsidRPr="008758DA">
        <w:rPr>
          <w:rFonts w:cs="Times New Roman" w:hAnsi="Times New Roman" w:ascii="Times New Roman"/>
          <w:sz w:val="24"/>
          <w:szCs w:val="24"/>
        </w:rPr>
        <w:t xml:space="preserve"> 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8758D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Po pravomoćnosti ovog rješenja </w:t>
      </w:r>
      <w:r w:rsidR="008758DA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Ured državne uprave u Sisačko-Moslavačkoj županiji prov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est će brisanje dužnika iz </w:t>
      </w:r>
      <w:r w:rsidR="00703217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758DA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726510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2016</w:t>
      </w:r>
      <w:r w:rsidR="006761C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8758DA" w:rsidRPr="008758DA">
        <w:rPr>
          <w:rFonts w:cs="Times New Roman" w:hAnsi="Times New Roman" w:ascii="Times New Roman"/>
          <w:sz w:val="24"/>
          <w:szCs w:val="24"/>
        </w:rPr>
        <w:t>UDRUGA ZA PUSTOLOVINE, SPORT I EKOLOGIJU NATURA, Kutina, Miroslava Krleže 80, OIB: 71339765293</w:t>
      </w:r>
      <w:r w:rsidR="00184C3D" w:rsidRPr="008758DA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A82298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8758DA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144</w:t>
      </w:r>
      <w:r w:rsidR="00726510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 w:rsidR="00026C85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82298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upozorio na posljedice za ne postupanje po pozivu suda.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8758DA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8758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8758DA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8758DA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8758DA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8758DA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8758DA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8758DA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887237" w:rsidP="00EC49B8" w:rsidR="008E4889" w:rsidRPr="008758DA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Ured državne uprave u Sisačko-Moslavačkoj županiji</w:t>
      </w:r>
      <w:r w:rsidR="00EC49B8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  <w:r w:rsidR="00A96E13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8758D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8758DA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8758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A2477" w:rsidP="00345FCD" w:rsidR="00C97E01" w:rsidRPr="008758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8758D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2A2477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</w:t>
    </w:r>
    <w:r w:rsidR="00703217">
      <w:rPr>
        <w:b/>
      </w:rPr>
      <w:t>7</w:t>
    </w:r>
    <w:r w:rsidR="007433B4">
      <w:rPr>
        <w:b/>
      </w:rPr>
      <w:t>144</w:t>
    </w:r>
    <w:r w:rsidR="00455F28">
      <w:rPr>
        <w:b/>
      </w:rPr>
      <w:t>/2016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2A2477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703217">
          <w:rPr>
            <w:b/>
          </w:rPr>
          <w:t>7</w:t>
        </w:r>
        <w:r w:rsidR="007433B4">
          <w:rPr>
            <w:b/>
          </w:rPr>
          <w:t>144</w:t>
        </w:r>
        <w:r w:rsidR="00165AFB">
          <w:rPr>
            <w:b/>
          </w:rPr>
          <w:t>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5AFB"/>
    <w:rsid w:val="00167B23"/>
    <w:rsid w:val="00184C3D"/>
    <w:rsid w:val="001949A3"/>
    <w:rsid w:val="001F3854"/>
    <w:rsid w:val="002253DE"/>
    <w:rsid w:val="002A2477"/>
    <w:rsid w:val="002A2A1A"/>
    <w:rsid w:val="002A4819"/>
    <w:rsid w:val="002B1598"/>
    <w:rsid w:val="002C1AEF"/>
    <w:rsid w:val="002F357C"/>
    <w:rsid w:val="002F35AE"/>
    <w:rsid w:val="00330535"/>
    <w:rsid w:val="00345FCD"/>
    <w:rsid w:val="00363F23"/>
    <w:rsid w:val="003A00B8"/>
    <w:rsid w:val="003C1974"/>
    <w:rsid w:val="003D0E0E"/>
    <w:rsid w:val="003F0BDB"/>
    <w:rsid w:val="004124CD"/>
    <w:rsid w:val="00421DA5"/>
    <w:rsid w:val="00446C4D"/>
    <w:rsid w:val="00455F28"/>
    <w:rsid w:val="004815DA"/>
    <w:rsid w:val="0049411B"/>
    <w:rsid w:val="00495F55"/>
    <w:rsid w:val="004C47E9"/>
    <w:rsid w:val="004C7E19"/>
    <w:rsid w:val="005103CE"/>
    <w:rsid w:val="00575278"/>
    <w:rsid w:val="005B2FBB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03217"/>
    <w:rsid w:val="00717B70"/>
    <w:rsid w:val="007251B3"/>
    <w:rsid w:val="00726510"/>
    <w:rsid w:val="007433B4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555B"/>
    <w:rsid w:val="007F6956"/>
    <w:rsid w:val="00800A69"/>
    <w:rsid w:val="008135C6"/>
    <w:rsid w:val="00830EF6"/>
    <w:rsid w:val="008433F1"/>
    <w:rsid w:val="008758DA"/>
    <w:rsid w:val="00886995"/>
    <w:rsid w:val="00887237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9F1C86"/>
    <w:rsid w:val="00A017F8"/>
    <w:rsid w:val="00A20386"/>
    <w:rsid w:val="00A3376C"/>
    <w:rsid w:val="00A33E77"/>
    <w:rsid w:val="00A82298"/>
    <w:rsid w:val="00A96E13"/>
    <w:rsid w:val="00AC04CB"/>
    <w:rsid w:val="00B22542"/>
    <w:rsid w:val="00B33374"/>
    <w:rsid w:val="00B5563D"/>
    <w:rsid w:val="00BE2983"/>
    <w:rsid w:val="00C12535"/>
    <w:rsid w:val="00C149FF"/>
    <w:rsid w:val="00C36A8F"/>
    <w:rsid w:val="00C941D3"/>
    <w:rsid w:val="00CA317F"/>
    <w:rsid w:val="00CA617C"/>
    <w:rsid w:val="00CD2A0D"/>
    <w:rsid w:val="00D01556"/>
    <w:rsid w:val="00D17903"/>
    <w:rsid w:val="00D5604F"/>
    <w:rsid w:val="00D6564F"/>
    <w:rsid w:val="00DB3F0C"/>
    <w:rsid w:val="00DD1693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343AD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7144</izvorni_sadrzaj>
    <derivirana_varijabla naziv="DomainObject.Predmet.Broj_1">7144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St-7144/2016</izvorni_sadrzaj>
    <derivirana_varijabla naziv="DomainObject.Predmet.OznakaBroj_1">St-7144/2016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PUSTOLOVINE, SPORT I EKOLOGIJU NATURA</izvorni_sadrzaj>
    <derivirana_varijabla naziv="DomainObject.Predmet.ProtustrankaFormated_1">  UDRUGA ZA PUSTOLOVINE, SPORT I EKOLOGIJU NATURA</derivirana_varijabla>
  </DomainObject.Predmet.ProtustrankaFormated>
  <DomainObject.Predmet.ProtustrankaFormatedOIB>
    <izvorni_sadrzaj>  UDRUGA ZA PUSTOLOVINE, SPORT I EKOLOGIJU NATURA, OIB 71339765293</izvorni_sadrzaj>
    <derivirana_varijabla naziv="DomainObject.Predmet.ProtustrankaFormatedOIB_1">  UDRUGA ZA PUSTOLOVINE, SPORT I EKOLOGIJU NATURA, OIB 71339765293</derivirana_varijabla>
  </DomainObject.Predmet.ProtustrankaFormatedOIB>
  <DomainObject.Predmet.ProtustrankaFormatedWithAdress>
    <izvorni_sadrzaj> UDRUGA ZA PUSTOLOVINE, SPORT I EKOLOGIJU NATURA, Miroslava Krleže 80, 44320 Kutina</izvorni_sadrzaj>
    <derivirana_varijabla naziv="DomainObject.Predmet.ProtustrankaFormatedWithAdress_1"> UDRUGA ZA PUSTOLOVINE, SPORT I EKOLOGIJU NATURA, Miroslava Krleže 80, 44320 Kutina</derivirana_varijabla>
  </DomainObject.Predmet.ProtustrankaFormatedWithAdress>
  <DomainObject.Predmet.ProtustrankaFormatedWithAdressOIB>
    <izvorni_sadrzaj> UDRUGA ZA PUSTOLOVINE, SPORT I EKOLOGIJU NATURA, OIB 71339765293, Miroslava Krleže 80, 44320 Kutina</izvorni_sadrzaj>
    <derivirana_varijabla naziv="DomainObject.Predmet.ProtustrankaFormatedWithAdressOIB_1"> UDRUGA ZA PUSTOLOVINE, SPORT I EKOLOGIJU NATURA, OIB 71339765293, Miroslava Krleže 80, 44320 Kutina</derivirana_varijabla>
  </DomainObject.Predmet.ProtustrankaFormatedWithAdressOIB>
  <DomainObject.Predmet.ProtustrankaWithAdress>
    <izvorni_sadrzaj>UDRUGA ZA PUSTOLOVINE, SPORT I EKOLOGIJU NATURA Miroslava Krleže 80, 44320 Kutina</izvorni_sadrzaj>
    <derivirana_varijabla naziv="DomainObject.Predmet.ProtustrankaWithAdress_1">UDRUGA ZA PUSTOLOVINE, SPORT I EKOLOGIJU NATURA Miroslava Krleže 80, 44320 Kutina</derivirana_varijabla>
  </DomainObject.Predmet.ProtustrankaWithAdress>
  <DomainObject.Predmet.ProtustrankaWithAdressOIB>
    <izvorni_sadrzaj>UDRUGA ZA PUSTOLOVINE, SPORT I EKOLOGIJU NATURA, OIB 71339765293, Miroslava Krleže 80, 44320 Kutina</izvorni_sadrzaj>
    <derivirana_varijabla naziv="DomainObject.Predmet.ProtustrankaWithAdressOIB_1">UDRUGA ZA PUSTOLOVINE, SPORT I EKOLOGIJU NATURA, OIB 71339765293, Miroslava Krleže 80, 44320 Kutina</derivirana_varijabla>
  </DomainObject.Predmet.ProtustrankaWithAdressOIB>
  <DomainObject.Predmet.ProtustrankaNazivFormated>
    <izvorni_sadrzaj>UDRUGA ZA PUSTOLOVINE, SPORT I EKOLOGIJU NATURA</izvorni_sadrzaj>
    <derivirana_varijabla naziv="DomainObject.Predmet.ProtustrankaNazivFormated_1">UDRUGA ZA PUSTOLOVINE, SPORT I EKOLOGIJU NATURA</derivirana_varijabla>
  </DomainObject.Predmet.ProtustrankaNazivFormated>
  <DomainObject.Predmet.ProtustrankaNazivFormatedOIB>
    <izvorni_sadrzaj>UDRUGA ZA PUSTOLOVINE, SPORT I EKOLOGIJU NATURA, OIB 71339765293</izvorni_sadrzaj>
    <derivirana_varijabla naziv="DomainObject.Predmet.ProtustrankaNazivFormatedOIB_1">UDRUGA ZA PUSTOLOVINE, SPORT I EKOLOGIJU NATURA, OIB 71339765293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PUSTOLOVINE, SPORT I EKOLOGIJU NATURA</item>
    </izvorni_sadrzaj>
    <derivirana_varijabla naziv="DomainObject.Predmet.ProtuStrankaListFormated_1">
      <item>UDRUGA ZA PUSTOLOVINE, SPORT I EKOLOGIJU NATURA</item>
    </derivirana_varijabla>
  </DomainObject.Predmet.ProtuStrankaListFormated>
  <DomainObject.Predmet.ProtuStrankaListFormatedOIB>
    <izvorni_sadrzaj>
      <item>UDRUGA ZA PUSTOLOVINE, SPORT I EKOLOGIJU NATURA, OIB 71339765293</item>
    </izvorni_sadrzaj>
    <derivirana_varijabla naziv="DomainObject.Predmet.ProtuStrankaListFormatedOIB_1">
      <item>UDRUGA ZA PUSTOLOVINE, SPORT I EKOLOGIJU NATURA, OIB 71339765293</item>
    </derivirana_varijabla>
  </DomainObject.Predmet.ProtuStrankaListFormatedOIB>
  <DomainObject.Predmet.ProtuStrankaListFormatedWithAdress>
    <izvorni_sadrzaj>
      <item>UDRUGA ZA PUSTOLOVINE, SPORT I EKOLOGIJU NATURA, Miroslava Krleže 80, 44320 Kutina</item>
    </izvorni_sadrzaj>
    <derivirana_varijabla naziv="DomainObject.Predmet.ProtuStrankaListFormatedWithAdress_1">
      <item>UDRUGA ZA PUSTOLOVINE, SPORT I EKOLOGIJU NATURA, Miroslava Krleže 80, 44320 Kutina</item>
    </derivirana_varijabla>
  </DomainObject.Predmet.ProtuStrankaListFormatedWithAdress>
  <DomainObject.Predmet.ProtuStrankaListFormatedWithAdressOIB>
    <izvorni_sadrzaj>
      <item>UDRUGA ZA PUSTOLOVINE, SPORT I EKOLOGIJU NATURA, OIB 71339765293, Miroslava Krleže 80, 44320 Kutina</item>
    </izvorni_sadrzaj>
    <derivirana_varijabla naziv="DomainObject.Predmet.ProtuStrankaListFormatedWithAdressOIB_1">
      <item>UDRUGA ZA PUSTOLOVINE, SPORT I EKOLOGIJU NATURA, OIB 71339765293, Miroslava Krleže 80, 44320 Kutina</item>
    </derivirana_varijabla>
  </DomainObject.Predmet.ProtuStrankaListFormatedWithAdressOIB>
  <DomainObject.Predmet.ProtuStrankaListNazivFormated>
    <izvorni_sadrzaj>
      <item>UDRUGA ZA PUSTOLOVINE, SPORT I EKOLOGIJU NATURA</item>
    </izvorni_sadrzaj>
    <derivirana_varijabla naziv="DomainObject.Predmet.ProtuStrankaListNazivFormated_1">
      <item>UDRUGA ZA PUSTOLOVINE, SPORT I EKOLOGIJU NATURA</item>
    </derivirana_varijabla>
  </DomainObject.Predmet.ProtuStrankaListNazivFormated>
  <DomainObject.Predmet.ProtuStrankaListNazivFormatedOIB>
    <izvorni_sadrzaj>
      <item>UDRUGA ZA PUSTOLOVINE, SPORT I EKOLOGIJU NATURA, OIB 71339765293</item>
    </izvorni_sadrzaj>
    <derivirana_varijabla naziv="DomainObject.Predmet.ProtuStrankaListNazivFormatedOIB_1">
      <item>UDRUGA ZA PUSTOLOVINE, SPORT I EKOLOGIJU NATURA, OIB 71339765293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PUSTOLOVINE, SPORT I EKOLOGIJU NATURA</izvorni_sadrzaj>
    <derivirana_varijabla naziv="DomainObject.Predmet.ProtustrankaIDrugi_1">UDRUGA ZA PUSTOLOVINE, SPORT I EKOLOGIJU NATURA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PUSTOLOVINE, SPORT I EKOLOGIJU NATURA, OIB 71339765293, Miroslava Krleže 80, 44320 Kutina</izvorni_sadrzaj>
    <derivirana_varijabla naziv="DomainObject.Predmet.ProtustrankaIDrugiAdressOIB_1">UDRUGA ZA PUSTOLOVINE, SPORT I EKOLOGIJU NATURA, OIB 71339765293, Miroslava Krleže 80,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PUSTOLOVINE, SPORT I EKOLOGIJU NATURA</item>
    </izvorni_sadrzaj>
    <derivirana_varijabla naziv="DomainObject.Predmet.SudioniciListNaziv_1">
      <item>FINA Regionalni centar Zagreb</item>
      <item>UDRUGA ZA PUSTOLOVINE, SPORT I EKOLOGIJU NATURA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PUSTOLOVINE, SPORT I EKOLOGIJU NATURA, OIB 71339765293, Miroslava Krleže 80,44320 Kutina</item>
    </izvorni_sadrzaj>
    <derivirana_varijabla naziv="DomainObject.Predmet.SudioniciListAdressOIB_1">
      <item>FINA Regionalni centar Zagreb, OIB 85821130368, Trg svibanjskih žrtava 1995. br. 1,10000 Zagreb</item>
      <item>UDRUGA ZA PUSTOLOVINE, SPORT I EKOLOGIJU NATURA, OIB 71339765293, Miroslava Krleže 80,44320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71339765293</item>
    </izvorni_sadrzaj>
    <derivirana_varijabla naziv="DomainObject.Predmet.SudioniciListNazivOIB_1">
      <item>, OIB 85821130368</item>
      <item>, OIB 71339765293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2573</properties:Characters>
  <properties:Lines>84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2017-09-08T09:41:00Z</dcterms:created>
  <dc:creator>Joško Livaković</dc:creator>
  <cp:lastModifiedBy>Anđelka Mandarić</cp:lastModifiedBy>
  <cp:lastPrinted>2017-09-08T09:41:00Z</cp:lastPrinted>
  <dcterms:modified xmlns:xsi="http://www.w3.org/2001/XMLSchema-instance" xsi:type="dcterms:W3CDTF">2017-09-08T11:15:00Z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