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bd52" w14:paraId="97bbd52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446C07" w:rsidP="002E69F3" w:rsidR="00C765FC">
      <w:pPr>
        <w:spacing w:lineRule="atLeast" w:line="240"/>
        <w:ind w:firstLine="720"/>
        <w:jc w:val="both"/>
      </w:pPr>
      <w:r w:rsidRPr="00C10C53">
        <w:t xml:space="preserve">Trgovački sud u Pazinu, po sucu Damiru Rabaru, </w:t>
      </w:r>
      <w:r>
        <w:t xml:space="preserve">po prijedlogu predlagatelja FINE, OIB: 85821130368, RC Rijeka, Podružnica Pula, Giardini 5, radi otvaranja stečajnog postupka nad dužnikom </w:t>
      </w:r>
      <w:r w:rsidR="002E69F3">
        <w:t>SOPHISTICATED TECHNOLOGY d.o.o. Mošćenička Draga, Ljube Mrakovčića 28/A, OIB: 92933839390</w:t>
      </w:r>
      <w:r>
        <w:t>,</w:t>
      </w:r>
      <w:r w:rsidR="004B7273">
        <w:t xml:space="preserve"> </w:t>
      </w:r>
      <w:r w:rsidR="00AF46FC">
        <w:t>3. prosinca</w:t>
      </w:r>
      <w:r w:rsidR="002E69F3">
        <w:t xml:space="preserve"> 2018</w:t>
      </w:r>
      <w:r w:rsidR="009C60F6">
        <w:t>.</w:t>
      </w:r>
      <w:r>
        <w:t>,</w:t>
      </w:r>
      <w:r w:rsidR="00C765FC"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2E69F3">
        <w:t>SOPHISTICATED TECHNOLOGY d.o.o. Mošćenička Draga, Ljube Mrakovčića 28/A, OIB: 92933839390</w:t>
      </w:r>
      <w:r w:rsidR="00446C07" w:rsidRPr="00C10C53">
        <w:t>, da u roku od 15 dana uplate predujam u iznosu od 1</w:t>
      </w:r>
      <w:r w:rsidR="002E69F3">
        <w:t>0</w:t>
      </w:r>
      <w:r w:rsidR="00446C07" w:rsidRPr="00C10C53">
        <w:t>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020-</w:t>
      </w:r>
      <w:r w:rsidR="002E69F3">
        <w:t>209</w:t>
      </w:r>
      <w:r w:rsidR="00446C07" w:rsidRPr="004A59C5">
        <w:t>-1</w:t>
      </w:r>
      <w:r w:rsidR="002E69F3">
        <w:t>8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="00446C07" w:rsidRPr="00C10C53">
        <w:rPr>
          <w:lang w:val="pl-PL"/>
        </w:rPr>
        <w:t xml:space="preserve">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B7273" w:rsidR="00446C07" w:rsidRPr="00C10C53">
      <w:pPr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932ABD" w:rsidP="00C765FC" w:rsidR="00C765FC" w:rsidRPr="00C10C53">
      <w:pPr>
        <w:jc w:val="center"/>
      </w:pPr>
      <w:r>
        <w:t xml:space="preserve">U Pazinu, </w:t>
      </w:r>
      <w:r w:rsidR="00AF46FC">
        <w:t>3. prosinca</w:t>
      </w:r>
      <w:r w:rsidR="00656550">
        <w:t xml:space="preserve"> 201</w:t>
      </w:r>
      <w:r w:rsidR="002E69F3">
        <w:t>8</w:t>
      </w:r>
      <w:r w:rsidR="00C765FC" w:rsidRPr="00C10C53">
        <w:t>.</w:t>
      </w:r>
      <w:r w:rsidR="009C60F6">
        <w:t xml:space="preserve"> 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AF46FC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2E69F3" w:rsidRPr="00C10C53">
      <w:t>1 St-</w:t>
    </w:r>
    <w:r w:rsidR="002E69F3">
      <w:t>209/2018-21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r w:rsidR="002E69F3">
      <w:tab/>
    </w:r>
    <w:r w:rsidRPr="00C10C53">
      <w:t>1 St-</w:t>
    </w:r>
    <w:r w:rsidR="002E69F3">
      <w:t>209/2018-21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1364"/>
    <w:rsid w:val="00033BD3"/>
    <w:rsid w:val="00037F7B"/>
    <w:rsid w:val="000451A3"/>
    <w:rsid w:val="00090425"/>
    <w:rsid w:val="000E32B9"/>
    <w:rsid w:val="00110482"/>
    <w:rsid w:val="00192101"/>
    <w:rsid w:val="001A38BC"/>
    <w:rsid w:val="001A7869"/>
    <w:rsid w:val="001B6653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E69F3"/>
    <w:rsid w:val="002F1B35"/>
    <w:rsid w:val="002F7D76"/>
    <w:rsid w:val="0031601B"/>
    <w:rsid w:val="00324ED4"/>
    <w:rsid w:val="003B3E95"/>
    <w:rsid w:val="003C0153"/>
    <w:rsid w:val="003E147E"/>
    <w:rsid w:val="0043673E"/>
    <w:rsid w:val="00446C07"/>
    <w:rsid w:val="00472620"/>
    <w:rsid w:val="00496112"/>
    <w:rsid w:val="004A433C"/>
    <w:rsid w:val="004B7273"/>
    <w:rsid w:val="004F2F77"/>
    <w:rsid w:val="004F7459"/>
    <w:rsid w:val="0051489A"/>
    <w:rsid w:val="005321C4"/>
    <w:rsid w:val="005324EB"/>
    <w:rsid w:val="00542989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3324C"/>
    <w:rsid w:val="007A785A"/>
    <w:rsid w:val="007B695B"/>
    <w:rsid w:val="007F482F"/>
    <w:rsid w:val="007F7E82"/>
    <w:rsid w:val="00814708"/>
    <w:rsid w:val="008D27F6"/>
    <w:rsid w:val="008F70BC"/>
    <w:rsid w:val="0091183A"/>
    <w:rsid w:val="00932ABD"/>
    <w:rsid w:val="009641FB"/>
    <w:rsid w:val="00982858"/>
    <w:rsid w:val="00991CF9"/>
    <w:rsid w:val="009A52CC"/>
    <w:rsid w:val="009C60F6"/>
    <w:rsid w:val="009D2D0A"/>
    <w:rsid w:val="009E515D"/>
    <w:rsid w:val="00A43B79"/>
    <w:rsid w:val="00A65766"/>
    <w:rsid w:val="00A8793A"/>
    <w:rsid w:val="00AC18A1"/>
    <w:rsid w:val="00AC57D6"/>
    <w:rsid w:val="00AD581E"/>
    <w:rsid w:val="00AE4A8E"/>
    <w:rsid w:val="00AF46FC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4B24"/>
    <w:rsid w:val="00E155D6"/>
    <w:rsid w:val="00E43991"/>
    <w:rsid w:val="00E43DF0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1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43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SOPHISTICATED TECHNOLOGY d.o.o. Mošćenička Draga</izvorni_sadrzaj>
    <derivirana_varijabla naziv="DomainObject.Predmet.ProtustrankaFormated_1">  SOPHISTICATED TECHNOLOGY d.o.o. Mošćenička Draga</derivirana_varijabla>
  </DomainObject.Predmet.ProtustrankaFormated>
  <DomainObject.Predmet.ProtustrankaFormatedOIB>
    <izvorni_sadrzaj>  SOPHISTICATED TECHNOLOGY d.o.o. Mošćenička Draga, OIB 92933839390</izvorni_sadrzaj>
    <derivirana_varijabla naziv="DomainObject.Predmet.ProtustrankaFormatedOIB_1">  SOPHISTICATED TECHNOLOGY d.o.o. Mošćenička Draga, OIB 92933839390</derivirana_varijabla>
  </DomainObject.Predmet.ProtustrankaFormatedOIB>
  <DomainObject.Predmet.ProtustrankaFormatedWithAdress>
    <izvorni_sadrzaj> SOPHISTICATED TECHNOLOGY d.o.o. Mošćenička Draga, Ljube Mrakovčića 28/A, 51417 Mošćenička Draga</izvorni_sadrzaj>
    <derivirana_varijabla naziv="DomainObject.Predmet.ProtustrankaFormatedWithAdress_1"> SOPHISTICATED TECHNOLOGY d.o.o. Mošćenička Draga, Ljube Mrakovčića 28/A, 51417 Mošćenička Draga</derivirana_varijabla>
  </DomainObject.Predmet.ProtustrankaFormatedWithAdress>
  <DomainObject.Predmet.ProtustrankaFormatedWithAdressOIB>
    <izvorni_sadrzaj> SOPHISTICATED TECHNOLOGY d.o.o. Mošćenička Draga, OIB 92933839390, Ljube Mrakovčića 28/A, 51417 Mošćenička Draga</izvorni_sadrzaj>
    <derivirana_varijabla naziv="DomainObject.Predmet.ProtustrankaFormatedWithAdressOIB_1"> SOPHISTICATED TECHNOLOGY d.o.o. Mošćenička Draga, OIB 92933839390, Ljube Mrakovčića 28/A, 51417 Mošćenička Draga</derivirana_varijabla>
  </DomainObject.Predmet.ProtustrankaFormatedWithAdressOIB>
  <DomainObject.Predmet.ProtustrankaWithAdress>
    <izvorni_sadrzaj>SOPHISTICATED TECHNOLOGY d.o.o. Mošćenička Draga Ljube Mrakovčića 28/A, 51417 Mošćenička Draga</izvorni_sadrzaj>
    <derivirana_varijabla naziv="DomainObject.Predmet.ProtustrankaWithAdress_1">SOPHISTICATED TECHNOLOGY d.o.o. Mošćenička Draga Ljube Mrakovčića 28/A, 51417 Mošćenička Draga</derivirana_varijabla>
  </DomainObject.Predmet.ProtustrankaWithAdress>
  <DomainObject.Predmet.ProtustrankaWithAdressOIB>
    <izvorni_sadrzaj>SOPHISTICATED TECHNOLOGY d.o.o. Mošćenička Draga, OIB 92933839390, Ljube Mrakovčića 28/A, 51417 Mošćenička Draga</izvorni_sadrzaj>
    <derivirana_varijabla naziv="DomainObject.Predmet.ProtustrankaWithAdressOIB_1">SOPHISTICATED TECHNOLOGY d.o.o. Mošćenička Draga, OIB 92933839390, Ljube Mrakovčića 28/A, 51417 Mošćenička Draga</derivirana_varijabla>
  </DomainObject.Predmet.ProtustrankaWithAdressOIB>
  <DomainObject.Predmet.ProtustrankaNazivFormated>
    <izvorni_sadrzaj>SOPHISTICATED TECHNOLOGY d.o.o. Mošćenička Draga</izvorni_sadrzaj>
    <derivirana_varijabla naziv="DomainObject.Predmet.ProtustrankaNazivFormated_1">SOPHISTICATED TECHNOLOGY d.o.o. Mošćenička Draga</derivirana_varijabla>
  </DomainObject.Predmet.ProtustrankaNazivFormated>
  <DomainObject.Predmet.ProtustrankaNazivFormatedOIB>
    <izvorni_sadrzaj>SOPHISTICATED TECHNOLOGY d.o.o. Mošćenička Draga, OIB 92933839390</izvorni_sadrzaj>
    <derivirana_varijabla naziv="DomainObject.Predmet.ProtustrankaNazivFormatedOIB_1">SOPHISTICATED TECHNOLOGY d.o.o. Mošćenička Draga, OIB 92933839390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6382.06</izvorni_sadrzaj>
    <derivirana_varijabla naziv="DomainObject.Predmet.TrenutnaVrijednost_1">6382.06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SOPHISTICATED TECHNOLOGY d.o.o. Mošćenička Draga</item>
    </izvorni_sadrzaj>
    <derivirana_varijabla naziv="DomainObject.Predmet.ProtuStrankaListFormated_1">
      <item>SOPHISTICATED TECHNOLOGY d.o.o. Mošćenička Draga</item>
    </derivirana_varijabla>
  </DomainObject.Predmet.ProtuStrankaListFormated>
  <DomainObject.Predmet.ProtuStrankaListFormatedOIB>
    <izvorni_sadrzaj>
      <item>SOPHISTICATED TECHNOLOGY d.o.o. Mošćenička Draga, OIB 92933839390</item>
    </izvorni_sadrzaj>
    <derivirana_varijabla naziv="DomainObject.Predmet.ProtuStrankaListFormatedOIB_1">
      <item>SOPHISTICATED TECHNOLOGY d.o.o. Mošćenička Draga, OIB 92933839390</item>
    </derivirana_varijabla>
  </DomainObject.Predmet.ProtuStrankaListFormatedOIB>
  <DomainObject.Predmet.ProtuStrankaListFormatedWithAdress>
    <izvorni_sadrzaj>
      <item>SOPHISTICATED TECHNOLOGY d.o.o. Mošćenička Draga, Ljube Mrakovčića 28/A, 51417 Mošćenička Draga</item>
    </izvorni_sadrzaj>
    <derivirana_varijabla naziv="DomainObject.Predmet.ProtuStrankaListFormatedWithAdress_1">
      <item>SOPHISTICATED TECHNOLOGY d.o.o. Mošćenička Draga, Ljube Mrakovčića 28/A, 51417 Mošćenička Draga</item>
    </derivirana_varijabla>
  </DomainObject.Predmet.ProtuStrankaListFormatedWithAdress>
  <DomainObject.Predmet.ProtuStrankaListFormatedWithAdressOIB>
    <izvorni_sadrzaj>
      <item>SOPHISTICATED TECHNOLOGY d.o.o. Mošćenička Draga, OIB 92933839390, Ljube Mrakovčića 28/A, 51417 Mošćenička Draga</item>
    </izvorni_sadrzaj>
    <derivirana_varijabla naziv="DomainObject.Predmet.ProtuStrankaListFormatedWithAdressOIB_1">
      <item>SOPHISTICATED TECHNOLOGY d.o.o. Mošćenička Draga, OIB 92933839390, Ljube Mrakovčića 28/A, 51417 Mošćenička Draga</item>
    </derivirana_varijabla>
  </DomainObject.Predmet.ProtuStrankaListFormatedWithAdressOIB>
  <DomainObject.Predmet.ProtuStrankaListNazivFormated>
    <izvorni_sadrzaj>
      <item>SOPHISTICATED TECHNOLOGY d.o.o. Mošćenička Draga</item>
    </izvorni_sadrzaj>
    <derivirana_varijabla naziv="DomainObject.Predmet.ProtuStrankaListNazivFormated_1">
      <item>SOPHISTICATED TECHNOLOGY d.o.o. Mošćenička Draga</item>
    </derivirana_varijabla>
  </DomainObject.Predmet.ProtuStrankaListNazivFormated>
  <DomainObject.Predmet.ProtuStrankaListNazivFormatedOIB>
    <izvorni_sadrzaj>
      <item>SOPHISTICATED TECHNOLOGY d.o.o. Mošćenička Draga, OIB 92933839390</item>
    </izvorni_sadrzaj>
    <derivirana_varijabla naziv="DomainObject.Predmet.ProtuStrankaListNazivFormatedOIB_1">
      <item>SOPHISTICATED TECHNOLOGY d.o.o. Mošćenička Draga, OIB 92933839390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SOPHISTICATED TECHNOLOGY d.o.o. Mošćenička Draga</izvorni_sadrzaj>
    <derivirana_varijabla naziv="DomainObject.Predmet.ProtustrankaIDrugi_1">SOPHISTICATED TECHNOLOGY d.o.o. Mošćenička Draga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SOPHISTICATED TECHNOLOGY d.o.o. Mošćenička Draga, OIB 92933839390, Ljube Mrakovčića 28/A, 51417 Mošćenička Draga</izvorni_sadrzaj>
    <derivirana_varijabla naziv="DomainObject.Predmet.ProtustrankaIDrugiAdressOIB_1">SOPHISTICATED TECHNOLOGY d.o.o. Mošćenička Draga, OIB 92933839390, Ljube Mrakovčića 28/A,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SOPHISTICATED TECHNOLOGY d.o.o. Mošćenička Draga</item>
    </izvorni_sadrzaj>
    <derivirana_varijabla naziv="DomainObject.Predmet.SudioniciListNaziv_1">
      <item>FINANCIJSKA AGENCIJA, RC RIJEKA, PODRUŽNICA PULA, PULA</item>
      <item>SOPHISTICATED TECHNOLOGY d.o.o. Mošćenička Draga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SOPHISTICATED TECHNOLOGY d.o.o. Mošćenička Draga, OIB 92933839390, Ljube Mrakovčića 28/A,51417 Mošćenička Draga</item>
    </izvorni_sadrzaj>
    <derivirana_varijabla naziv="DomainObject.Predmet.SudioniciListAdressOIB_1">
      <item>FINANCIJSKA AGENCIJA, RC RIJEKA, PODRUŽNICA PULA, PULA, OIB 85821130368, F. Kurelca 8,51000 Rijeka</item>
      <item>SOPHISTICATED TECHNOLOGY d.o.o. Mošćenička Draga, OIB 92933839390, Ljube Mrakovčića 28/A,51417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92933839390</item>
    </izvorni_sadrzaj>
    <derivirana_varijabla naziv="DomainObject.Predmet.SudioniciListNazivOIB_1">
      <item>, OIB 85821130368</item>
      <item>, OIB 92933839390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St-209/2018-9</izvorni_sadrzaj>
    <derivirana_varijabla naziv="DomainObject.PredzadnjaOdlukaIzPredmeta.Oznaka_1">St-209/2018-9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2167</properties:Characters>
  <properties:Lines>69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2018-11-26T07:32:00Z</dcterms:created>
  <dc:creator>Jasmina Matika</dc:creator>
  <cp:lastModifiedBy>Lorena Paris Aničić</cp:lastModifiedBy>
  <cp:lastPrinted>2018-12-03T09:46:00Z</cp:lastPrinted>
  <dcterms:modified xmlns:xsi="http://www.w3.org/2001/XMLSchema-instance" xsi:type="dcterms:W3CDTF">2018-12-03T09:52:00Z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(St-209-18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