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89ae" w14:paraId="b6689ae" w:rsidRDefault="0082199B" w:rsidP="001940FB" w:rsidR="0082199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82199B" w:rsidR="001065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B3FD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82199B" w:rsidP="0082199B" w:rsidR="0082199B" w:rsidRPr="0082199B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DB3FD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2199B" w:rsidP="00AA6BCF" w:rsidR="0082199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2199B" w:rsidP="0082199B" w:rsidR="008219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2199B" w:rsidP="0082199B" w:rsidR="0082199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2199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2199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82199B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F7EE0">
        <w:rPr>
          <w:rFonts w:cs="Calibri" w:eastAsia="Arial Unicode MS" w:hAnsi="Calibri" w:ascii="Calibri"/>
          <w:kern w:val="1"/>
          <w:lang w:eastAsia="ar-SA" w:val="hr-HR"/>
        </w:rPr>
        <w:t>ZORKA DUVNJAK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2199B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F7EE0" w:rsidRPr="009F7EE0">
        <w:rPr>
          <w:rFonts w:cs="Calibri" w:hAnsi="Calibri" w:ascii="Calibri"/>
        </w:rPr>
        <w:t>118.237,80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F7EE0" w:rsidRPr="009F7EE0">
        <w:rPr>
          <w:rFonts w:cs="Calibri" w:hAnsi="Calibri" w:ascii="Calibri"/>
        </w:rPr>
        <w:t>108.237,80 kn</w:t>
      </w:r>
      <w:r w:rsidR="0082199B">
        <w:rPr>
          <w:rFonts w:cs="Calibri" w:hAnsi="Calibri" w:ascii="Calibri"/>
        </w:rPr>
        <w:t>,</w:t>
      </w:r>
      <w:r w:rsidR="009F7EE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9F7EE0">
        <w:rPr>
          <w:rFonts w:cs="Calibri" w:hAnsi="Calibri" w:ascii="Calibri"/>
        </w:rPr>
        <w:t>0</w:t>
      </w:r>
      <w:r w:rsidR="00B54464">
        <w:rPr>
          <w:rFonts w:cs="Calibri" w:hAnsi="Calibri" w:ascii="Calibri"/>
        </w:rPr>
        <w:t>.0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2199B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82199B" w:rsidR="001D182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2199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2199B" w:rsidRPr="0082199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2199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82199B" w:rsidP="0082199B" w:rsidR="0082199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A2723" w:rsidP="0082199B" w:rsidR="009A2723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F7EE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F7EE0">
              <w:rPr>
                <w:rFonts w:cs="Calibri" w:hAnsi="Calibri" w:ascii="Calibri"/>
              </w:rPr>
              <w:t>ZORKA DUVNJAK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9F7EE0">
              <w:rPr>
                <w:rFonts w:cs="Calibri" w:hAnsi="Calibri" w:ascii="Calibri"/>
              </w:rPr>
              <w:t>Primorski Dolac bb, Primorski Dolac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9F7EE0">
              <w:rPr>
                <w:rFonts w:cs="Calibri" w:hAnsi="Calibri" w:ascii="Calibri"/>
              </w:rPr>
              <w:t>19063736283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F7EE0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F7EE0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F7EE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F7EE0">
              <w:rPr>
                <w:rFonts w:cs="Calibri" w:hAnsi="Calibri" w:ascii="Calibri"/>
              </w:rPr>
              <w:t>118.237,80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F7EE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F7EE0">
              <w:rPr>
                <w:rFonts w:cs="Calibri" w:hAnsi="Calibri" w:ascii="Calibri"/>
              </w:rPr>
              <w:t>108.237,80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9F7EE0">
              <w:rPr>
                <w:rFonts w:cs="Calibri" w:hAnsi="Calibri" w:ascii="Calibri"/>
              </w:rPr>
              <w:t>0</w:t>
            </w:r>
            <w:r w:rsidR="00B54464">
              <w:rPr>
                <w:rFonts w:cs="Calibri" w:hAnsi="Calibri" w:ascii="Calibri"/>
              </w:rPr>
              <w:t>.0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82199B" w:rsidP="00AA6BCF" w:rsidR="0082199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86FB5" w:rsidP="00762778" w:rsidR="0076277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778" w:rsidP="00762778" w:rsidR="0076277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62778" w:rsidP="00762778" w:rsidR="0076277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62778" w:rsidP="00762778" w:rsidR="0076277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62778" w:rsidP="00762778" w:rsidR="0076277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2199B" w:rsidP="0082199B" w:rsidR="0082199B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579" w:rsidR="00F36579">
      <w:pPr>
        <w:spacing w:after="0"/>
      </w:pPr>
      <w:r>
        <w:separator/>
      </w:r>
    </w:p>
  </w:endnote>
  <w:endnote w:id="0" w:type="continuationSeparator">
    <w:p w:rsidRDefault="00F36579" w:rsidR="00F365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579" w:rsidR="00F36579">
      <w:pPr>
        <w:spacing w:after="0"/>
      </w:pPr>
      <w:r>
        <w:separator/>
      </w:r>
    </w:p>
  </w:footnote>
  <w:footnote w:id="0" w:type="continuationSeparator">
    <w:p w:rsidRDefault="00F36579" w:rsidR="00F3657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98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CB41B1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5FB1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0C3F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778"/>
    <w:rsid w:val="007629C5"/>
    <w:rsid w:val="007645BE"/>
    <w:rsid w:val="00766C5F"/>
    <w:rsid w:val="0077265E"/>
    <w:rsid w:val="00772AD6"/>
    <w:rsid w:val="00776B22"/>
    <w:rsid w:val="0078275A"/>
    <w:rsid w:val="00784218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199B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A6425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2723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7EE0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298E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2D51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7B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3571"/>
    <w:rsid w:val="00D94504"/>
    <w:rsid w:val="00D955F1"/>
    <w:rsid w:val="00D961D0"/>
    <w:rsid w:val="00D96760"/>
    <w:rsid w:val="00D96DC4"/>
    <w:rsid w:val="00DA2F0F"/>
    <w:rsid w:val="00DB1922"/>
    <w:rsid w:val="00DB3FD8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D27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86FB5"/>
    <w:rsid w:val="00E90016"/>
    <w:rsid w:val="00E966BB"/>
    <w:rsid w:val="00E96898"/>
    <w:rsid w:val="00EA13E2"/>
    <w:rsid w:val="00EA58B4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1E79"/>
    <w:rsid w:val="00F15459"/>
    <w:rsid w:val="00F1559A"/>
    <w:rsid w:val="00F17845"/>
    <w:rsid w:val="00F275CA"/>
    <w:rsid w:val="00F33640"/>
    <w:rsid w:val="00F34819"/>
    <w:rsid w:val="00F3657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2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8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8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8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8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2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8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8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8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8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3119B-2B15-4377-8FC8-9EB5AE8BA9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1457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St-651/2017-350 / Podnesak - Podnesak (-350.docx)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