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d498" w14:paraId="f6ad498" w:rsidRDefault="00621B59" w:rsidP="004F777B" w:rsidR="00621B59" w:rsidRPr="008E6002">
      <w:pPr>
        <w15:collapsed w:val="false"/>
        <w:rPr>
          <w:b/>
        </w:rPr>
      </w:pPr>
      <w:bookmarkStart w:name="_GoBack" w:id="0"/>
      <w:bookmarkEnd w:id="0"/>
    </w:p>
    <w:p w:rsidRDefault="008E6002" w:rsidP="005B4037" w:rsidR="005B4037" w:rsidRPr="00316E5C"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8E6002" w:rsidP="005B4037" w:rsidR="005B4037" w:rsidRPr="00316E5C">
      <w:r>
        <w:t xml:space="preserve">  </w:t>
      </w:r>
      <w:r w:rsidR="005B4037" w:rsidRPr="00316E5C">
        <w:t xml:space="preserve">Zagreb, Amruševa 2/II                                                </w:t>
      </w:r>
      <w:r w:rsidR="00C8645F">
        <w:t xml:space="preserve">                            </w:t>
      </w:r>
      <w:r>
        <w:t xml:space="preserve">    </w:t>
      </w:r>
      <w:r w:rsidR="00C8645F">
        <w:t xml:space="preserve">  </w:t>
      </w:r>
      <w:r w:rsidR="00EB1A64">
        <w:t>89. St-</w:t>
      </w:r>
      <w:r w:rsidR="00244A52">
        <w:t>4197</w:t>
      </w:r>
      <w:r w:rsidR="00EB1A64">
        <w:t>/1</w:t>
      </w:r>
      <w:r w:rsidR="00244A52">
        <w:t>6</w:t>
      </w:r>
      <w:r w:rsidR="00EB1A64">
        <w:t>-</w:t>
      </w:r>
      <w:r w:rsidR="00DF1A7E">
        <w:t>20</w:t>
      </w:r>
      <w:r w:rsidR="005B4037" w:rsidRPr="00316E5C">
        <w:t xml:space="preserve">                                                            </w:t>
      </w:r>
    </w:p>
    <w:p w:rsidRDefault="0054021D" w:rsidP="00110C89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E3609E" w:rsidP="001C2769" w:rsidR="00670C57" w:rsidRPr="00316E5C">
      <w:pPr>
        <w:ind w:firstLine="720"/>
        <w:jc w:val="both"/>
      </w:pPr>
      <w:r w:rsidRPr="00CF595A">
        <w:t xml:space="preserve">Trgovački sud u Zagrebu po sucu Nikolini Dorić Hadžisejdić, u stečajnom  postupku nad dužnikom </w:t>
      </w:r>
      <w:r w:rsidR="00244A52">
        <w:rPr>
          <w:lang w:val="pt-BR"/>
        </w:rPr>
        <w:t>ENEL d.o.o. u stečaju, Zagreb, Petrova 15, OIB: 49995760103</w:t>
      </w:r>
      <w:r w:rsidR="00244A52">
        <w:t>, dana 16</w:t>
      </w:r>
      <w:r w:rsidRPr="00CF595A">
        <w:t xml:space="preserve">. </w:t>
      </w:r>
      <w:r w:rsidR="00244A52">
        <w:t xml:space="preserve">kolovoza </w:t>
      </w:r>
      <w:r w:rsidRPr="00CF595A">
        <w:t xml:space="preserve"> 2018.,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244A52">
        <w:rPr>
          <w:lang w:val="pt-BR"/>
        </w:rPr>
        <w:t>ENEL d.o.o. u stečaju, Zagreb, Petrova 15, OIB: 49995760103</w:t>
      </w:r>
      <w:r w:rsidR="00670C57" w:rsidRPr="00316E5C">
        <w:t>,</w:t>
      </w:r>
      <w:r w:rsidRPr="00316E5C">
        <w:t xml:space="preserve"> u zemljišnim knjigama </w:t>
      </w:r>
      <w:r w:rsidR="00EB1A64">
        <w:t>te se nalaže</w:t>
      </w:r>
      <w:r w:rsidR="00244A52">
        <w:t xml:space="preserve"> </w:t>
      </w:r>
      <w:r w:rsidR="00EB1A64">
        <w:t xml:space="preserve"> zemljišnoknjižnom odjelu</w:t>
      </w:r>
      <w:r w:rsidR="00E3609E">
        <w:t xml:space="preserve"> </w:t>
      </w:r>
      <w:r w:rsidR="00244A52">
        <w:t>Zagreb</w:t>
      </w:r>
      <w:r w:rsidR="008E4E8E">
        <w:t>,</w:t>
      </w:r>
      <w:r w:rsidR="00E3609E">
        <w:t xml:space="preserve"> </w:t>
      </w:r>
      <w:r w:rsidR="00EB1A64">
        <w:t>Općinskog</w:t>
      </w:r>
      <w:r w:rsidR="00244A52">
        <w:t xml:space="preserve"> građanskog suda u Zagrebu</w:t>
      </w:r>
      <w:r w:rsidR="008E4E8E">
        <w:t>,</w:t>
      </w:r>
      <w:r w:rsidR="00EB1A64">
        <w:t xml:space="preserve"> zabilježba rješenja o otvaranju stečajnog postupka nad dužnikom </w:t>
      </w:r>
      <w:r w:rsidR="00244A52">
        <w:rPr>
          <w:lang w:val="pt-BR"/>
        </w:rPr>
        <w:t>ENEL d.o.o. u stečaju, Zagreb, Petrova 15, OIB: 49995760103</w:t>
      </w:r>
      <w:r w:rsidR="00EB1A64">
        <w:t>, poslovni broj St-</w:t>
      </w:r>
      <w:r w:rsidR="00244A52">
        <w:t>4197/16-12 od 11</w:t>
      </w:r>
      <w:r w:rsidR="00EB1A64">
        <w:t xml:space="preserve">. </w:t>
      </w:r>
      <w:r w:rsidR="00244A52">
        <w:t>lipnja 2018</w:t>
      </w:r>
      <w:r w:rsidR="00E3609E">
        <w:t>.</w:t>
      </w:r>
      <w:r w:rsidR="00EB1A64">
        <w:t xml:space="preserve"> i to:</w:t>
      </w:r>
    </w:p>
    <w:p w:rsidRDefault="00EB1A64" w:rsidP="00244A52" w:rsidR="008E4E8E">
      <w:pPr>
        <w:numPr>
          <w:ilvl w:val="12"/>
          <w:numId w:val="0"/>
        </w:numPr>
        <w:ind w:firstLine="720"/>
        <w:jc w:val="both"/>
      </w:pPr>
      <w:r>
        <w:t xml:space="preserve">- na nekretnini upisanoj u </w:t>
      </w:r>
      <w:r w:rsidR="00244A52">
        <w:t>knjizi položenih ugovora Grad Zagreb, broj poduloška 10672/</w:t>
      </w:r>
      <w:r w:rsidR="008E4E8E" w:rsidRPr="002E27FE">
        <w:t>zk. ul</w:t>
      </w:r>
      <w:r w:rsidR="008E4E8E" w:rsidRPr="002A02C2">
        <w:t xml:space="preserve">. </w:t>
      </w:r>
      <w:r w:rsidR="00244A52">
        <w:t xml:space="preserve">15181 </w:t>
      </w:r>
      <w:r w:rsidR="008E4E8E">
        <w:t xml:space="preserve">– </w:t>
      </w:r>
      <w:r w:rsidR="00244A52">
        <w:t>stambena zgrada Petrova 15, Zagreb, sagrađena na čestici br. d. 2476/1, po novoj izmjeri čest. br. 5461 k.o. Centar –stan na I (prvom) katu koji se sastoji od četiri i pol i ostalih prostorija u ukupnoj površini od 160,47 čm.</w:t>
      </w:r>
    </w:p>
    <w:p w:rsidRDefault="008E4E8E" w:rsidP="00E328F4" w:rsidR="008E4E8E">
      <w:pPr>
        <w:numPr>
          <w:ilvl w:val="12"/>
          <w:numId w:val="0"/>
        </w:numPr>
        <w:ind w:firstLine="720"/>
        <w:jc w:val="both"/>
      </w:pPr>
    </w:p>
    <w:p w:rsidRDefault="008E4E8E" w:rsidP="00EF227F" w:rsidR="008E4E8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FD310D">
        <w:t>11</w:t>
      </w:r>
      <w:r w:rsidR="00316E5C">
        <w:t xml:space="preserve">. </w:t>
      </w:r>
      <w:r w:rsidR="00E328F4">
        <w:t>li</w:t>
      </w:r>
      <w:r w:rsidR="00FD310D">
        <w:t>pnja 2018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FD310D">
        <w:rPr>
          <w:lang w:val="pt-BR"/>
        </w:rPr>
        <w:t>ENEL d.o.o. u stečaju, Zagreb, Petrova 15, OIB: 49995760103</w:t>
      </w:r>
      <w:r w:rsidRPr="00316E5C">
        <w:t xml:space="preserve">. 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8E4E8E">
        <w:t>, 104/17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FD310D" w:rsidP="00EF227F" w:rsidR="00442DDA">
      <w:pPr>
        <w:numPr>
          <w:ilvl w:val="12"/>
          <w:numId w:val="0"/>
        </w:numPr>
        <w:jc w:val="both"/>
      </w:pPr>
      <w:r>
        <w:tab/>
        <w:t xml:space="preserve">Valja napomenuti da je u izvatku iz knjige položenih ugovora kao vlasnik nekretnine opisane u izreci rješenja upisan ENEL </w:t>
      </w:r>
      <w:r w:rsidR="00956817">
        <w:t>inženjering za energetiku i elektroniku</w:t>
      </w:r>
      <w:r>
        <w:t xml:space="preserve"> d.d. Zagreb, Petrova 15. Uvidom</w:t>
      </w:r>
      <w:r w:rsidR="00956817">
        <w:t xml:space="preserve"> u </w:t>
      </w:r>
      <w:r>
        <w:t xml:space="preserve">povijesni izvadak za dužnika </w:t>
      </w:r>
      <w:r w:rsidR="00956817">
        <w:t xml:space="preserve">u sudskom registru, </w:t>
      </w:r>
      <w:r>
        <w:t>utvrđeno je da se radi o dužniku</w:t>
      </w:r>
      <w:r w:rsidR="00956817">
        <w:t xml:space="preserve"> koji je odlukom glavne skupštine od 19. prosinca 2001. dioničko društvo preoblikovao u društvo s ograničenom odgovornošću.</w:t>
      </w:r>
      <w:r w:rsidR="00956817" w:rsidRPr="00316E5C">
        <w:t xml:space="preserve"> </w:t>
      </w:r>
    </w:p>
    <w:p w:rsidRDefault="00956817" w:rsidP="00EF227F" w:rsidR="00956817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E328F4">
        <w:t>1</w:t>
      </w:r>
      <w:r w:rsidR="00956817">
        <w:t>6</w:t>
      </w:r>
      <w:r w:rsidR="000A042A">
        <w:t xml:space="preserve">. </w:t>
      </w:r>
      <w:r w:rsidR="00956817">
        <w:t>kolovoza</w:t>
      </w:r>
      <w:r w:rsidR="00442DDA" w:rsidRPr="00316E5C">
        <w:t xml:space="preserve"> 20</w:t>
      </w:r>
      <w:r w:rsidR="008E4E8E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802D22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328F4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>
      <w:pPr>
        <w:numPr>
          <w:ilvl w:val="12"/>
          <w:numId w:val="0"/>
        </w:numPr>
      </w:pPr>
    </w:p>
    <w:p w:rsidRDefault="00C8645F" w:rsidP="007F0DBF" w:rsidR="00C8645F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lastRenderedPageBreak/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C8645F" w:rsidP="00EF227F" w:rsidR="00C8645F">
      <w:pPr>
        <w:numPr>
          <w:ilvl w:val="12"/>
          <w:numId w:val="0"/>
        </w:numPr>
        <w:jc w:val="both"/>
      </w:pPr>
    </w:p>
    <w:p w:rsidRDefault="00802D22" w:rsidP="007B64C7" w:rsidR="00802D22">
      <w:pPr>
        <w:ind w:firstLine="708" w:left="3540"/>
        <w:jc w:val="right"/>
      </w:pPr>
    </w:p>
    <w:p w:rsidRDefault="00802D22" w:rsidP="007B64C7" w:rsidR="00802D22">
      <w:pPr>
        <w:ind w:firstLine="708" w:left="3540"/>
        <w:jc w:val="right"/>
      </w:pPr>
      <w:r>
        <w:t>Za točnost otpravka-ovlašteni službenik:</w:t>
      </w:r>
    </w:p>
    <w:p w:rsidRDefault="00802D22" w:rsidP="007B64C7" w:rsidR="00802D22">
      <w:pPr>
        <w:ind w:firstLine="708" w:left="3540"/>
        <w:jc w:val="right"/>
      </w:pPr>
      <w:r>
        <w:t xml:space="preserve">                                       Valentina Gabud</w:t>
      </w:r>
    </w:p>
    <w:p w:rsidRDefault="007C45C3" w:rsidP="00EF227F" w:rsidR="007C45C3" w:rsidRPr="00316E5C">
      <w:pPr>
        <w:numPr>
          <w:ilvl w:val="12"/>
          <w:numId w:val="0"/>
        </w:numPr>
        <w:jc w:val="both"/>
      </w:pPr>
    </w:p>
    <w:sectPr w:rsidSect="00C8645F" w:rsidR="007C45C3" w:rsidRPr="00316E5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802D22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956817">
      <w:t>4197/16</w:t>
    </w:r>
    <w:r w:rsidR="00E328F4">
      <w:t>-</w:t>
    </w:r>
    <w:r w:rsidR="00DF1A7E">
      <w:t>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5F" w:rsidR="00C8645F">
    <w:pPr>
      <w:pStyle w:val="Zaglavlje"/>
    </w:pPr>
    <w:r>
      <w:t xml:space="preserve">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C2769"/>
    <w:rsid w:val="001D2EB8"/>
    <w:rsid w:val="001E11CA"/>
    <w:rsid w:val="002010AB"/>
    <w:rsid w:val="00233E8D"/>
    <w:rsid w:val="00244714"/>
    <w:rsid w:val="00244A52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4F777B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C45C3"/>
    <w:rsid w:val="007D5812"/>
    <w:rsid w:val="007F0DBF"/>
    <w:rsid w:val="007F72D0"/>
    <w:rsid w:val="00802D22"/>
    <w:rsid w:val="00811CA0"/>
    <w:rsid w:val="0081370F"/>
    <w:rsid w:val="00855A39"/>
    <w:rsid w:val="00863A1A"/>
    <w:rsid w:val="00880CFE"/>
    <w:rsid w:val="008852C7"/>
    <w:rsid w:val="008E4E8E"/>
    <w:rsid w:val="008E6002"/>
    <w:rsid w:val="008F608A"/>
    <w:rsid w:val="008F7471"/>
    <w:rsid w:val="00901D90"/>
    <w:rsid w:val="009505D9"/>
    <w:rsid w:val="00951C24"/>
    <w:rsid w:val="00955CD8"/>
    <w:rsid w:val="00956817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85BE8"/>
    <w:rsid w:val="00A921F8"/>
    <w:rsid w:val="00AD608A"/>
    <w:rsid w:val="00B316F2"/>
    <w:rsid w:val="00B35FF6"/>
    <w:rsid w:val="00B50150"/>
    <w:rsid w:val="00B639DE"/>
    <w:rsid w:val="00B701A0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1A7E"/>
    <w:rsid w:val="00DF748F"/>
    <w:rsid w:val="00E03D7B"/>
    <w:rsid w:val="00E23552"/>
    <w:rsid w:val="00E328F4"/>
    <w:rsid w:val="00E3609E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978CA"/>
    <w:rsid w:val="00FD310D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D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D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D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D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St-4197/2016</izvorni_sadrzaj>
    <derivirana_varijabla naziv="DomainObject.Predmet.OznakaBroj_1">St-4197/2016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ENEL d.o.o. zastupanog po punomoćniku Donald Gašparac; Veljko Kovačević</izvorni_sadrzaj>
    <derivirana_varijabla naziv="DomainObject.Predmet.ProtustrankaFormated_1">  ENEL d.o.o. zastupanog po punomoćniku Donald Gašparac; Veljko Kovačević</derivirana_varijabla>
  </DomainObject.Predmet.ProtustrankaFormated>
  <DomainObject.Predmet.ProtustrankaFormatedOIB>
    <izvorni_sadrzaj>  ENEL d.o.o., OIB 49995760103 zastupanog po punomoćniku Donald Gašparac; Veljko Kovačević</izvorni_sadrzaj>
    <derivirana_varijabla naziv="DomainObject.Predmet.ProtustrankaFormatedOIB_1">  ENEL d.o.o., OIB 49995760103 zastupanog po punomoćniku Donald Gašparac; Veljko Kovačević</derivirana_varijabla>
  </DomainObject.Predmet.ProtustrankaFormatedOIB>
  <DomainObject.Predmet.ProtustrankaFormatedWithAdress>
    <izvorni_sadrzaj> ENEL d.o.o., Petrova 15, 10000 Zagreb zastupanog po punomoćniku Donald Gašparac; Veljko Kovačević</izvorni_sadrzaj>
    <derivirana_varijabla naziv="DomainObject.Predmet.ProtustrankaFormatedWithAdress_1"> ENEL d.o.o., Petrova 15, 10000 Zagreb zastupanog po punomoćniku Donald Gašparac; Veljko Kovačević</derivirana_varijabla>
  </DomainObject.Predmet.ProtustrankaFormatedWithAdress>
  <DomainObject.Predmet.ProtustrankaFormatedWithAdressOIB>
    <izvorni_sadrzaj> ENEL d.o.o., OIB 49995760103, Petrova 15, 10000 Zagreb zastupanog po punomoćniku Donald Gašparac; Veljko Kovačević</izvorni_sadrzaj>
    <derivirana_varijabla naziv="DomainObject.Predmet.ProtustrankaFormatedWithAdressOIB_1"> ENEL d.o.o., OIB 49995760103, Petrova 15, 10000 Zagreb zastupanog po punomoćniku Donald Gašparac; Veljko Kovačević</derivirana_varijabla>
  </DomainObject.Predmet.ProtustrankaFormatedWithAdressOIB>
  <DomainObject.Predmet.ProtustrankaWithAdress>
    <izvorni_sadrzaj>ENEL d.o.o. Petrova 15, 10000 Zagreb</izvorni_sadrzaj>
    <derivirana_varijabla naziv="DomainObject.Predmet.ProtustrankaWithAdress_1">ENEL d.o.o. Petrova 15, 10000 Zagreb</derivirana_varijabla>
  </DomainObject.Predmet.ProtustrankaWithAdress>
  <DomainObject.Predmet.ProtustrankaWithAdressOIB>
    <izvorni_sadrzaj>ENEL d.o.o., OIB 49995760103, Petrova 15, 10000 Zagreb</izvorni_sadrzaj>
    <derivirana_varijabla naziv="DomainObject.Predmet.ProtustrankaWithAdressOIB_1">ENEL d.o.o., OIB 49995760103, Petrova 15, 10000 Zagreb</derivirana_varijabla>
  </DomainObject.Predmet.ProtustrankaWithAdressOIB>
  <DomainObject.Predmet.ProtustrankaNazivFormated>
    <izvorni_sadrzaj>ENEL d.o.o.</izvorni_sadrzaj>
    <derivirana_varijabla naziv="DomainObject.Predmet.ProtustrankaNazivFormated_1">ENEL d.o.o.</derivirana_varijabla>
  </DomainObject.Predmet.ProtustrankaNazivFormated>
  <DomainObject.Predmet.ProtustrankaNazivFormatedOIB>
    <izvorni_sadrzaj>ENEL d.o.o., OIB 49995760103</izvorni_sadrzaj>
    <derivirana_varijabla naziv="DomainObject.Predmet.ProtustrankaNazivFormatedOIB_1">ENEL d.o.o., OIB 49995760103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ENEL d.o.o. zastupanog po punomoćniku Donald Gašparac; Veljko Kovačević</item>
    </izvorni_sadrzaj>
    <derivirana_varijabla naziv="DomainObject.Predmet.ProtuStrankaListFormated_1">
      <item>ENEL d.o.o. zastupanog po punomoćniku Donald Gašparac; Veljko Kovačević</item>
    </derivirana_varijabla>
  </DomainObject.Predmet.ProtuStrankaListFormated>
  <DomainObject.Predmet.ProtuStrankaListFormatedOIB>
    <izvorni_sadrzaj>
      <item>ENEL d.o.o., OIB 49995760103 zastupanog po punomoćniku Donald Gašparac; Veljko Kovačević</item>
    </izvorni_sadrzaj>
    <derivirana_varijabla naziv="DomainObject.Predmet.ProtuStrankaListFormatedOIB_1">
      <item>ENEL d.o.o., OIB 49995760103 zastupanog po punomoćniku Donald Gašparac; Veljko Kovačević</item>
    </derivirana_varijabla>
  </DomainObject.Predmet.ProtuStrankaListFormatedOIB>
  <DomainObject.Predmet.ProtuStrankaListFormatedWithAdress>
    <izvorni_sadrzaj>
      <item>ENEL d.o.o., Petrova 15, 10000 Zagreb zastupanog po punomoćniku Donald Gašparac; Veljko Kovačević</item>
    </izvorni_sadrzaj>
    <derivirana_varijabla naziv="DomainObject.Predmet.ProtuStrankaListFormatedWithAdress_1">
      <item>ENEL d.o.o., Petrova 15, 10000 Zagreb zastupanog po punomoćniku Donald Gašparac; Veljko Kovačević</item>
    </derivirana_varijabla>
  </DomainObject.Predmet.ProtuStrankaListFormatedWithAdress>
  <DomainObject.Predmet.ProtuStrankaListFormatedWithAdressOIB>
    <izvorni_sadrzaj>
      <item>ENEL d.o.o., OIB 49995760103, Petrova 15, 10000 Zagreb zastupanog po punomoćniku Donald Gašparac; Veljko Kovačević</item>
    </izvorni_sadrzaj>
    <derivirana_varijabla naziv="DomainObject.Predmet.ProtuStrankaListFormatedWithAdressOIB_1">
      <item>ENEL d.o.o., OIB 49995760103, Petrova 15, 10000 Zagreb zastupanog po punomoćniku Donald Gašparac; Veljko Kovačević</item>
    </derivirana_varijabla>
  </DomainObject.Predmet.ProtuStrankaListFormatedWithAdressOIB>
  <DomainObject.Predmet.ProtuStrankaListNazivFormated>
    <izvorni_sadrzaj>
      <item>ENEL d.o.o.</item>
    </izvorni_sadrzaj>
    <derivirana_varijabla naziv="DomainObject.Predmet.ProtuStrankaListNazivFormated_1">
      <item>ENEL d.o.o.</item>
    </derivirana_varijabla>
  </DomainObject.Predmet.ProtuStrankaListNazivFormated>
  <DomainObject.Predmet.ProtuStrankaListNazivFormatedOIB>
    <izvorni_sadrzaj>
      <item>ENEL d.o.o., OIB 49995760103</item>
    </izvorni_sadrzaj>
    <derivirana_varijabla naziv="DomainObject.Predmet.ProtuStrankaListNazivFormatedOIB_1">
      <item>ENEL d.o.o., OIB 49995760103</item>
    </derivirana_varijabla>
  </DomainObject.Predmet.ProtuStrankaListNazivFormatedOIB>
  <DomainObject.Predmet.OstaliListFormated>
    <izvorni_sadrzaj>
      <item>Donald Gašparac punomoćnik sudionika u postupku ENEL d.o.o.</item>
      <item>Veljko Kovačević punomoćnik sudionika u postupku ENEL d.o.o.</item>
    </izvorni_sadrzaj>
    <derivirana_varijabla naziv="DomainObject.Predmet.OstaliListFormated_1">
      <item>Donald Gašparac punomoćnik sudionika u postupku ENEL d.o.o.</item>
      <item>Veljko Kovačević punomoćnik sudionika u postupku ENEL d.o.o.</item>
    </derivirana_varijabla>
  </DomainObject.Predmet.OstaliListFormated>
  <DomainObject.Predmet.OstaliListFormatedOIB>
    <izvorni_sadrzaj>
      <item>Donald Gašparac, OIB 98549261707 punomoćnik sudionika u postupku ENEL d.o.o.</item>
      <item>Veljko Kovačević, OIB 52793016705 punomoćnik sudionika u postupku ENEL d.o.o.</item>
    </izvorni_sadrzaj>
    <derivirana_varijabla naziv="DomainObject.Predmet.OstaliListFormatedOIB_1">
      <item>Donald Gašparac, OIB 98549261707 punomoćnik sudionika u postupku ENEL d.o.o.</item>
      <item>Veljko Kovačević, OIB 52793016705 punomoćnik sudionika u postupku ENEL d.o.o.</item>
    </derivirana_varijabla>
  </DomainObject.Predmet.OstaliListFormatedOIB>
  <DomainObject.Predmet.OstaliListFormatedWithAdress>
    <izvorni_sadrzaj>
      <item>Donald Gašparac, Hvarska Ulica 2 B, 10000 Zagreb punomoćnik sudionika u postupku ENEL d.o.o.</item>
      <item>Veljko Kovačević punomoćnik sudionika u postupku ENEL d.o.o.</item>
    </izvorni_sadrzaj>
    <derivirana_varijabla naziv="DomainObject.Predmet.OstaliListFormatedWithAdress_1">
      <item>Donald Gašparac, Hvarska Ulica 2 B, 10000 Zagreb punomoćnik sudionika u postupku ENEL d.o.o.</item>
      <item>Veljko Kovačević punomoćnik sudionika u postupku ENEL d.o.o.</item>
    </derivirana_varijabla>
  </DomainObject.Predmet.OstaliListFormatedWithAdress>
  <DomainObject.Predmet.OstaliListFormatedWithAdressOIB>
    <izvorni_sadrzaj>
      <item>Donald Gašparac, OIB 98549261707, Hvarska Ulica 2 B, 10000 Zagreb punomoćnik sudionika u postupku ENEL d.o.o.</item>
      <item>Veljko Kovačević, OIB 52793016705 punomoćnik sudionika u postupku ENEL d.o.o.</item>
    </izvorni_sadrzaj>
    <derivirana_varijabla naziv="DomainObject.Predmet.OstaliListFormatedWithAdressOIB_1">
      <item>Donald Gašparac, OIB 98549261707, Hvarska Ulica 2 B, 10000 Zagreb punomoćnik sudionika u postupku ENEL d.o.o.</item>
      <item>Veljko Kovačević, OIB 52793016705 punomoćnik sudionika u postupku ENEL d.o.o.</item>
    </derivirana_varijabla>
  </DomainObject.Predmet.OstaliListFormatedWithAdressOIB>
  <DomainObject.Predmet.OstaliListNazivFormated>
    <izvorni_sadrzaj>
      <item>Donald Gašparac</item>
      <item>Veljko Kovačević</item>
    </izvorni_sadrzaj>
    <derivirana_varijabla naziv="DomainObject.Predmet.OstaliListNazivFormated_1">
      <item>Donald Gašparac</item>
      <item>Veljko Kovačević</item>
    </derivirana_varijabla>
  </DomainObject.Predmet.OstaliListNazivFormated>
  <DomainObject.Predmet.OstaliListNazivFormatedOIB>
    <izvorni_sadrzaj>
      <item>Donald Gašparac, OIB 98549261707</item>
      <item>Veljko Kovačević, OIB 52793016705</item>
    </izvorni_sadrzaj>
    <derivirana_varijabla naziv="DomainObject.Predmet.OstaliListNazivFormatedOIB_1">
      <item>Donald Gašparac, OIB 98549261707</item>
      <item>Veljko Kovačević, OIB 52793016705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ENEL d.o.o.</izvorni_sadrzaj>
    <derivirana_varijabla naziv="DomainObject.Predmet.ProtustrankaIDrugi_1">ENEL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ENEL d.o.o., OIB 49995760103, Petrova 15, 10000 Zagreb</izvorni_sadrzaj>
    <derivirana_varijabla naziv="DomainObject.Predmet.ProtustrankaIDrugiAdressOIB_1">ENEL d.o.o., OIB 49995760103, Petrova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ENEL d.o.o.</item>
      <item>Donald Gašparac</item>
      <item>Veljko Kovačević</item>
    </izvorni_sadrzaj>
    <derivirana_varijabla naziv="DomainObject.Predmet.SudioniciListNaziv_1">
      <item>FINA Regionalni centar Zagreb</item>
      <item>ENEL d.o.o.</item>
      <item>Donald Gašparac</item>
      <item>Veljko Kovačević</item>
    </derivirana_varijabla>
  </DomainObject.Predmet.SudioniciListNaziv>
  <DomainObject.Predmet.SudioniciListAdressOIB>
    <izvorni_sadrzaj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izvorni_sadrzaj>
    <derivirana_varijabla naziv="DomainObject.Predmet.SudioniciListAdressOIB_1"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49995760103</item>
      <item>, OIB 98549261707</item>
      <item>, OIB 52793016705</item>
    </izvorni_sadrzaj>
    <derivirana_varijabla naziv="DomainObject.Predmet.SudioniciListNazivOIB_1">
      <item>, OIB 85821130368</item>
      <item>, OIB 49995760103</item>
      <item>, OIB 98549261707</item>
      <item>, OIB 52793016705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1899</properties:Characters>
  <properties:Lines>54</properties:Lines>
  <properties:Paragraphs>21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Valentina Gabud</cp:lastModifiedBy>
  <cp:lastPrinted>2018-08-16T06:14:00Z</cp:lastPrinted>
  <dcterms:modified xmlns:xsi="http://www.w3.org/2001/XMLSchema-instance" xsi:type="dcterms:W3CDTF">2018-08-16T06:14:00Z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(12. Rješenje - zabilježba otvaranja stečaja nova nekretnina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