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7f3b" w14:paraId="6537f3b" w:rsidRDefault="000E2E24" w:rsidP="000E2E24" w:rsidR="000E2E24">
      <w:pPr>
        <w:pStyle w:val="Bezproreda"/>
        <w15:collapsed w:val="false"/>
      </w:pPr>
      <w:bookmarkStart w:name="_GoBack" w:id="0"/>
      <w:bookmarkEnd w:id="0"/>
    </w:p>
    <w:p w:rsidRDefault="000E2E24" w:rsidP="000E2E24" w:rsidR="000E2E24">
      <w:pPr>
        <w:pStyle w:val="Bezproreda"/>
      </w:pPr>
    </w:p>
    <w:p w:rsidRDefault="00311A31" w:rsidP="000E2E24" w:rsidR="000E2E24">
      <w:pPr>
        <w:pStyle w:val="Bezproreda"/>
        <w:ind w:firstLine="708" w:left="5664"/>
      </w:pPr>
      <w:r>
        <w:t>1 Stpn-37/2015-6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  <w:jc w:val="center"/>
      </w:pPr>
    </w:p>
    <w:p w:rsidRDefault="00EF63E6" w:rsidP="000E2E24" w:rsidR="000E2E24">
      <w:pPr>
        <w:pStyle w:val="Bezproreda"/>
        <w:jc w:val="center"/>
      </w:pPr>
      <w:r>
        <w:t>U     I M E    R E P U B L I K E</w:t>
      </w:r>
      <w:r w:rsidR="000E2E24">
        <w:t xml:space="preserve">      </w:t>
      </w:r>
      <w:r>
        <w:t>H R V A T S K E</w:t>
      </w:r>
    </w:p>
    <w:p w:rsidRDefault="000E2E24" w:rsidP="000E2E24" w:rsidR="000E2E24">
      <w:pPr>
        <w:pStyle w:val="Bezproreda"/>
        <w:jc w:val="center"/>
      </w:pPr>
    </w:p>
    <w:p w:rsidRDefault="000E2E24" w:rsidP="000E2E24" w:rsidR="000E2E24">
      <w:pPr>
        <w:pStyle w:val="Bezproreda"/>
        <w:jc w:val="center"/>
      </w:pPr>
      <w:r>
        <w:t>R J E Š E N J E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>TRGOVAČKI SUD U BJELOVARU, po  sucu Branki Pleskalt, u postupku predstečajne nagodbe nad dužnikom  VIP METAL d.o.o. za gospodarenje otpadom, trgovinu, ugostiteljstvo i usluge VIROVITICA, Vinkovačka cesta</w:t>
      </w:r>
      <w:r w:rsidR="00EF63E6">
        <w:t xml:space="preserve"> 9, OIB: 63800408043,   dana  17.  studenog</w:t>
      </w:r>
      <w:r>
        <w:t xml:space="preserve">  2015. godine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EF63E6" w:rsidR="000E2E24">
      <w:pPr>
        <w:pStyle w:val="Bezproreda"/>
        <w:jc w:val="center"/>
      </w:pPr>
      <w:r>
        <w:t>r i j e š i o     j e</w:t>
      </w:r>
    </w:p>
    <w:p w:rsidRDefault="000E2E24" w:rsidP="000E2E24" w:rsidR="000E2E24">
      <w:pPr>
        <w:pStyle w:val="Bezproreda"/>
      </w:pPr>
    </w:p>
    <w:p w:rsidRDefault="005647F8" w:rsidP="005647F8" w:rsidR="005647F8">
      <w:pPr>
        <w:pStyle w:val="Bezproreda"/>
      </w:pPr>
      <w:r>
        <w:t>I Ova predstečajna nagodba sklapa se između dužnika VIP METAL d.o.o. za gospodarenje otpadom, trgovinu, ugostiteljstvo i usluge, VIROVITICA, Vinkovačka cesta 9, OIB: 63800408043, (u daljnjem tekstu:dužnik) i vjerovnika predstečajne nagodbe ( u daljnjem tekstu: vjerovnika).</w:t>
      </w:r>
    </w:p>
    <w:p w:rsidRDefault="005647F8" w:rsidP="005647F8" w:rsidR="005647F8">
      <w:pPr>
        <w:pStyle w:val="Bezproreda"/>
      </w:pPr>
    </w:p>
    <w:p w:rsidRDefault="005647F8" w:rsidP="005647F8" w:rsidR="005647F8">
      <w:pPr>
        <w:pStyle w:val="Bezproreda"/>
      </w:pPr>
      <w:r>
        <w:t xml:space="preserve">II Stranke nagodbe suglasno utvrđuju da je nad dužnikom rješenjem Financijske agencije od dana 21. kolovoza 2015. godine Klasa: UP-I/110/07/15-01/8014 Ur. broj: 04-06-15-8014-34 dana 9. rujna  2015. godine otvoren postupak predstečajne nagodbe. </w:t>
      </w:r>
    </w:p>
    <w:p w:rsidRDefault="005647F8" w:rsidP="005647F8" w:rsidR="005647F8">
      <w:pPr>
        <w:pStyle w:val="Bezproreda"/>
      </w:pPr>
    </w:p>
    <w:p w:rsidRDefault="005647F8" w:rsidP="005647F8" w:rsidR="005647F8">
      <w:pPr>
        <w:pStyle w:val="Bezproreda"/>
      </w:pPr>
      <w:r>
        <w:t xml:space="preserve">III Strane u nagodbi suglasno utvrđuju da je ukupan iznos  utvrđenih tražbina vjerovnika  koji će se namirivati ovom nagodbom 370.062,07 kuna. </w:t>
      </w:r>
    </w:p>
    <w:p w:rsidRDefault="005647F8" w:rsidP="005647F8" w:rsidR="005647F8">
      <w:pPr>
        <w:pStyle w:val="Bezproreda"/>
      </w:pPr>
    </w:p>
    <w:p w:rsidRDefault="005647F8" w:rsidP="005647F8" w:rsidR="005647F8">
      <w:pPr>
        <w:pStyle w:val="Bezproreda"/>
      </w:pPr>
      <w:r>
        <w:t>IV Vjerovnici predstečajne nagodbe namirivati će se na slijedeći način:</w:t>
      </w:r>
    </w:p>
    <w:p w:rsidRDefault="005647F8" w:rsidP="005647F8" w:rsidR="005647F8">
      <w:pPr>
        <w:pStyle w:val="Bezproreda"/>
      </w:pPr>
    </w:p>
    <w:p w:rsidRDefault="005647F8" w:rsidP="005647F8" w:rsidR="005647F8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Grupa Tijela javne uprave i trgovačka društva u većinskom državnom vlasništvu</w:t>
      </w:r>
      <w:r>
        <w:t xml:space="preserve"> </w:t>
      </w:r>
      <w:r>
        <w:rPr>
          <w:b/>
        </w:rPr>
        <w:t xml:space="preserve"> </w:t>
      </w:r>
    </w:p>
    <w:p w:rsidRDefault="005647F8" w:rsidP="005647F8" w:rsidR="005647F8">
      <w:pPr>
        <w:pStyle w:val="Bezproreda"/>
        <w:ind w:left="720"/>
        <w:rPr>
          <w:b/>
        </w:rPr>
      </w:pPr>
    </w:p>
    <w:p w:rsidRDefault="005647F8" w:rsidP="005647F8" w:rsidR="005647F8">
      <w:pPr>
        <w:pStyle w:val="Bezproreda"/>
        <w:numPr>
          <w:ilvl w:val="0"/>
          <w:numId w:val="2"/>
        </w:numPr>
        <w:rPr>
          <w:b/>
        </w:rPr>
      </w:pPr>
      <w:r>
        <w:t xml:space="preserve">Ministarstvo financija OIB: 18683136487, čija je  tražbina utvrđena u iznosu od 295.235,98 kuna namirivati će se na način da će se nakon otpisa kamate u 100% iznosu,  glavnica u iznosu od 265.418,16 kuna  otplatiti na 36 jednakih mjesečnih rata uz propisanu kamatu od 4,5% godišnje, počevši od donošenja  Rješenja Trgovačkog suda u Bjelovaru o sklopljenoj nagodbi. </w:t>
      </w:r>
    </w:p>
    <w:p w:rsidRDefault="005647F8" w:rsidP="005647F8" w:rsidR="005647F8">
      <w:pPr>
        <w:pStyle w:val="Bezproreda"/>
        <w:ind w:left="720"/>
        <w:rPr>
          <w:b/>
        </w:rPr>
      </w:pPr>
    </w:p>
    <w:p w:rsidRDefault="005647F8" w:rsidP="005647F8" w:rsidR="005647F8">
      <w:pPr>
        <w:pStyle w:val="Bezproreda"/>
        <w:numPr>
          <w:ilvl w:val="0"/>
          <w:numId w:val="2"/>
        </w:numPr>
        <w:rPr>
          <w:b/>
        </w:rPr>
      </w:pPr>
      <w:r>
        <w:t xml:space="preserve">Zagrebački holding d.o.o. OIB: 85584865987,čija je  tražbina utvrđena  u iznosu od 105,33 kuna namirivati će se na način da će se nakon otpisa kamate u 100% iznosu  glavnica u iznosu od 93,75 kuna  otplatiti  36 jednakih mjesečnih rata  uz propisanu kamatu od 4,5% godišnje, počevši od donošenja  Rješenja Trgovačkog suda u Bjelovaru o sklopljenoj nagodbi. </w:t>
      </w:r>
    </w:p>
    <w:p w:rsidRDefault="005647F8" w:rsidP="005647F8" w:rsidR="005647F8">
      <w:pPr>
        <w:pStyle w:val="Bezproreda"/>
        <w:ind w:left="720"/>
        <w:rPr>
          <w:b/>
        </w:rPr>
      </w:pPr>
    </w:p>
    <w:p w:rsidRDefault="005647F8" w:rsidP="005647F8" w:rsidR="005647F8">
      <w:pPr>
        <w:pStyle w:val="Bezproreda"/>
        <w:rPr>
          <w:b/>
        </w:rPr>
      </w:pPr>
    </w:p>
    <w:p w:rsidRDefault="005647F8" w:rsidP="005647F8" w:rsidR="005647F8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Financijske institucije</w:t>
      </w:r>
    </w:p>
    <w:p w:rsidRDefault="005647F8" w:rsidP="005647F8" w:rsidR="005647F8">
      <w:pPr>
        <w:pStyle w:val="Bezproreda"/>
        <w:ind w:left="720"/>
        <w:rPr>
          <w:b/>
        </w:rPr>
      </w:pPr>
    </w:p>
    <w:p w:rsidRDefault="005647F8" w:rsidP="005647F8" w:rsidR="005647F8">
      <w:pPr>
        <w:pStyle w:val="Bezproreda"/>
        <w:numPr>
          <w:ilvl w:val="0"/>
          <w:numId w:val="2"/>
        </w:numPr>
        <w:rPr>
          <w:b/>
        </w:rPr>
      </w:pPr>
      <w:r>
        <w:t xml:space="preserve">Erste &amp; Steiermarkische bank d.d. OIB: 23057039320 čija je  tražbina utvrđena u iznosu od 62.794,18 kuna namirivati će se na način da će se  nakon otpisa kamate u 100% iznosu  glavnica u iznosu od 53.761,35 kuna  otplatiti na 24 jednakih mjesečnih rata  uz propisanu </w:t>
      </w:r>
      <w:r>
        <w:lastRenderedPageBreak/>
        <w:t xml:space="preserve">kamatu od 6,0 % godišnje, počevši od donošenja  Rješenja Trgovačkog suda u Bjelovaru o sklopljenoj nagodbi. </w:t>
      </w:r>
    </w:p>
    <w:p w:rsidRDefault="005647F8" w:rsidP="005647F8" w:rsidR="005647F8">
      <w:pPr>
        <w:pStyle w:val="Bezproreda"/>
        <w:ind w:left="720"/>
        <w:rPr>
          <w:b/>
        </w:rPr>
      </w:pPr>
    </w:p>
    <w:p w:rsidRDefault="005647F8" w:rsidP="005647F8" w:rsidR="005647F8">
      <w:pPr>
        <w:pStyle w:val="Bezproreda"/>
        <w:numPr>
          <w:ilvl w:val="0"/>
          <w:numId w:val="2"/>
        </w:numPr>
        <w:rPr>
          <w:b/>
        </w:rPr>
      </w:pPr>
      <w:r>
        <w:t xml:space="preserve">Velebit osiguranje d.d. OIB: 42098054984 čija je tražbina utvrđena u iznosu od 9.876,10 kuna namirivati će se na način da će se nakon otpisa kamate u 100% iznosu glavnica u iznosu od 7.930,11 kuna  će se otplatiti na 24 jednakih mjesečnih rata uz propisanu kamatu od 6,0 % godišnje, počevši od donošenja  Rješenja Trgovačkog suda u Bjelovaru o sklopljenoj nagodbi. </w:t>
      </w:r>
    </w:p>
    <w:p w:rsidRDefault="005647F8" w:rsidP="005647F8" w:rsidR="005647F8">
      <w:pPr>
        <w:pStyle w:val="Bezproreda"/>
        <w:ind w:left="360"/>
      </w:pPr>
    </w:p>
    <w:p w:rsidRDefault="005647F8" w:rsidP="005647F8" w:rsidR="005647F8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Ostali vjerovnici</w:t>
      </w:r>
    </w:p>
    <w:p w:rsidRDefault="005647F8" w:rsidP="005647F8" w:rsidR="005647F8">
      <w:pPr>
        <w:pStyle w:val="Bezproreda"/>
        <w:ind w:left="720"/>
        <w:rPr>
          <w:b/>
        </w:rPr>
      </w:pPr>
    </w:p>
    <w:p w:rsidRDefault="005647F8" w:rsidP="005647F8" w:rsidR="005647F8">
      <w:pPr>
        <w:pStyle w:val="Bezproreda"/>
        <w:numPr>
          <w:ilvl w:val="0"/>
          <w:numId w:val="2"/>
        </w:numPr>
        <w:rPr>
          <w:b/>
        </w:rPr>
      </w:pPr>
      <w:r>
        <w:t xml:space="preserve">HT d.d. OIB: 81793146560, čija je tražbina utvrđena u iznosu od 2.050,48 kuna namirivati će se na način da će se nakon  otpisa kamate u 100% iznosu  glavnica u iznosu od 2.050,48 kuna  otplatiti na 24 jednakih mjesečnih rata bez kamata, počevši od donošenja  Rješenja Trgovačkog suda u Bjelovaru o sklopljenoj nagodbi. </w:t>
      </w:r>
    </w:p>
    <w:p w:rsidRDefault="005647F8" w:rsidP="005647F8" w:rsidR="005647F8">
      <w:pPr>
        <w:pStyle w:val="Bezproreda"/>
        <w:ind w:left="720"/>
      </w:pPr>
    </w:p>
    <w:p w:rsidRDefault="005647F8" w:rsidP="005647F8" w:rsidR="005647F8">
      <w:pPr>
        <w:pStyle w:val="Bezproreda"/>
      </w:pPr>
    </w:p>
    <w:p w:rsidRDefault="005647F8" w:rsidP="005647F8" w:rsidR="005647F8">
      <w:pPr>
        <w:pStyle w:val="Bezproreda"/>
      </w:pPr>
      <w:r>
        <w:t>V Ova Predstečajna nagodba ima snagu ovršne isprave za dužnika i za sve vjerovnike čije su tražbine utvrđene.</w:t>
      </w:r>
    </w:p>
    <w:p w:rsidRDefault="000E2E24" w:rsidP="000E2E24" w:rsidR="000E2E24">
      <w:pPr>
        <w:pStyle w:val="Bezproreda"/>
      </w:pPr>
    </w:p>
    <w:p w:rsidRDefault="001D16AA" w:rsidP="001D16AA" w:rsidR="001D16AA">
      <w:pPr>
        <w:pStyle w:val="Bezproreda"/>
      </w:pPr>
      <w:r>
        <w:t xml:space="preserve">VI Ovo Rješenje dostaviti će se Financijskoj agenciji koja će po primitku istog bez odgode na svojim WEB stranicama objaviti činjenicu sklapanja predstečajne nagodbe te sudskom  registru  Trgovačkog suda  u Bjelovaru, koji će  po službenoj dužnosti  upisati činjenicu donošenja Rješenja o sklopljenoj predstečajnoj nagodbi u skladu s odredbama članka 66. i  84. Zakona o financijskom poslovanju i predstečajnoj nagodbi. </w:t>
      </w:r>
    </w:p>
    <w:p w:rsidRDefault="001D16AA" w:rsidP="001D16AA" w:rsidR="001D16AA">
      <w:pPr>
        <w:pStyle w:val="Bezproreda"/>
      </w:pPr>
    </w:p>
    <w:p w:rsidRDefault="001D16AA" w:rsidP="001D16AA" w:rsidR="001D16AA">
      <w:pPr>
        <w:pStyle w:val="Bezproreda"/>
      </w:pPr>
    </w:p>
    <w:p w:rsidRDefault="001D16AA" w:rsidP="001D16AA" w:rsidR="001D16AA">
      <w:pPr>
        <w:pStyle w:val="Bezproreda"/>
      </w:pPr>
    </w:p>
    <w:p w:rsidRDefault="001D16AA" w:rsidP="001D16AA" w:rsidR="001D16AA">
      <w:pPr>
        <w:pStyle w:val="Bezproreda"/>
        <w:jc w:val="center"/>
      </w:pPr>
      <w:r>
        <w:t>Obrazloženje</w:t>
      </w:r>
    </w:p>
    <w:p w:rsidRDefault="001D16AA" w:rsidP="001D16AA" w:rsidR="001D16AA">
      <w:pPr>
        <w:pStyle w:val="Bezproreda"/>
      </w:pPr>
    </w:p>
    <w:p w:rsidRDefault="001C338F" w:rsidP="001D16AA" w:rsidR="001D16AA">
      <w:pPr>
        <w:pStyle w:val="Bezproreda"/>
      </w:pPr>
      <w:r>
        <w:t>Dana 13. listopada</w:t>
      </w:r>
      <w:r w:rsidR="001D16AA">
        <w:t xml:space="preserve"> 2015. godine dužnik je u roku predviđenom odredbom članka 66. st. 1. Zakona o financijskom poslovanju i predstečajnoj nagodbi (NN. br. 108/12 i  144/12), podnio Trgovačkom sudu u Bjelovaru,  prijedlog za sklapanje predstečajne nagodbe.</w:t>
      </w:r>
    </w:p>
    <w:p w:rsidRDefault="001D16AA" w:rsidP="001D16AA" w:rsidR="001D16AA">
      <w:pPr>
        <w:pStyle w:val="Bezproreda"/>
      </w:pPr>
    </w:p>
    <w:p w:rsidRDefault="001D16AA" w:rsidP="001D16AA" w:rsidR="001D16AA">
      <w:pPr>
        <w:pStyle w:val="Bezproreda"/>
      </w:pPr>
      <w:r>
        <w:t>Dužnik je uz svoj prijedlog dostavio sve dokumente predviđene odredbom čl. 66. st. 3. Zakona o financijskom poslovanju i predstečajnoj nagodbi.</w:t>
      </w:r>
    </w:p>
    <w:p w:rsidRDefault="001D16AA" w:rsidP="001D16AA" w:rsidR="001D16AA">
      <w:pPr>
        <w:pStyle w:val="Bezproreda"/>
      </w:pPr>
    </w:p>
    <w:p w:rsidRDefault="001D16AA" w:rsidP="001D16AA" w:rsidR="001D16AA">
      <w:pPr>
        <w:pStyle w:val="Bezproreda"/>
      </w:pPr>
      <w:r>
        <w:t>Kako je na temelju dostavljenih isprava sud utvrdio da su ispunjene pretpostavke za sklapanje predstečajne nagodbe zakazao je ročište radi sklapanja predstečajne nagodbe u roku predviđenom odredbom članka 66. st. 7. Zakona o financijskom poslovanju i predstečajnoj nagodbi, o čemu su dužnik i svi vjerovnici koji su prihvatili plan financijskom restrukturiranja obaviješteni oglasom koji je istaknut na oglasnoj ploči suda i objavljen na web stranici Financijske agencije.</w:t>
      </w:r>
    </w:p>
    <w:p w:rsidRDefault="001D16AA" w:rsidP="001D16AA" w:rsidR="001D16AA">
      <w:pPr>
        <w:pStyle w:val="Bezproreda"/>
      </w:pPr>
    </w:p>
    <w:p w:rsidRDefault="001D16AA" w:rsidP="001D16AA" w:rsidR="001D16AA">
      <w:pPr>
        <w:pStyle w:val="Bezproreda"/>
      </w:pPr>
      <w:r>
        <w:t>Na</w:t>
      </w:r>
      <w:r w:rsidR="001C338F">
        <w:t xml:space="preserve"> ročištu koje je održano dana 13. studenog</w:t>
      </w:r>
      <w:r>
        <w:t xml:space="preserve"> 2015. godine,  svoj pristanak za sklapanje predstečajne nagodbe dali su dužnik i vjerovnici koji su prihvatili plan financijskog restrukturiranja, a čije tražbine čine potrebnu većinu iz članka 63. ovog Zakona, pa je stoga sud ovim Rješenjem odobrio sklopljenu predstečajnu nagodbu koja je u cijelosti istovjetna sa sadržajem prihvaćenog  Plana financijskog restrukturiranja za kojeg su glasali vjerov</w:t>
      </w:r>
      <w:r w:rsidR="001C338F">
        <w:t>nici na ročištu održanom dana 9.  rujna</w:t>
      </w:r>
      <w:r>
        <w:t xml:space="preserve">  2015. godine.   </w:t>
      </w:r>
    </w:p>
    <w:p w:rsidRDefault="001D16AA" w:rsidP="001D16AA" w:rsidR="001D16AA">
      <w:pPr>
        <w:pStyle w:val="Bezproreda"/>
      </w:pPr>
    </w:p>
    <w:p w:rsidRDefault="001D16AA" w:rsidP="001D16AA" w:rsidR="001D16AA">
      <w:pPr>
        <w:pStyle w:val="Bezproreda"/>
      </w:pPr>
      <w:r>
        <w:t>Ovo rješenje objaviti će se na web stranicama Financijske agencije, a predstečajna nagodba ima snagu ovršne isprave za sve vjerovnike čije su tražbine utvrđene  a u skladu s odredbom članka 66. stavaka 11. i 12. Zakona o financijskom poslovanju i predstečajnoj nagodbi.</w:t>
      </w:r>
    </w:p>
    <w:p w:rsidRDefault="001D16AA" w:rsidP="001D16AA" w:rsidR="001D16AA">
      <w:pPr>
        <w:pStyle w:val="Bezproreda"/>
      </w:pPr>
    </w:p>
    <w:p w:rsidRDefault="001D16AA" w:rsidP="001D16AA" w:rsidR="001D16AA">
      <w:pPr>
        <w:pStyle w:val="Bezproreda"/>
      </w:pPr>
      <w:r>
        <w:lastRenderedPageBreak/>
        <w:t xml:space="preserve">Sudski registar Trgovačkog suda u Bjelovaru će po službenoj dužnosti upisati činjenicu donošenja Rješenja o sklopljenoj predstečajnoj nagodbi u skladu s odredbama članka 66. i  84. Zakona o financijskom poslovanju i predstečajnoj nagodbi. </w:t>
      </w:r>
    </w:p>
    <w:p w:rsidRDefault="001D16AA" w:rsidP="000E2E24" w:rsidR="001D16AA">
      <w:pPr>
        <w:pStyle w:val="Bezproreda"/>
      </w:pPr>
    </w:p>
    <w:p w:rsidRDefault="000E2E24" w:rsidP="000E2E24" w:rsidR="000E2E24">
      <w:pPr>
        <w:pStyle w:val="Bezproreda"/>
      </w:pPr>
    </w:p>
    <w:p w:rsidRDefault="00EF63E6" w:rsidP="000E2E24" w:rsidR="00EF63E6">
      <w:pPr>
        <w:pStyle w:val="Bezproreda"/>
      </w:pPr>
    </w:p>
    <w:p w:rsidRDefault="00EF63E6" w:rsidP="000E2E24" w:rsidR="000E2E24">
      <w:pPr>
        <w:pStyle w:val="Bezproreda"/>
      </w:pPr>
      <w:r>
        <w:t>U Bjelovaru,  17.  studenog</w:t>
      </w:r>
      <w:r w:rsidR="000E2E24">
        <w:t xml:space="preserve">  2015.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1C338F" w:rsidP="000E2E24" w:rsidR="001C338F">
      <w:pPr>
        <w:pStyle w:val="Bezproreda"/>
      </w:pPr>
    </w:p>
    <w:p w:rsidRDefault="000E2E24" w:rsidP="00B868AC" w:rsidR="00B868AC">
      <w:pPr>
        <w:pStyle w:val="Bezproreda"/>
      </w:pPr>
      <w:r>
        <w:t xml:space="preserve">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0E2E24" w:rsidP="000E2E24" w:rsidR="000E2E24">
      <w:pPr>
        <w:pStyle w:val="Bezproreda"/>
      </w:pPr>
    </w:p>
    <w:p w:rsidRDefault="00B868AC" w:rsidP="00B868AC" w:rsidR="00B868AC">
      <w:pPr>
        <w:pStyle w:val="Bezproreda"/>
      </w:pPr>
    </w:p>
    <w:p w:rsidRDefault="00B868AC" w:rsidP="00B868AC" w:rsidR="000E2E24">
      <w:pPr>
        <w:pStyle w:val="Bezproreda"/>
      </w:pPr>
      <w:r>
        <w:t>POUKA O PRAVNOM LIJEKU: protiv ovog rješenja može se izjaviti žalba u roku od 8 dana računajući od dana objave u dva primjerka Visokom trgovačkom sudu RH u Zagrebu, a putem ovog suda.</w:t>
      </w:r>
    </w:p>
    <w:p w:rsidRDefault="00B868AC" w:rsidP="00B868AC" w:rsidR="00B868AC">
      <w:pPr>
        <w:pStyle w:val="Bezproreda"/>
      </w:pPr>
    </w:p>
    <w:p w:rsidRDefault="00B868AC" w:rsidP="00B868AC" w:rsidR="00B868AC">
      <w:pPr>
        <w:pStyle w:val="Bezproreda"/>
      </w:pPr>
    </w:p>
    <w:p w:rsidRDefault="00B868AC" w:rsidP="00B868AC" w:rsidR="00B868AC">
      <w:pPr>
        <w:pStyle w:val="Bezproreda"/>
      </w:pPr>
      <w:r>
        <w:t>Rj.</w:t>
      </w:r>
    </w:p>
    <w:p w:rsidRDefault="00B868AC" w:rsidP="00B868AC" w:rsidR="00B868AC">
      <w:pPr>
        <w:pStyle w:val="Bezproreda"/>
      </w:pPr>
      <w:r>
        <w:t>Dna: dužniku – putem e-oglasne ploče</w:t>
      </w:r>
    </w:p>
    <w:p w:rsidRDefault="00B868AC" w:rsidP="00B868AC" w:rsidR="00B868AC">
      <w:pPr>
        <w:pStyle w:val="Bezproreda"/>
      </w:pPr>
      <w:r>
        <w:t xml:space="preserve">         FINI  s izvodom iz rješenja – putem e-oglasne ploče</w:t>
      </w:r>
    </w:p>
    <w:p w:rsidRDefault="00B868AC" w:rsidP="00B868AC" w:rsidR="00B868AC">
      <w:pPr>
        <w:pStyle w:val="Bezproreda"/>
      </w:pPr>
      <w:r>
        <w:t xml:space="preserve">         Kal. ročište</w:t>
      </w:r>
    </w:p>
    <w:p w:rsidRDefault="00B868AC" w:rsidP="00B868AC" w:rsidR="00B868AC">
      <w:r>
        <w:t>Bjelovar, 17. 11. 2015.</w:t>
      </w:r>
    </w:p>
    <w:p w:rsidRDefault="00B868AC" w:rsidP="00B868AC" w:rsidR="00B868AC">
      <w:pPr>
        <w:pStyle w:val="Bezproreda"/>
      </w:pPr>
    </w:p>
    <w:sectPr w:rsidR="00B868A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93E" w:rsidP="001C338F" w:rsidR="007B793E">
      <w:pPr>
        <w:spacing w:lineRule="auto" w:line="240" w:after="0"/>
      </w:pPr>
      <w:r>
        <w:separator/>
      </w:r>
    </w:p>
  </w:endnote>
  <w:endnote w:id="0" w:type="continuationSeparator">
    <w:p w:rsidRDefault="007B793E" w:rsidP="001C338F" w:rsidR="007B79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93E" w:rsidP="001C338F" w:rsidR="007B793E">
      <w:pPr>
        <w:spacing w:lineRule="auto" w:line="240" w:after="0"/>
      </w:pPr>
      <w:r>
        <w:separator/>
      </w:r>
    </w:p>
  </w:footnote>
  <w:footnote w:id="0" w:type="continuationSeparator">
    <w:p w:rsidRDefault="007B793E" w:rsidP="001C338F" w:rsidR="007B79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186619"/>
      <w:docPartObj>
        <w:docPartGallery w:val="Page Numbers (Top of Page)"/>
        <w:docPartUnique/>
      </w:docPartObj>
    </w:sdtPr>
    <w:sdtEndPr/>
    <w:sdtContent>
      <w:p w:rsidRDefault="001C338F" w:rsidR="001C33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495">
          <w:rPr>
            <w:noProof/>
          </w:rPr>
          <w:t>3</w:t>
        </w:r>
        <w:r>
          <w:fldChar w:fldCharType="end"/>
        </w:r>
      </w:p>
    </w:sdtContent>
  </w:sdt>
  <w:p w:rsidRDefault="001C338F" w:rsidR="001C33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1BDF"/>
    <w:multiLevelType w:val="hybridMultilevel"/>
    <w:tmpl w:val="ADD0870C"/>
    <w:lvl w:tplc="041A000F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80F89"/>
    <w:multiLevelType w:val="hybridMultilevel"/>
    <w:tmpl w:val="89FCF014"/>
    <w:lvl w:tplc="7480C1C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E24"/>
    <w:rsid w:val="000E2E24"/>
    <w:rsid w:val="001C338F"/>
    <w:rsid w:val="001D16AA"/>
    <w:rsid w:val="00311A31"/>
    <w:rsid w:val="005647F8"/>
    <w:rsid w:val="007B793E"/>
    <w:rsid w:val="00874796"/>
    <w:rsid w:val="00A12495"/>
    <w:rsid w:val="00A92139"/>
    <w:rsid w:val="00B07D3A"/>
    <w:rsid w:val="00B868AC"/>
    <w:rsid w:val="00EF63E6"/>
    <w:rsid w:val="00FA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E2E2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C33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338F"/>
  </w:style>
  <w:style w:styleId="Podnoje" w:type="paragraph">
    <w:name w:val="footer"/>
    <w:basedOn w:val="Normal"/>
    <w:link w:val="PodnojeChar"/>
    <w:uiPriority w:val="99"/>
    <w:unhideWhenUsed/>
    <w:rsid w:val="001C33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338F"/>
  </w:style>
  <w:style w:styleId="Tekstrezerviranogmjesta" w:type="character">
    <w:name w:val="Placeholder Text"/>
    <w:basedOn w:val="Zadanifontodlomka"/>
    <w:uiPriority w:val="99"/>
    <w:semiHidden/>
    <w:rsid w:val="00A12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E2E2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C33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338F"/>
  </w:style>
  <w:style w:styleId="Podnoje" w:type="paragraph">
    <w:name w:val="footer"/>
    <w:basedOn w:val="Normal"/>
    <w:link w:val="PodnojeChar"/>
    <w:uiPriority w:val="99"/>
    <w:unhideWhenUsed/>
    <w:rsid w:val="001C33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338F"/>
  </w:style>
  <w:style w:styleId="Tekstrezerviranogmjesta" w:type="character">
    <w:name w:val="Placeholder Text"/>
    <w:basedOn w:val="Zadanifontodlomka"/>
    <w:uiPriority w:val="99"/>
    <w:semiHidden/>
    <w:rsid w:val="00A12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75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13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Stpn-37/2015</izvorni_sadrzaj>
    <derivirana_varijabla naziv="DomainObject.Predmet.OznakaBroj_1">Stpn-37/2015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 METAL d.o.o. za gospodarenje otpadom, trgovinu, ugostiteljstvo i usluge, Virovitica</izvorni_sadrzaj>
    <derivirana_varijabla naziv="DomainObject.Predmet.StrankaFormated_1">  VIP METAL d.o.o. za gospodarenje otpadom, trgovinu, ugostiteljstvo i usluge, Virovitica</derivirana_varijabla>
  </DomainObject.Predmet.StrankaFormated>
  <DomainObject.Predmet.StrankaFormatedOIB>
    <izvorni_sadrzaj>  VIP METAL d.o.o. za gospodarenje otpadom, trgovinu, ugostiteljstvo i usluge, Virovitica, OIB 63800408043</izvorni_sadrzaj>
    <derivirana_varijabla naziv="DomainObject.Predmet.StrankaFormatedOIB_1">  VIP METAL d.o.o. za gospodarenje otpadom, trgovinu, ugostiteljstvo i usluge, Virovitica, OIB 63800408043</derivirana_varijabla>
  </DomainObject.Predmet.StrankaFormatedOIB>
  <DomainObject.Predmet.StrankaFormatedWithAdress>
    <izvorni_sadrzaj> VIP METAL d.o.o. za gospodarenje otpadom, trgovinu, ugostiteljstvo i usluge, Virovitica, Vinkovačka cesta 9, 33000 Virovitica</izvorni_sadrzaj>
    <derivirana_varijabla naziv="DomainObject.Predmet.StrankaFormatedWithAdress_1"> VIP METAL d.o.o. za gospodarenje otpadom, trgovinu, ugostiteljstvo i usluge, Virovitica, Vinkovačka cesta 9, 33000 Virovitica</derivirana_varijabla>
  </DomainObject.Predmet.StrankaFormatedWithAdress>
  <DomainObject.Predmet.StrankaFormatedWithAdressOIB>
    <izvorni_sadrzaj> VIP METAL d.o.o. za gospodarenje otpadom, trgovinu, ugostiteljstvo i usluge, Virovitica, OIB 63800408043, Vinkovačka cesta 9, 33000 Virovitica</izvorni_sadrzaj>
    <derivirana_varijabla naziv="DomainObject.Predmet.StrankaFormatedWithAdressOIB_1"> VIP METAL d.o.o. za gospodarenje otpadom, trgovinu, ugostiteljstvo i usluge, Virovitica, OIB 63800408043, Vinkovačka cesta 9, 33000 Virovitica</derivirana_varijabla>
  </DomainObject.Predmet.StrankaFormatedWithAdressOIB>
  <DomainObject.Predmet.StrankaWithAdress>
    <izvorni_sadrzaj>VIP METAL d.o.o. za gospodarenje otpadom, trgovinu, ugostiteljstvo i usluge, Virovitica Vinkovačka cesta 9,33000 Virovitica</izvorni_sadrzaj>
    <derivirana_varijabla naziv="DomainObject.Predmet.StrankaWithAdress_1">VIP METAL d.o.o. za gospodarenje otpadom, trgovinu, ugostiteljstvo i usluge, Virovitica Vinkovačka cesta 9,33000 Virovitica</derivirana_varijabla>
  </DomainObject.Predmet.StrankaWithAdress>
  <DomainObject.Predmet.StrankaWithAdressOIB>
    <izvorni_sadrzaj>VIP METAL d.o.o. za gospodarenje otpadom, trgovinu, ugostiteljstvo i usluge, Virovitica, OIB 63800408043, Vinkovačka cesta 9,33000 Virovitica</izvorni_sadrzaj>
    <derivirana_varijabla naziv="DomainObject.Predmet.StrankaWithAdressOIB_1">VIP METAL d.o.o. za gospodarenje otpadom, trgovinu, ugostiteljstvo i usluge, Virovitica, OIB 63800408043, Vinkovačka cesta 9,33000 Virovitica</derivirana_varijabla>
  </DomainObject.Predmet.StrankaWithAdressOIB>
  <DomainObject.Predmet.StrankaNazivFormated>
    <izvorni_sadrzaj>VIP METAL d.o.o. za gospodarenje otpadom, trgovinu, ugostiteljstvo i usluge, Virovitica</izvorni_sadrzaj>
    <derivirana_varijabla naziv="DomainObject.Predmet.StrankaNazivFormated_1">VIP METAL d.o.o. za gospodarenje otpadom, trgovinu, ugostiteljstvo i usluge, Virovitica</derivirana_varijabla>
  </DomainObject.Predmet.StrankaNazivFormated>
  <DomainObject.Predmet.StrankaNazivFormatedOIB>
    <izvorni_sadrzaj>VIP METAL d.o.o. za gospodarenje otpadom, trgovinu, ugostiteljstvo i usluge, Virovitica, OIB 63800408043</izvorni_sadrzaj>
    <derivirana_varijabla naziv="DomainObject.Predmet.StrankaNazivFormatedOIB_1">VIP METAL d.o.o. za gospodarenje otpadom, trgovinu, ugostiteljstvo i usluge, Virovitica, OIB 63800408043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VIP METAL d.o.o. za gospodarenje otpadom, trgovinu, ugostiteljstvo i usluge, Virovitica</item>
    </izvorni_sadrzaj>
    <derivirana_varijabla naziv="DomainObject.Predmet.StrankaListFormated_1">
      <item>VIP METAL d.o.o. za gospodarenje otpadom, trgovinu, ugostiteljstvo i usluge, Virovitica</item>
    </derivirana_varijabla>
  </DomainObject.Predmet.StrankaListFormated>
  <DomainObject.Predmet.StrankaListFormatedOIB>
    <izvorni_sadrzaj>
      <item>VIP METAL d.o.o. za gospodarenje otpadom, trgovinu, ugostiteljstvo i usluge, Virovitica, OIB 63800408043</item>
    </izvorni_sadrzaj>
    <derivirana_varijabla naziv="DomainObject.Predmet.StrankaListFormatedOIB_1">
      <item>VIP METAL d.o.o. za gospodarenje otpadom, trgovinu, ugostiteljstvo i usluge, Virovitica, OIB 63800408043</item>
    </derivirana_varijabla>
  </DomainObject.Predmet.StrankaListFormatedOIB>
  <DomainObject.Predmet.StrankaListFormatedWithAdress>
    <izvorni_sadrzaj>
      <item>VIP METAL d.o.o. za gospodarenje otpadom, trgovinu, ugostiteljstvo i usluge, Virovitica, Vinkovačka cesta 9, 33000 Virovitica</item>
    </izvorni_sadrzaj>
    <derivirana_varijabla naziv="DomainObject.Predmet.StrankaListFormatedWithAdress_1">
      <item>VIP METAL d.o.o. za gospodarenje otpadom, trgovinu, ugostiteljstvo i usluge, Virovitica, Vinkovačka cesta 9, 33000 Virovitica</item>
    </derivirana_varijabla>
  </DomainObject.Predmet.StrankaListFormatedWithAdress>
  <DomainObject.Predmet.StrankaListFormatedWithAdressOIB>
    <izvorni_sadrzaj>
      <item>VIP METAL d.o.o. za gospodarenje otpadom, trgovinu, ugostiteljstvo i usluge, Virovitica, OIB 63800408043, Vinkovačka cesta 9, 33000 Virovitica</item>
    </izvorni_sadrzaj>
    <derivirana_varijabla naziv="DomainObject.Predmet.StrankaListFormatedWithAdressOIB_1">
      <item>VIP METAL d.o.o. za gospodarenje otpadom, trgovinu, ugostiteljstvo i usluge, Virovitica, OIB 63800408043, Vinkovačka cesta 9, 33000 Virovitica</item>
    </derivirana_varijabla>
  </DomainObject.Predmet.StrankaListFormatedWithAdressOIB>
  <DomainObject.Predmet.StrankaListNazivFormated>
    <izvorni_sadrzaj>
      <item>VIP METAL d.o.o. za gospodarenje otpadom, trgovinu, ugostiteljstvo i usluge, Virovitica</item>
    </izvorni_sadrzaj>
    <derivirana_varijabla naziv="DomainObject.Predmet.StrankaListNazivFormated_1">
      <item>VIP METAL d.o.o. za gospodarenje otpadom, trgovinu, ugostiteljstvo i usluge, Virovitica</item>
    </derivirana_varijabla>
  </DomainObject.Predmet.StrankaListNazivFormated>
  <DomainObject.Predmet.StrankaListNazivFormatedOIB>
    <izvorni_sadrzaj>
      <item>VIP METAL d.o.o. za gospodarenje otpadom, trgovinu, ugostiteljstvo i usluge, Virovitica, OIB 63800408043</item>
    </izvorni_sadrzaj>
    <derivirana_varijabla naziv="DomainObject.Predmet.StrankaListNazivFormatedOIB_1">
      <item>VIP METAL d.o.o. za gospodarenje otpadom, trgovinu, ugostiteljstvo i usluge, Virovitica, OIB 63800408043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 Nagodbeno vijeće ZG01</item>
      <item>sudski registar- ovdje</item>
    </izvorni_sadrzaj>
    <derivirana_varijabla naziv="DomainObject.Predmet.OstaliListFormated_1">
      <item>FINA ZAGREB, Nagodbeno vijeće ZG01</item>
      <item>sudski registar- ovdje</item>
    </derivirana_varijabla>
  </DomainObject.Predmet.OstaliListFormated>
  <DomainObject.Predmet.OstaliListFormatedOIB>
    <izvorni_sadrzaj>
      <item>FINA ZAGREB, Nagodbeno vijeće ZG01</item>
      <item>sudski registar- ovdje</item>
    </izvorni_sadrzaj>
    <derivirana_varijabla naziv="DomainObject.Predmet.OstaliListFormatedOIB_1">
      <item>FINA ZAGREB, Nagodbeno vijeće ZG01</item>
      <item>sudski registar- ovdje</item>
    </derivirana_varijabla>
  </DomainObject.Predmet.OstaliListFormatedOIB>
  <DomainObject.Predmet.OstaliListFormatedWithAdress>
    <izvorni_sadrzaj>
      <item>FINA ZAGREB, Nagodbeno vijeće ZG01, Ulica grada Vukovara 70., 10000 Zagreb</item>
      <item>sudski registar- ovdje</item>
    </izvorni_sadrzaj>
    <derivirana_varijabla naziv="DomainObject.Predmet.OstaliListFormatedWithAdress_1">
      <item>FINA ZAGREB, Nagodbeno vijeće ZG01, Ulica grada Vukovara 70., 10000 Zagreb</item>
      <item>sudski registar- ovdje</item>
    </derivirana_varijabla>
  </DomainObject.Predmet.OstaliListFormatedWithAdress>
  <DomainObject.Predmet.OstaliListFormatedWithAdressOIB>
    <izvorni_sadrzaj>
      <item>FINA ZAGREB, Nagodbeno vijeće ZG01, Ulica grada Vukovara 70., 10000 Zagreb</item>
      <item>sudski registar- ovdje</item>
    </izvorni_sadrzaj>
    <derivirana_varijabla naziv="DomainObject.Predmet.OstaliListFormatedWithAdressOIB_1">
      <item>FINA ZAGREB, Nagodbeno vijeće ZG01, Ulica grada Vukovara 70., 10000 Zagreb</item>
      <item>sudski registar- ovdje</item>
    </derivirana_varijabla>
  </DomainObject.Predmet.OstaliListFormatedWithAdressOIB>
  <DomainObject.Predmet.OstaliListNazivFormated>
    <izvorni_sadrzaj>
      <item>FINA ZAGREB, Nagodbeno vijeće ZG01</item>
      <item>sudski registar- ovdje</item>
    </izvorni_sadrzaj>
    <derivirana_varijabla naziv="DomainObject.Predmet.OstaliListNazivFormated_1">
      <item>FINA ZAGREB, Nagodbeno vijeće ZG01</item>
      <item>sudski registar- ovdje</item>
    </derivirana_varijabla>
  </DomainObject.Predmet.OstaliListNazivFormated>
  <DomainObject.Predmet.OstaliListNazivFormatedOIB>
    <izvorni_sadrzaj>
      <item>FINA ZAGREB, Nagodbeno vijeće ZG01</item>
      <item>sudski registar- ovdje</item>
    </izvorni_sadrzaj>
    <derivirana_varijabla naziv="DomainObject.Predmet.OstaliListNazivFormatedOIB_1">
      <item>FINA ZAGREB, Nagodbeno vijeće ZG01</item>
      <item>sudski registar-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VIP METAL d.o.o. za gospodarenje otpadom, trgovinu, ugostiteljstvo i usluge, Virovitica</izvorni_sadrzaj>
    <derivirana_varijabla naziv="DomainObject.Predmet.StrankaIDrugi_1">VIP METAL d.o.o. za gospodarenje otpadom, trgovinu, ugostiteljstvo i usluge,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VIP METAL d.o.o. za gospodarenje otpadom, trgovinu, ugostiteljstvo i usluge, Virovitica, OIB 63800408043, Vinkovačka cesta 9, 33000 Virovitica</izvorni_sadrzaj>
    <derivirana_varijabla naziv="DomainObject.Predmet.StrankaIDrugiAdressOIB_1">VIP METAL d.o.o. za gospodarenje otpadom, trgovinu, ugostiteljstvo i usluge, Virovitica, OIB 63800408043, Vinkovačka cesta 9,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 METAL d.o.o. za gospodarenje otpadom, trgovinu, ugostiteljstvo i usluge, Virovitica</item>
      <item>FINA ZAGREB, Nagodbeno vijeće ZG01</item>
      <item>sudski registar- ovdje</item>
    </izvorni_sadrzaj>
    <derivirana_varijabla naziv="DomainObject.Predmet.SudioniciListNaziv_1">
      <item>VIP METAL d.o.o. za gospodarenje otpadom, trgovinu, ugostiteljstvo i usluge, Virovitica</item>
      <item>FINA ZAGREB, Nagodbeno vijeće ZG01</item>
      <item>sudski registar- ovdje</item>
    </derivirana_varijabla>
  </DomainObject.Predmet.SudioniciListNaziv>
  <DomainObject.Predmet.SudioniciListAdressOIB>
    <izvorni_sadrzaj>
      <item>VIP METAL d.o.o. za gospodarenje otpadom, trgovinu, ugostiteljstvo i usluge, Virovitica, OIB 63800408043, Vinkovačka cesta 9,33000 Virovitica</item>
      <item>FINA ZAGREB, Nagodbeno vijeće ZG01, Ulica grada Vukovara 70.,10000 Zagreb</item>
      <item>sudski registar- ovdje</item>
    </izvorni_sadrzaj>
    <derivirana_varijabla naziv="DomainObject.Predmet.SudioniciListAdressOIB_1">
      <item>VIP METAL d.o.o. za gospodarenje otpadom, trgovinu, ugostiteljstvo i usluge, Virovitica, OIB 63800408043, Vinkovačka cesta 9,33000 Virovitica</item>
      <item>FINA ZAGREB, Nagodbeno vijeće ZG01, Ulica grada Vukovara 70.,10000 Zagreb</item>
      <item>sudski registar-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63800408043</item>
      <item>, OIB null</item>
      <item>, OIB null</item>
    </izvorni_sadrzaj>
    <derivirana_varijabla naziv="DomainObject.Predmet.SudioniciListNazivOIB_1">
      <item>, OIB 63800408043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895</properties:Words>
  <properties:Characters>4860</properties:Characters>
  <properties:Lines>126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2015-11-17T10:03:00Z</dcterms:created>
  <dc:creator>Vesna Dragišić</dc:creator>
  <cp:lastModifiedBy>Vesna Dragišić</cp:lastModifiedBy>
  <cp:lastPrinted>2015-11-17T10:35:00Z</cp:lastPrinted>
  <dcterms:modified xmlns:xsi="http://www.w3.org/2001/XMLSchema-instance" xsi:type="dcterms:W3CDTF">2015-11-17T10:38:00Z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