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86fe" w14:paraId="09986fe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2926D3">
        <w:rPr>
          <w:b/>
          <w:sz w:val="24"/>
          <w:szCs w:val="24"/>
        </w:rPr>
        <w:t>2002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2926D3">
        <w:rPr>
          <w:b/>
          <w:sz w:val="24"/>
          <w:szCs w:val="24"/>
        </w:rPr>
        <w:t>110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C710D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2926D3" w:rsidRPr="002926D3">
        <w:rPr>
          <w:sz w:val="24"/>
          <w:szCs w:val="24"/>
        </w:rPr>
        <w:t>AMAI DUBROVNIK d.o.o. u stečaju, Dubrovnik, Od Batale 4, MBS: 060058151, OIB: 33597775732, zastupanog po stečajnom upravitelju Ivanka Sušić iz Dubrovnika</w:t>
      </w:r>
      <w:r w:rsidR="00497071" w:rsidRPr="00497071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2926D3">
        <w:rPr>
          <w:sz w:val="24"/>
          <w:szCs w:val="24"/>
        </w:rPr>
        <w:t>03</w:t>
      </w:r>
      <w:r w:rsidR="00497071">
        <w:rPr>
          <w:sz w:val="24"/>
          <w:szCs w:val="24"/>
        </w:rPr>
        <w:t xml:space="preserve">. </w:t>
      </w:r>
      <w:r w:rsidR="002926D3">
        <w:rPr>
          <w:sz w:val="24"/>
          <w:szCs w:val="24"/>
        </w:rPr>
        <w:t>rujn</w:t>
      </w:r>
      <w:r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2926D3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2926D3">
        <w:rPr>
          <w:sz w:val="24"/>
          <w:szCs w:val="24"/>
        </w:rPr>
        <w:t>2/1000 suvlasničkog dijela nekretnine čest. br. 6676/1 – stambeno poslovna zgrada br. 19 O, 19 P, stambeno poslovna zgrada br. 19 M, 19 N i dvorište Palinovečka, ukupno površine 2440 m2  upisana kod Općinskog građanskog suda u Zagrebu u  z.ul. 17235, ETAŽA 121 (E-121), za k.o. Vrapče Novo, što u naravi predstavlja parkirno mjesto u podrumu zgrade u Palinovečkoj ulici kbr. 19m, 19n, 19o i 19p nac</w:t>
      </w:r>
      <w:r>
        <w:rPr>
          <w:sz w:val="24"/>
          <w:szCs w:val="24"/>
        </w:rPr>
        <w:t>rtne oznake P 40 površine 13 m2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2926D3" w:rsidRPr="002926D3">
        <w:rPr>
          <w:sz w:val="24"/>
          <w:szCs w:val="24"/>
        </w:rPr>
        <w:t>MLADEN BAVČEVIĆ, Kaštel stari, Kraljice mučenika 26, OIB: 03493351079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</w:t>
      </w:r>
      <w:r w:rsidR="00497071">
        <w:rPr>
          <w:sz w:val="24"/>
          <w:szCs w:val="24"/>
        </w:rPr>
        <w:t xml:space="preserve"> prava vlasništva</w:t>
      </w:r>
      <w:r w:rsidRPr="00D1370B">
        <w:rPr>
          <w:sz w:val="24"/>
          <w:szCs w:val="24"/>
        </w:rPr>
        <w:t>:</w:t>
      </w:r>
    </w:p>
    <w:p w:rsidRDefault="002926D3" w:rsidP="00A61532" w:rsidR="002926D3">
      <w:pPr>
        <w:ind w:left="705"/>
        <w:jc w:val="both"/>
        <w:rPr>
          <w:sz w:val="24"/>
          <w:szCs w:val="24"/>
        </w:rPr>
      </w:pPr>
      <w:r w:rsidRPr="002926D3">
        <w:rPr>
          <w:sz w:val="24"/>
          <w:szCs w:val="24"/>
        </w:rPr>
        <w:t>-2/1000 suvlasničkog dijela nekretnine čest. br. 6676/1 – stambeno poslovna zgrada br. 19 O, 19 P, stambeno poslovna zgrada br. 19 M, 19 N i dvorište Palinovečka, ukupno površine 2440 m2  upisana kod Općinskog građanskog suda u Zagrebu u  z.ul. 17235, ETAŽA 121 (E-121), za k.o. Vrapče Novo, što u naravi predstavlja parkirno mjesto u podrumu zgrade u Palinovečkoj ulici kbr. 19m, 19n, 19o i 19p nacrtne oznake P 40 površine 13 m2,</w:t>
      </w:r>
    </w:p>
    <w:p w:rsidRDefault="00FC710D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istoj nekretnini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>
        <w:rPr>
          <w:sz w:val="24"/>
          <w:szCs w:val="24"/>
        </w:rPr>
        <w:t xml:space="preserve"> i tereta na nekretnini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</w:t>
      </w:r>
      <w:r w:rsidR="002926D3" w:rsidRPr="002926D3">
        <w:rPr>
          <w:sz w:val="24"/>
          <w:szCs w:val="24"/>
        </w:rPr>
        <w:t>MLADEN BAVČEVIĆ, Kaštel stari, Kraljice mučenika 26, OIB: 03493351079</w:t>
      </w:r>
      <w:r w:rsidR="002926D3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2926D3">
        <w:rPr>
          <w:sz w:val="24"/>
          <w:szCs w:val="24"/>
        </w:rPr>
        <w:t>2002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2926D3">
        <w:rPr>
          <w:sz w:val="24"/>
          <w:szCs w:val="24"/>
        </w:rPr>
        <w:t>-10</w:t>
      </w:r>
      <w:r w:rsidR="00FC710D">
        <w:rPr>
          <w:sz w:val="24"/>
          <w:szCs w:val="24"/>
        </w:rPr>
        <w:t>4</w:t>
      </w:r>
      <w:r w:rsidR="00FA6366" w:rsidRPr="00D1370B">
        <w:rPr>
          <w:sz w:val="24"/>
          <w:szCs w:val="24"/>
        </w:rPr>
        <w:t xml:space="preserve"> od </w:t>
      </w:r>
      <w:r w:rsidR="002926D3">
        <w:rPr>
          <w:sz w:val="24"/>
          <w:szCs w:val="24"/>
        </w:rPr>
        <w:t>20</w:t>
      </w:r>
      <w:r w:rsidR="00FA6366" w:rsidRPr="00D1370B">
        <w:rPr>
          <w:sz w:val="24"/>
          <w:szCs w:val="24"/>
        </w:rPr>
        <w:t xml:space="preserve">. </w:t>
      </w:r>
      <w:r w:rsidR="002926D3">
        <w:rPr>
          <w:sz w:val="24"/>
          <w:szCs w:val="24"/>
        </w:rPr>
        <w:t>kolovoz</w:t>
      </w:r>
      <w:r w:rsidR="00FC710D">
        <w:rPr>
          <w:sz w:val="24"/>
          <w:szCs w:val="24"/>
        </w:rPr>
        <w:t>a</w:t>
      </w:r>
      <w:r w:rsidR="00FA6366" w:rsidRPr="00D1370B">
        <w:rPr>
          <w:sz w:val="24"/>
          <w:szCs w:val="24"/>
        </w:rPr>
        <w:t xml:space="preserve"> 201</w:t>
      </w:r>
      <w:r w:rsidR="00497071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godine i u cijelosti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2926D3" w:rsidRPr="002926D3">
        <w:rPr>
          <w:sz w:val="24"/>
          <w:szCs w:val="24"/>
        </w:rPr>
        <w:t xml:space="preserve">27.308,76 kuna (slovima: dvadesetsedamtisućatristoosam kuna i sedamdesetšest lipa) </w:t>
      </w:r>
      <w:r w:rsidR="00FC710D" w:rsidRPr="00FC710D">
        <w:rPr>
          <w:sz w:val="24"/>
          <w:szCs w:val="24"/>
        </w:rPr>
        <w:t xml:space="preserve">(uplata </w:t>
      </w:r>
      <w:r w:rsidR="002926D3">
        <w:rPr>
          <w:sz w:val="24"/>
          <w:szCs w:val="24"/>
        </w:rPr>
        <w:t>25.527,88</w:t>
      </w:r>
      <w:r w:rsidR="00FC710D">
        <w:rPr>
          <w:sz w:val="24"/>
          <w:szCs w:val="24"/>
        </w:rPr>
        <w:t xml:space="preserve"> kuna</w:t>
      </w:r>
      <w:r w:rsidR="00FC710D" w:rsidRPr="00FC710D">
        <w:rPr>
          <w:sz w:val="24"/>
          <w:szCs w:val="24"/>
        </w:rPr>
        <w:t xml:space="preserve"> i uračunata uplaćena jamčevina u iznosu </w:t>
      </w:r>
      <w:r w:rsidR="002926D3">
        <w:rPr>
          <w:sz w:val="24"/>
          <w:szCs w:val="24"/>
        </w:rPr>
        <w:t>1.780,88</w:t>
      </w:r>
      <w:r w:rsidR="00FC710D" w:rsidRPr="00FC710D">
        <w:rPr>
          <w:sz w:val="24"/>
          <w:szCs w:val="24"/>
        </w:rPr>
        <w:t xml:space="preserve"> kuna)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2926D3" w:rsidRPr="002926D3">
        <w:rPr>
          <w:sz w:val="24"/>
          <w:szCs w:val="24"/>
        </w:rPr>
        <w:t>t-2002/2016-104 od 20. kolovoza 2018. godine</w:t>
      </w:r>
      <w:r w:rsidR="00FC710D" w:rsidRPr="00FC710D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</w:t>
      </w:r>
      <w:r w:rsidR="003E6B25" w:rsidRPr="00D1370B">
        <w:rPr>
          <w:sz w:val="24"/>
          <w:szCs w:val="24"/>
        </w:rPr>
        <w:lastRenderedPageBreak/>
        <w:t>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2926D3">
        <w:rPr>
          <w:b/>
          <w:sz w:val="24"/>
          <w:szCs w:val="24"/>
        </w:rPr>
        <w:t>03. rujn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FC710D">
        <w:rPr>
          <w:sz w:val="24"/>
          <w:szCs w:val="24"/>
        </w:rPr>
        <w:t xml:space="preserve"> putem e oglasna ploča</w:t>
      </w:r>
    </w:p>
    <w:p w:rsidRDefault="002926D3" w:rsidP="002926D3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926D3">
        <w:rPr>
          <w:sz w:val="24"/>
          <w:szCs w:val="24"/>
        </w:rPr>
        <w:t>MLADEN BAVČEVIĆ, Kaštel stari, Kraljice mučenika 26</w:t>
      </w:r>
      <w:r w:rsidR="003E6B25" w:rsidRPr="00D1370B">
        <w:rPr>
          <w:sz w:val="24"/>
          <w:szCs w:val="24"/>
        </w:rPr>
        <w:t xml:space="preserve">, </w:t>
      </w:r>
    </w:p>
    <w:p w:rsidRDefault="00497071" w:rsidP="00497071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497071">
        <w:rPr>
          <w:sz w:val="24"/>
          <w:szCs w:val="24"/>
        </w:rPr>
        <w:t xml:space="preserve">Općinski </w:t>
      </w:r>
      <w:r w:rsidR="002926D3">
        <w:rPr>
          <w:sz w:val="24"/>
          <w:szCs w:val="24"/>
        </w:rPr>
        <w:t xml:space="preserve">građanski </w:t>
      </w:r>
      <w:r w:rsidRPr="00497071">
        <w:rPr>
          <w:sz w:val="24"/>
          <w:szCs w:val="24"/>
        </w:rPr>
        <w:t xml:space="preserve">sud u </w:t>
      </w:r>
      <w:r w:rsidR="002926D3">
        <w:rPr>
          <w:sz w:val="24"/>
          <w:szCs w:val="24"/>
        </w:rPr>
        <w:t>Zagrebu</w:t>
      </w:r>
      <w:r w:rsidRPr="00497071">
        <w:rPr>
          <w:sz w:val="24"/>
          <w:szCs w:val="24"/>
        </w:rPr>
        <w:t xml:space="preserve">, zemljišnoknjižni odjel </w:t>
      </w:r>
      <w:r w:rsidR="002926D3">
        <w:rPr>
          <w:sz w:val="24"/>
          <w:szCs w:val="24"/>
        </w:rPr>
        <w:t>Zagreb</w:t>
      </w:r>
      <w:r w:rsidR="00A172A8" w:rsidRPr="00D1370B">
        <w:rPr>
          <w:sz w:val="24"/>
          <w:szCs w:val="24"/>
        </w:rPr>
        <w:t>,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497071" w:rsidP="00497071" w:rsid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97071">
        <w:rPr>
          <w:sz w:val="24"/>
          <w:szCs w:val="24"/>
        </w:rPr>
        <w:t>razlučnom vjerovniku REPUBLIKA HRVATSKA, po ŽDO Dubrovnik</w:t>
      </w:r>
      <w:r w:rsidR="00FC710D">
        <w:rPr>
          <w:sz w:val="24"/>
          <w:szCs w:val="24"/>
        </w:rPr>
        <w:t>, građ. odjel</w:t>
      </w:r>
      <w:r w:rsidRPr="00497071">
        <w:rPr>
          <w:sz w:val="24"/>
          <w:szCs w:val="24"/>
        </w:rPr>
        <w:t xml:space="preserve"> </w:t>
      </w:r>
    </w:p>
    <w:p w:rsidRDefault="00A172A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pravomoćnosti FINA, RC Split, Split.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710D" w:rsidP="00FC710D" w:rsidR="00FF0485" w:rsidRPr="00B109D3">
    <w:pPr>
      <w:jc w:val="right"/>
      <w:rPr>
        <w:b/>
        <w:sz w:val="22"/>
        <w:szCs w:val="22"/>
      </w:rPr>
    </w:pPr>
    <w:r w:rsidRPr="00FC710D">
      <w:rPr>
        <w:b/>
        <w:sz w:val="22"/>
        <w:szCs w:val="22"/>
      </w:rPr>
      <w:t>Posl. br. 18 St-</w:t>
    </w:r>
    <w:r w:rsidR="00EF1C94">
      <w:rPr>
        <w:b/>
        <w:sz w:val="22"/>
        <w:szCs w:val="22"/>
      </w:rPr>
      <w:t>2002/2016-110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26D3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B0711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0CA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EF1C94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C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CA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C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C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C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CA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C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C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486</properties:Words>
  <properties:Characters>2538</properties:Characters>
  <properties:Lines>73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2018-09-03T08:18:00Z</dcterms:created>
  <dc:creator>Ante Kačić</dc:creator>
  <cp:lastModifiedBy>Katarina Franković</cp:lastModifiedBy>
  <cp:lastPrinted>2018-09-03T08:18:00Z</cp:lastPrinted>
  <dcterms:modified xmlns:xsi="http://www.w3.org/2001/XMLSchema-instance" xsi:type="dcterms:W3CDTF">2018-09-03T08:18:00Z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amai  2002 - 16.docx)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