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43faf" w14:paraId="9643fa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C55268">
        <w:t>6</w:t>
      </w:r>
      <w:r w:rsidR="001769A8">
        <w:t>206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</w:t>
      </w:r>
      <w:r w:rsidR="00DD7051">
        <w:t>8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1769A8" w:rsidR="001769A8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769A8">
        <w:t xml:space="preserve">FAVELA DOM d.o.o., Zagreb, Borongajska cesta 46, MBS: </w:t>
      </w:r>
    </w:p>
    <w:p w:rsidRDefault="001769A8" w:rsidP="001769A8" w:rsidR="00C47780">
      <w:pPr>
        <w:ind w:firstLine="708"/>
        <w:jc w:val="both"/>
      </w:pPr>
      <w:r>
        <w:t xml:space="preserve">  080796881, OIB: 21769408569</w:t>
      </w:r>
    </w:p>
    <w:p w:rsidRDefault="00CB0446" w:rsidP="00CB0446" w:rsidR="00CB0446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1769A8">
        <w:t>10.791,76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1769A8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</w:t>
      </w:r>
      <w:r w:rsidR="00DD7051">
        <w:t>8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686E"/>
    <w:rsid w:val="001136A5"/>
    <w:rsid w:val="00114EAD"/>
    <w:rsid w:val="00147C91"/>
    <w:rsid w:val="001540B4"/>
    <w:rsid w:val="001769A8"/>
    <w:rsid w:val="00185571"/>
    <w:rsid w:val="001B2ED3"/>
    <w:rsid w:val="001E50FB"/>
    <w:rsid w:val="001F6933"/>
    <w:rsid w:val="00205F0A"/>
    <w:rsid w:val="00216545"/>
    <w:rsid w:val="00230A63"/>
    <w:rsid w:val="00232C1D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F3962"/>
    <w:rsid w:val="0050543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3F97"/>
    <w:rsid w:val="006E4B20"/>
    <w:rsid w:val="006F1038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AE0213"/>
    <w:rsid w:val="00B15445"/>
    <w:rsid w:val="00B42B46"/>
    <w:rsid w:val="00B719DB"/>
    <w:rsid w:val="00B82F18"/>
    <w:rsid w:val="00B95AE6"/>
    <w:rsid w:val="00BA356B"/>
    <w:rsid w:val="00BB7841"/>
    <w:rsid w:val="00BD3FDC"/>
    <w:rsid w:val="00BE5428"/>
    <w:rsid w:val="00C146A5"/>
    <w:rsid w:val="00C35494"/>
    <w:rsid w:val="00C47780"/>
    <w:rsid w:val="00C55268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DD7051"/>
    <w:rsid w:val="00E04B7F"/>
    <w:rsid w:val="00E05BED"/>
    <w:rsid w:val="00E16E7E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02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2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2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2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2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02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2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2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2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2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6206</izvorni_sadrzaj>
    <derivirana_varijabla naziv="DomainObject.Predmet.Broj_1">6206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St-6206/2015</izvorni_sadrzaj>
    <derivirana_varijabla naziv="DomainObject.Predmet.OznakaBroj_1">St-6206/2015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FAVELA DOM d.o.o. zastupanog po punomoćniku Željka Berić; Željko Rogić</izvorni_sadrzaj>
    <derivirana_varijabla naziv="DomainObject.Predmet.ProtustrankaFormated_1">  FAVELA DOM d.o.o. zastupanog po punomoćniku Željka Berić; Željko Rogić</derivirana_varijabla>
  </DomainObject.Predmet.ProtustrankaFormated>
  <DomainObject.Predmet.ProtustrankaFormatedOIB>
    <izvorni_sadrzaj>  FAVELA DOM d.o.o., OIB 21769408569 zastupanog po punomoćniku Željka Berić; Željko Rogić</izvorni_sadrzaj>
    <derivirana_varijabla naziv="DomainObject.Predmet.ProtustrankaFormatedOIB_1">  FAVELA DOM d.o.o., OIB 21769408569 zastupanog po punomoćniku Željka Berić; Željko Rogić</derivirana_varijabla>
  </DomainObject.Predmet.ProtustrankaFormatedOIB>
  <DomainObject.Predmet.ProtustrankaFormatedWithAdress>
    <izvorni_sadrzaj> FAVELA DOM d.o.o., Borongajska cesta 46, 10000 Zagreb zastupanog po punomoćniku Željka Berić; Željko Rogić</izvorni_sadrzaj>
    <derivirana_varijabla naziv="DomainObject.Predmet.ProtustrankaFormatedWithAdress_1"> FAVELA DOM d.o.o., Borongajska cesta 46, 10000 Zagreb zastupanog po punomoćniku Željka Berić; Željko Rogić</derivirana_varijabla>
  </DomainObject.Predmet.ProtustrankaFormatedWithAdress>
  <DomainObject.Predmet.ProtustrankaFormatedWithAdressOIB>
    <izvorni_sadrzaj> FAVELA DOM d.o.o., OIB 21769408569, Borongajska cesta 46, 10000 Zagreb zastupanog po punomoćniku Željka Berić; Željko Rogić</izvorni_sadrzaj>
    <derivirana_varijabla naziv="DomainObject.Predmet.ProtustrankaFormatedWithAdressOIB_1"> FAVELA DOM d.o.o., OIB 21769408569, Borongajska cesta 46, 10000 Zagreb zastupanog po punomoćniku Željka Berić; Željko Rogić</derivirana_varijabla>
  </DomainObject.Predmet.ProtustrankaFormatedWithAdressOIB>
  <DomainObject.Predmet.ProtustrankaWithAdress>
    <izvorni_sadrzaj>FAVELA DOM d.o.o. Borongajska cesta 46, 10000 Zagreb</izvorni_sadrzaj>
    <derivirana_varijabla naziv="DomainObject.Predmet.ProtustrankaWithAdress_1">FAVELA DOM d.o.o. Borongajska cesta 46, 10000 Zagreb</derivirana_varijabla>
  </DomainObject.Predmet.ProtustrankaWithAdress>
  <DomainObject.Predmet.ProtustrankaWithAdressOIB>
    <izvorni_sadrzaj>FAVELA DOM d.o.o., OIB 21769408569, Borongajska cesta 46, 10000 Zagreb</izvorni_sadrzaj>
    <derivirana_varijabla naziv="DomainObject.Predmet.ProtustrankaWithAdressOIB_1">FAVELA DOM d.o.o., OIB 21769408569, Borongajska cesta 46, 10000 Zagreb</derivirana_varijabla>
  </DomainObject.Predmet.ProtustrankaWithAdressOIB>
  <DomainObject.Predmet.ProtustrankaNazivFormated>
    <izvorni_sadrzaj>FAVELA DOM d.o.o.</izvorni_sadrzaj>
    <derivirana_varijabla naziv="DomainObject.Predmet.ProtustrankaNazivFormated_1">FAVELA DOM d.o.o.</derivirana_varijabla>
  </DomainObject.Predmet.ProtustrankaNazivFormated>
  <DomainObject.Predmet.ProtustrankaNazivFormatedOIB>
    <izvorni_sadrzaj>FAVELA DOM d.o.o., OIB 21769408569</izvorni_sadrzaj>
    <derivirana_varijabla naziv="DomainObject.Predmet.ProtustrankaNazivFormatedOIB_1">FAVELA DOM d.o.o., OIB 21769408569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FAVELA DOM d.o.o. zastupanog po punomoćniku Željka Berić; Željko Rogić</item>
    </izvorni_sadrzaj>
    <derivirana_varijabla naziv="DomainObject.Predmet.ProtuStrankaListFormated_1">
      <item>FAVELA DOM d.o.o. zastupanog po punomoćniku Željka Berić; Željko Rogić</item>
    </derivirana_varijabla>
  </DomainObject.Predmet.ProtuStrankaListFormated>
  <DomainObject.Predmet.ProtuStrankaListFormatedOIB>
    <izvorni_sadrzaj>
      <item>FAVELA DOM d.o.o., OIB 21769408569 zastupanog po punomoćniku Željka Berić; Željko Rogić</item>
    </izvorni_sadrzaj>
    <derivirana_varijabla naziv="DomainObject.Predmet.ProtuStrankaListFormatedOIB_1">
      <item>FAVELA DOM d.o.o., OIB 21769408569 zastupanog po punomoćniku Željka Berić; Željko Rogić</item>
    </derivirana_varijabla>
  </DomainObject.Predmet.ProtuStrankaListFormatedOIB>
  <DomainObject.Predmet.ProtuStrankaListFormatedWithAdress>
    <izvorni_sadrzaj>
      <item>FAVELA DOM d.o.o., Borongajska cesta 46, 10000 Zagreb zastupanog po punomoćniku Željka Berić; Željko Rogić</item>
    </izvorni_sadrzaj>
    <derivirana_varijabla naziv="DomainObject.Predmet.ProtuStrankaListFormatedWithAdress_1">
      <item>FAVELA DOM d.o.o., Borongajska cesta 46, 10000 Zagreb zastupanog po punomoćniku Željka Berić; Željko Rogić</item>
    </derivirana_varijabla>
  </DomainObject.Predmet.ProtuStrankaListFormatedWithAdress>
  <DomainObject.Predmet.ProtuStrankaListFormatedWithAdressOIB>
    <izvorni_sadrzaj>
      <item>FAVELA DOM d.o.o., OIB 21769408569, Borongajska cesta 46, 10000 Zagreb zastupanog po punomoćniku Željka Berić; Željko Rogić</item>
    </izvorni_sadrzaj>
    <derivirana_varijabla naziv="DomainObject.Predmet.ProtuStrankaListFormatedWithAdressOIB_1">
      <item>FAVELA DOM d.o.o., OIB 21769408569, Borongajska cesta 46, 10000 Zagreb zastupanog po punomoćniku Željka Berić; Željko Rogić</item>
    </derivirana_varijabla>
  </DomainObject.Predmet.ProtuStrankaListFormatedWithAdressOIB>
  <DomainObject.Predmet.ProtuStrankaListNazivFormated>
    <izvorni_sadrzaj>
      <item>FAVELA DOM d.o.o.</item>
    </izvorni_sadrzaj>
    <derivirana_varijabla naziv="DomainObject.Predmet.ProtuStrankaListNazivFormated_1">
      <item>FAVELA DOM d.o.o.</item>
    </derivirana_varijabla>
  </DomainObject.Predmet.ProtuStrankaListNazivFormated>
  <DomainObject.Predmet.ProtuStrankaListNazivFormatedOIB>
    <izvorni_sadrzaj>
      <item>FAVELA DOM d.o.o., OIB 21769408569</item>
    </izvorni_sadrzaj>
    <derivirana_varijabla naziv="DomainObject.Predmet.ProtuStrankaListNazivFormatedOIB_1">
      <item>FAVELA DOM d.o.o., OIB 21769408569</item>
    </derivirana_varijabla>
  </DomainObject.Predmet.ProtuStrankaListNazivFormatedOIB>
  <DomainObject.Predmet.OstaliListFormated>
    <izvorni_sadrzaj>
      <item>Željka Berić punomoćnik sudionika u postupku FAVELA DOM d.o.o.</item>
      <item>Željko Rogić punomoćnik sudionika u postupku FAVELA DOM d.o.o.</item>
    </izvorni_sadrzaj>
    <derivirana_varijabla naziv="DomainObject.Predmet.OstaliListFormated_1">
      <item>Željka Berić punomoćnik sudionika u postupku FAVELA DOM d.o.o.</item>
      <item>Željko Rogić punomoćnik sudionika u postupku FAVELA DOM d.o.o.</item>
    </derivirana_varijabla>
  </DomainObject.Predmet.OstaliListFormated>
  <DomainObject.Predmet.OstaliListFormatedOIB>
    <izvorni_sadrzaj>
      <item>Željka Berić, OIB 85475132097 punomoćnik sudionika u postupku FAVELA DOM d.o.o.</item>
      <item>Željko Rogić, OIB 83571318398 punomoćnik sudionika u postupku FAVELA DOM d.o.o.</item>
    </izvorni_sadrzaj>
    <derivirana_varijabla naziv="DomainObject.Predmet.OstaliListFormatedOIB_1">
      <item>Željka Berić, OIB 85475132097 punomoćnik sudionika u postupku FAVELA DOM d.o.o.</item>
      <item>Željko Rogić, OIB 83571318398 punomoćnik sudionika u postupku FAVELA DOM d.o.o.</item>
    </derivirana_varijabla>
  </DomainObject.Predmet.OstaliListFormatedOIB>
  <DomainObject.Predmet.OstaliListFormatedWithAdress>
    <izvorni_sadrzaj>
      <item>Željka Berić, Borongajska Cesta 46, 10000 Zagreb punomoćnik sudionika u postupku FAVELA DOM d.o.o.</item>
      <item>Željko Rogić, Fojnička Ulica 16, 10000 Zagreb punomoćnik sudionika u postupku FAVELA DOM d.o.o.</item>
    </izvorni_sadrzaj>
    <derivirana_varijabla naziv="DomainObject.Predmet.OstaliListFormatedWithAdress_1">
      <item>Željka Berić, Borongajska Cesta 46, 10000 Zagreb punomoćnik sudionika u postupku FAVELA DOM d.o.o.</item>
      <item>Željko Rogić, Fojnička Ulica 16, 10000 Zagreb punomoćnik sudionika u postupku FAVELA DOM d.o.o.</item>
    </derivirana_varijabla>
  </DomainObject.Predmet.OstaliListFormatedWithAdress>
  <DomainObject.Predmet.OstaliListFormatedWithAdressOIB>
    <izvorni_sadrzaj>
      <item>Željka Berić, OIB 85475132097, Borongajska Cesta 46, 10000 Zagreb punomoćnik sudionika u postupku FAVELA DOM d.o.o.</item>
      <item>Željko Rogić, OIB 83571318398, Fojnička Ulica 16, 10000 Zagreb punomoćnik sudionika u postupku FAVELA DOM d.o.o.</item>
    </izvorni_sadrzaj>
    <derivirana_varijabla naziv="DomainObject.Predmet.OstaliListFormatedWithAdressOIB_1">
      <item>Željka Berić, OIB 85475132097, Borongajska Cesta 46, 10000 Zagreb punomoćnik sudionika u postupku FAVELA DOM d.o.o.</item>
      <item>Željko Rogić, OIB 83571318398, Fojnička Ulica 16, 10000 Zagreb punomoćnik sudionika u postupku FAVELA DOM d.o.o.</item>
    </derivirana_varijabla>
  </DomainObject.Predmet.OstaliListFormatedWithAdressOIB>
  <DomainObject.Predmet.OstaliListNazivFormated>
    <izvorni_sadrzaj>
      <item>Željka Berić</item>
      <item>Željko Rogić</item>
    </izvorni_sadrzaj>
    <derivirana_varijabla naziv="DomainObject.Predmet.OstaliListNazivFormated_1">
      <item>Željka Berić</item>
      <item>Željko Rogić</item>
    </derivirana_varijabla>
  </DomainObject.Predmet.OstaliListNazivFormated>
  <DomainObject.Predmet.OstaliListNazivFormatedOIB>
    <izvorni_sadrzaj>
      <item>Željka Berić, OIB 85475132097</item>
      <item>Željko Rogić, OIB 83571318398</item>
    </izvorni_sadrzaj>
    <derivirana_varijabla naziv="DomainObject.Predmet.OstaliListNazivFormatedOIB_1">
      <item>Željka Berić, OIB 85475132097</item>
      <item>Željko Rogić, OIB 83571318398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FAVELA DOM d.o.o.</izvorni_sadrzaj>
    <derivirana_varijabla naziv="DomainObject.Predmet.ProtustrankaIDrugi_1">FAVELA DOM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FAVELA DOM d.o.o., OIB 21769408569, Borongajska cesta 46, 10000 Zagreb</izvorni_sadrzaj>
    <derivirana_varijabla naziv="DomainObject.Predmet.ProtustrankaIDrugiAdressOIB_1">FAVELA DOM d.o.o., OIB 21769408569, Borongajska cesta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FAVELA DOM d.o.o.</item>
      <item>Željka Berić</item>
      <item>Željko Rogić</item>
    </izvorni_sadrzaj>
    <derivirana_varijabla naziv="DomainObject.Predmet.SudioniciListNaziv_1">
      <item>FINA Regionalni centar Zagreb</item>
      <item>FAVELA DOM d.o.o.</item>
      <item>Željka Berić</item>
      <item>Željko Rogić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FAVELA DOM d.o.o., OIB 21769408569, Borongajska cesta 46,10000 Zagreb</item>
      <item>Željka Berić, OIB 85475132097, Borongajska Cesta 46,10000 Zagreb</item>
      <item>Željko Rogić, OIB 83571318398, Fojnička Ulica 16,10000 Zagreb</item>
    </izvorni_sadrzaj>
    <derivirana_varijabla naziv="DomainObject.Predmet.SudioniciListAdressOIB_1">
      <item>FINA Regionalni centar Zagreb, OIB 85821130368, Trg svibanjskih žrtava 1995. br. 1,10000 Zagreb</item>
      <item>FAVELA DOM d.o.o., OIB 21769408569, Borongajska cesta 46,10000 Zagreb</item>
      <item>Željka Berić, OIB 85475132097, Borongajska Cesta 46,10000 Zagreb</item>
      <item>Željko Rogić, OIB 83571318398, Fojnička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21769408569</item>
      <item>, OIB 85475132097</item>
      <item>, OIB 83571318398</item>
    </izvorni_sadrzaj>
    <derivirana_varijabla naziv="DomainObject.Predmet.SudioniciListNazivOIB_1">
      <item>, OIB 85821130368</item>
      <item>, OIB 21769408569</item>
      <item>, OIB 85475132097</item>
      <item>, OIB 83571318398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1304</properties:Characters>
  <properties:Lines>45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2016-01-21T14:22:00Z</dcterms:created>
  <dc:creator>ilukac</dc:creator>
  <cp:lastModifiedBy>Ksenija Nol</cp:lastModifiedBy>
  <cp:lastPrinted>2016-01-28T09:03:00Z</cp:lastPrinted>
  <dcterms:modified xmlns:xsi="http://www.w3.org/2001/XMLSchema-instance" xsi:type="dcterms:W3CDTF">2016-01-28T12:36:00Z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