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6a42" w14:paraId="c126a42" w:rsidRDefault="00AB4602" w:rsidP="009F335B" w:rsidR="009F335B" w:rsidRPr="009F335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335B" w:rsidRPr="009F335B">
        <w:rPr>
          <w:rFonts w:cs="Times New Roman"/>
        </w:rPr>
        <w:t xml:space="preserve">     REPUBLIKA HRVATSKA</w:t>
      </w:r>
    </w:p>
    <w:p w:rsidRDefault="009F335B" w:rsidP="009F335B" w:rsidR="009F335B" w:rsidRPr="009F335B">
      <w:pPr>
        <w:spacing w:after="0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TRGOVAČKI SUD U ZAGREBU</w:t>
      </w:r>
    </w:p>
    <w:p w:rsidRDefault="009F335B" w:rsidP="009F335B" w:rsidR="009F335B" w:rsidRPr="009F335B">
      <w:pPr>
        <w:spacing w:after="0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 xml:space="preserve">         Stalna služba u Karlovcu </w:t>
      </w:r>
    </w:p>
    <w:p w:rsidRDefault="009F335B" w:rsidP="009F335B" w:rsidR="009F335B" w:rsidRPr="009F335B">
      <w:pPr>
        <w:spacing w:after="0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Karlovac, Trg hrvatskih branitelja 1/II</w:t>
      </w:r>
    </w:p>
    <w:p w:rsidRDefault="009F335B" w:rsidP="009F335B" w:rsidR="009F335B" w:rsidRPr="009F335B">
      <w:pPr>
        <w:spacing w:after="0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spacing w:after="0"/>
        <w:jc w:val="center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R E P U B  L I K A   H R V A T S K A</w:t>
      </w:r>
    </w:p>
    <w:p w:rsidRDefault="009F335B" w:rsidP="009F335B" w:rsidR="009F335B" w:rsidRPr="009F335B">
      <w:pPr>
        <w:spacing w:after="0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ab/>
        <w:t>R J E Š E N J E</w:t>
      </w:r>
    </w:p>
    <w:p w:rsidRDefault="009F335B" w:rsidP="009F335B" w:rsidR="009F335B" w:rsidRPr="009F335B">
      <w:pPr>
        <w:spacing w:after="0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spacing w:after="0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Poljoprivredna zadruga MAJUR, Majur, Kolodvorska 6, OIB: 61194650511, 19. siječnja 2018.</w:t>
      </w:r>
    </w:p>
    <w:p w:rsidRDefault="009F335B" w:rsidP="009F335B" w:rsidR="009F335B" w:rsidRPr="009F335B">
      <w:pPr>
        <w:spacing w:after="0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spacing w:after="0"/>
        <w:jc w:val="center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r i j e š i o   j e</w:t>
      </w:r>
    </w:p>
    <w:p w:rsidRDefault="009F335B" w:rsidP="009F335B" w:rsidR="009F335B" w:rsidRPr="009F335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F335B" w:rsidP="009F335B" w:rsidR="009F335B" w:rsidRPr="009F335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U stečajnom postupku nad stečajnim dužnikom Poljoprivredna zadruga MAJUR, Majur, Kolodvorska 6, OIB: 61194650511, određuje se prodaja imovine stečajnog dužnika i to:</w:t>
      </w:r>
    </w:p>
    <w:p w:rsidRDefault="009F335B" w:rsidP="009F335B" w:rsidR="009F335B" w:rsidRPr="009F335B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k.č.br. 978/3 šuma u Usjelina površine 5600 m2, upisana u z.k.ul. 547 k.o. Gornji Hrastovac,</w:t>
      </w:r>
    </w:p>
    <w:p w:rsidRDefault="009F335B" w:rsidP="009F335B" w:rsidR="009F335B" w:rsidRPr="009F335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k.č.br. 641/2 oranica u Sunji površine 3705 m 2, upisana u z.k.ul. 543 k.o. Gornji Hrastovac</w:t>
      </w:r>
    </w:p>
    <w:p w:rsidRDefault="009F335B" w:rsidP="009F335B" w:rsidR="009F335B" w:rsidRPr="009F335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k.č.br. 1258/11 šikara u Ravuljah površine 8920 m2, k.č.br. 1266/13 šikara u Ravuljah površine 8945 m2, sve upisano u z.k.ul. 420 k.o. Gornji Hrastovac,</w:t>
      </w:r>
    </w:p>
    <w:p w:rsidRDefault="009F335B" w:rsidP="009F335B" w:rsidR="009F335B" w:rsidRPr="009F335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k.č.br. 1062/3 oranica u Selu površine 320 m2, k.č.br. 1063/3 oranica u Selu površine 730 m2, k.č.br. 1144/2 šuma Raulje u Jezerinama površine 1410 m2, k.č.br. 1145 šuma Raulje u Jezerinama površine 1690 m2,  sve upisano u z.k.ul. 168 k.o. Gornji Hrastovac,</w:t>
      </w:r>
    </w:p>
    <w:p w:rsidRDefault="009F335B" w:rsidP="009F335B" w:rsidR="009F335B" w:rsidRPr="009F335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k.č.br. 657/1 oranica u Sunji površine 3208 m2, k.č.br. 686/1 oranica kod kuće u selu površine 2068 m2, k.č.br. 687/1 livada kod kuće u selu površine 1381 m2, k.č.br. 688/1 oranica kod kuće u selu površine 2741  m2, k.č.br. 689/2 oranica kod kuće u selu površine 1115 m2, k.č.br. 1062/1 oranica u selu površine 432 m2, k.č.br. 1063/1 oranica u selu površine 975 m2, k.č.br. 1064 oranica u selu površine 111 m2 sve upisano u z.k.ul. 167 k.o. Gornji Hrastovac.</w:t>
      </w:r>
    </w:p>
    <w:p w:rsidRDefault="009F335B" w:rsidP="009F335B" w:rsidR="009F335B" w:rsidRPr="009F335B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Zaključkom o prodaji utvrdit će se vrijednost nekretnina, način i uvjeti prodaje nekretnina iz točke I. ovog rješenja.</w:t>
      </w:r>
    </w:p>
    <w:p w:rsidRDefault="009F335B" w:rsidP="009F335B" w:rsidR="009F335B" w:rsidRPr="009F3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nekretninama koje se prodaju u stečajnom postupku radi upisa iste u očevidnik nekretnina i pokretnina koje se prodaju u stečajnom postupku.</w:t>
      </w:r>
    </w:p>
    <w:p w:rsidRDefault="009F335B" w:rsidP="009F335B" w:rsidR="009F335B" w:rsidRPr="009F335B">
      <w:pPr>
        <w:spacing w:after="0"/>
        <w:ind w:left="708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Određuje se upis zabilježbe rješenja o prodaji u zemljišnoj knjizi Općinskog suda u Sisku, Zemljišnoknjižni odjel Hrvatska Kostajnica.</w:t>
      </w:r>
    </w:p>
    <w:p w:rsidRDefault="009F335B" w:rsidP="009F335B" w:rsidR="009F335B" w:rsidRPr="009F335B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9F335B">
        <w:rPr>
          <w:rFonts w:cs="Times New Roman" w:eastAsia="Times New Roman"/>
          <w:lang w:eastAsia="hr-HR"/>
        </w:rPr>
        <w:t>Obrazloženje</w:t>
      </w:r>
    </w:p>
    <w:p w:rsidRDefault="009F335B" w:rsidP="009F335B" w:rsidR="009F335B" w:rsidRPr="009F335B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9F335B" w:rsidP="009F335B" w:rsidR="009F335B" w:rsidRPr="009F335B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9F335B" w:rsidP="009F335B" w:rsidR="009F335B" w:rsidRPr="009F3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 xml:space="preserve">Rješenjem ovog suda posl. br. St-3249/16 od 4. listopada 2017. otvoren je stečajni postupak nad stečajnim dužnikom Poljoprivredna zadruga MAJUR, Majur, Kolodvorska 6, OIB: 61194650511, a stečajnu masu čine nekretnine koje  su predmet ove prodaje. </w:t>
      </w:r>
    </w:p>
    <w:p w:rsidRDefault="009F335B" w:rsidP="009F335B" w:rsidR="009F335B" w:rsidRPr="009F3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Na skupštini vjerovnika održanoj 19. siječnja 2018. vjerovnici su donijeli odluku da se neopterećene nekretnine stečajnog dužnika prodaju u skladu s odredbom čl. 247. Stečajnog zakona (Narodne novine broj 71/15, 104/17, dalje:SZ), pa je odlučeno kao u točki I. izreke rješenja.</w:t>
      </w:r>
    </w:p>
    <w:p w:rsidRDefault="009F335B" w:rsidP="009F335B" w:rsidR="009F335B" w:rsidRPr="009F3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9F335B" w:rsidP="009F335B" w:rsidR="009F335B" w:rsidRPr="009F3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9F335B" w:rsidP="009F335B" w:rsidR="009F335B" w:rsidRPr="009F3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9F335B" w:rsidP="009F335B" w:rsidR="009F335B" w:rsidRPr="009F335B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9F335B" w:rsidP="009F335B" w:rsidR="009F335B" w:rsidRPr="009F3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spacing w:after="0"/>
        <w:jc w:val="center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U Karlovcu 19. siječnja 2018.</w:t>
      </w:r>
    </w:p>
    <w:p w:rsidRDefault="009F335B" w:rsidP="009F335B" w:rsidR="009F335B" w:rsidRPr="009F3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9F335B" w:rsidP="009F335B" w:rsidR="009F335B" w:rsidRPr="009F335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9F335B">
        <w:rPr>
          <w:rFonts w:cs="Times New Roman" w:eastAsia="Times New Roman"/>
          <w:lang w:eastAsia="hr-HR"/>
        </w:rPr>
        <w:tab/>
        <w:t>Jadranka Mađeruh,v.r.</w:t>
      </w:r>
    </w:p>
    <w:p w:rsidRDefault="009F335B" w:rsidP="009F335B" w:rsidR="009F335B" w:rsidRPr="009F335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9F335B" w:rsidP="009F335B" w:rsidR="009F335B" w:rsidRPr="009F335B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Za točnost otpravka-</w:t>
      </w:r>
    </w:p>
    <w:p w:rsidRDefault="009F335B" w:rsidP="009F335B" w:rsidR="009F335B" w:rsidRPr="009F335B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ovlašteni službenik:</w:t>
      </w:r>
    </w:p>
    <w:p w:rsidRDefault="009F335B" w:rsidP="009F335B" w:rsidR="009F335B" w:rsidRPr="009F335B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9F335B">
        <w:rPr>
          <w:rFonts w:cs="Times New Roman" w:eastAsia="Times New Roman"/>
          <w:lang w:eastAsia="hr-HR"/>
        </w:rPr>
        <w:tab/>
      </w:r>
      <w:r w:rsidRPr="009F335B">
        <w:rPr>
          <w:rFonts w:cs="Times New Roman" w:eastAsia="Times New Roman"/>
          <w:lang w:eastAsia="hr-HR"/>
        </w:rPr>
        <w:tab/>
        <w:t xml:space="preserve"> Draženka Prpić</w:t>
      </w:r>
    </w:p>
    <w:p w:rsidRDefault="009F335B" w:rsidP="009F335B" w:rsidR="009F335B" w:rsidRPr="009F335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 xml:space="preserve">      </w:t>
      </w:r>
    </w:p>
    <w:p w:rsidRDefault="009F335B" w:rsidP="009F335B" w:rsidR="009F335B" w:rsidRPr="009F335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UPUTA O PRAVNOM LIJEKU:</w:t>
      </w:r>
    </w:p>
    <w:p w:rsidRDefault="009F335B" w:rsidP="009F335B" w:rsidR="009F335B" w:rsidRPr="009F335B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F335B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9F335B" w:rsidP="009F335B" w:rsidR="009F335B" w:rsidRPr="009F335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sectPr w:rsidSect="0032366B" w:rsidR="009F335B" w:rsidRPr="009F335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8879774"/>
      <w:docPartObj>
        <w:docPartGallery w:val="Page Numbers (Top of Page)"/>
        <w:docPartUnique/>
      </w:docPartObj>
    </w:sdtPr>
    <w:sdtContent>
      <w:p w:rsidRDefault="009F335B" w:rsidR="009F335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F335B" w:rsidR="008333A9">
    <w:pPr>
      <w:pStyle w:val="Zaglavlje"/>
    </w:pPr>
    <w:r>
      <w:t>1 St-3249/16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B47A52"/>
    <w:multiLevelType w:val="hybridMultilevel"/>
    <w:tmpl w:val="27728FAE"/>
    <w:lvl w:tplc="152814CC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35B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St-3249/2016-39</izvorni_sadrzaj>
    <derivirana_varijabla naziv="DomainObject.Oznaka_1">St-3249/2016-39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3249</izvorni_sadrzaj>
    <derivirana_varijabla naziv="DomainObject.Predmet.Broj_1">3249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St-3249/2016</izvorni_sadrzaj>
    <derivirana_varijabla naziv="DomainObject.Predmet.OznakaBroj_1">St-3249/2016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Majur za proizvodnju i preradu poljoprivrednih proizvoda zastupanog po punomoćniku Miroslav Brnad</izvorni_sadrzaj>
    <derivirana_varijabla naziv="DomainObject.Predmet.ProtustrankaFormated_1">  Poljoprivredna zadruga Majur za proizvodnju i preradu poljoprivrednih proizvoda zastupanog po punomoćniku Miroslav Brnad</derivirana_varijabla>
  </DomainObject.Predmet.ProtustrankaFormated>
  <DomainObject.Predmet.ProtustrankaFormatedOIB>
    <izvorni_sadrzaj>  Poljoprivredna zadruga Majur za proizvodnju i preradu poljoprivrednih proizvoda, OIB 61194650511 zastupanog po punomoćniku Miroslav Brnad</izvorni_sadrzaj>
    <derivirana_varijabla naziv="DomainObject.Predmet.ProtustrankaFormatedOIB_1">  Poljoprivredna zadruga Majur za proizvodnju i preradu poljoprivrednih proizvoda, OIB 61194650511 zastupanog po punomoćniku Miroslav Brnad</derivirana_varijabla>
  </DomainObject.Predmet.ProtustrankaFormatedOIB>
  <DomainObject.Predmet.ProtustrankaFormatedWithAdress>
    <izvorni_sadrzaj> Poljoprivredna zadruga Majur za proizvodnju i preradu poljoprivrednih proizvoda, Kolodvorska 6, 10342 Majur zastupanog po punomoćniku Miroslav Brnad</izvorni_sadrzaj>
    <derivirana_varijabla naziv="DomainObject.Predmet.ProtustrankaFormatedWithAdress_1"> Poljoprivredna zadruga Majur za proizvodnju i preradu poljoprivrednih proizvoda, Kolodvorska 6, 10342 Majur zastupanog po punomoćniku Miroslav Brnad</derivirana_varijabla>
  </DomainObject.Predmet.ProtustrankaFormatedWithAdress>
  <DomainObject.Predmet.ProtustrankaFormatedWithAdressOIB>
    <izvorni_sadrzaj> Poljoprivredna zadruga Majur za proizvodnju i preradu poljoprivrednih proizvoda, OIB 61194650511, Kolodvorska 6, 10342 Majur zastupanog po punomoćniku Miroslav Brnad</izvorni_sadrzaj>
    <derivirana_varijabla naziv="DomainObject.Predmet.ProtustrankaFormatedWithAdressOIB_1"> Poljoprivredna zadruga Majur za proizvodnju i preradu poljoprivrednih proizvoda, OIB 61194650511, Kolodvorska 6, 10342 Majur zastupanog po punomoćniku Miroslav Brnad</derivirana_varijabla>
  </DomainObject.Predmet.ProtustrankaFormatedWithAdressOIB>
  <DomainObject.Predmet.ProtustrankaWithAdress>
    <izvorni_sadrzaj>Poljoprivredna zadruga Majur za proizvodnju i preradu poljoprivrednih proizvoda Kolodvorska 6, 10342 Majur</izvorni_sadrzaj>
    <derivirana_varijabla naziv="DomainObject.Predmet.ProtustrankaWithAdress_1">Poljoprivredna zadruga Majur za proizvodnju i preradu poljoprivrednih proizvoda Kolodvorska 6, 10342 Majur</derivirana_varijabla>
  </DomainObject.Predmet.ProtustrankaWithAdress>
  <DomainObject.Predmet.ProtustrankaWithAdressOIB>
    <izvorni_sadrzaj>Poljoprivredna zadruga Majur za proizvodnju i preradu poljoprivrednih proizvoda, OIB 61194650511, Kolodvorska 6, 10342 Majur</izvorni_sadrzaj>
    <derivirana_varijabla naziv="DomainObject.Predmet.ProtustrankaWithAdressOIB_1">Poljoprivredna zadruga Majur za proizvodnju i preradu poljoprivrednih proizvoda, OIB 61194650511, Kolodvorska 6, 10342 Majur</derivirana_varijabla>
  </DomainObject.Predmet.ProtustrankaWithAdressOIB>
  <DomainObject.Predmet.ProtustrankaNazivFormated>
    <izvorni_sadrzaj>Poljoprivredna zadruga Majur za proizvodnju i preradu poljoprivrednih proizvoda</izvorni_sadrzaj>
    <derivirana_varijabla naziv="DomainObject.Predmet.ProtustrankaNazivFormated_1">Poljoprivredna zadruga Majur za proizvodnju i preradu poljoprivrednih proizvoda</derivirana_varijabla>
  </DomainObject.Predmet.ProtustrankaNazivFormated>
  <DomainObject.Predmet.ProtustrankaNazivFormatedOIB>
    <izvorni_sadrzaj>Poljoprivredna zadruga Majur za proizvodnju i preradu poljoprivrednih proizvoda, OIB 61194650511</izvorni_sadrzaj>
    <derivirana_varijabla naziv="DomainObject.Predmet.ProtustrankaNazivFormatedOIB_1">Poljoprivredna zadruga Majur za proizvodnju i preradu poljoprivrednih proizvoda, OIB 61194650511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Majur za proizvodnju i preradu poljoprivrednih proizvoda zastupanog po punomoćniku Miroslav Brnad</item>
    </izvorni_sadrzaj>
    <derivirana_varijabla naziv="DomainObject.Predmet.ProtuStrankaListFormated_1">
      <item>Poljoprivredna zadruga Majur za proizvodnju i preradu poljoprivrednih proizvoda zastupanog po punomoćniku Miroslav Brnad</item>
    </derivirana_varijabla>
  </DomainObject.Predmet.ProtuStrankaListFormated>
  <DomainObject.Predmet.ProtuStrankaListFormatedOIB>
    <izvorni_sadrzaj>
      <item>Poljoprivredna zadruga Majur za proizvodnju i preradu poljoprivrednih proizvoda, OIB 61194650511 zastupanog po punomoćniku Miroslav Brnad</item>
    </izvorni_sadrzaj>
    <derivirana_varijabla naziv="DomainObject.Predmet.ProtuStrankaListFormatedOIB_1">
      <item>Poljoprivredna zadruga Majur za proizvodnju i preradu poljoprivrednih proizvoda, OIB 61194650511 zastupanog po punomoćniku Miroslav Brnad</item>
    </derivirana_varijabla>
  </DomainObject.Predmet.ProtuStrankaListFormatedOIB>
  <DomainObject.Predmet.ProtuStrankaListFormatedWithAdress>
    <izvorni_sadrzaj>
      <item>Poljoprivredna zadruga Majur za proizvodnju i preradu poljoprivrednih proizvoda, Kolodvorska 6, 10342 Majur zastupanog po punomoćniku Miroslav Brnad</item>
    </izvorni_sadrzaj>
    <derivirana_varijabla naziv="DomainObject.Predmet.ProtuStrankaListFormatedWithAdress_1">
      <item>Poljoprivredna zadruga Majur za proizvodnju i preradu poljoprivrednih proizvoda, Kolodvorska 6, 10342 Majur zastupanog po punomoćniku Miroslav Brnad</item>
    </derivirana_varijabla>
  </DomainObject.Predmet.ProtuStrankaListFormatedWithAdress>
  <DomainObject.Predmet.ProtuStrankaListFormatedWithAdressOIB>
    <izvorni_sadrzaj>
      <item>Poljoprivredna zadruga Majur za proizvodnju i preradu poljoprivrednih proizvoda, OIB 61194650511, Kolodvorska 6, 10342 Majur zastupanog po punomoćniku Miroslav Brnad</item>
    </izvorni_sadrzaj>
    <derivirana_varijabla naziv="DomainObject.Predmet.ProtuStrankaListFormatedWithAdressOIB_1">
      <item>Poljoprivredna zadruga Majur za proizvodnju i preradu poljoprivrednih proizvoda, OIB 61194650511, Kolodvorska 6, 10342 Majur zastupanog po punomoćniku Miroslav Brnad</item>
    </derivirana_varijabla>
  </DomainObject.Predmet.ProtuStrankaListFormatedWithAdressOIB>
  <DomainObject.Predmet.ProtuStrankaListNazivFormated>
    <izvorni_sadrzaj>
      <item>Poljoprivredna zadruga Majur za proizvodnju i preradu poljoprivrednih proizvoda</item>
    </izvorni_sadrzaj>
    <derivirana_varijabla naziv="DomainObject.Predmet.ProtuStrankaListNazivFormated_1">
      <item>Poljoprivredna zadruga Majur za proizvodnju i preradu poljoprivrednih proizvoda</item>
    </derivirana_varijabla>
  </DomainObject.Predmet.ProtuStrankaListNazivFormated>
  <DomainObject.Predmet.ProtuStrankaListNazivFormatedOIB>
    <izvorni_sadrzaj>
      <item>Poljoprivredna zadruga Majur za proizvodnju i preradu poljoprivrednih proizvoda, OIB 61194650511</item>
    </izvorni_sadrzaj>
    <derivirana_varijabla naziv="DomainObject.Predmet.ProtuStrankaListNazivFormatedOIB_1">
      <item>Poljoprivredna zadruga Majur za proizvodnju i preradu poljoprivrednih proizvoda, OIB 61194650511</item>
    </derivirana_varijabla>
  </DomainObject.Predmet.ProtuStrankaListNazivFormatedOIB>
  <DomainObject.Predmet.OstaliListFormated>
    <izvorni_sadrzaj>
      <item>Miroslav Brnad punomoćnik sudionika u postupku Poljoprivredna zadruga Majur za proizvodnju i preradu poljoprivrednih proizvoda</item>
    </izvorni_sadrzaj>
    <derivirana_varijabla naziv="DomainObject.Predmet.OstaliListFormated_1">
      <item>Miroslav Brnad punomoćnik sudionika u postupku Poljoprivredna zadruga Majur za proizvodnju i preradu poljoprivrednih proizvoda</item>
    </derivirana_varijabla>
  </DomainObject.Predmet.OstaliListFormated>
  <DomainObject.Predmet.OstaliListFormatedOIB>
    <izvorni_sadrzaj>
      <item>Miroslav Brnad, OIB 88149149180 punomoćnik sudionika u postupku Poljoprivredna zadruga Majur za proizvodnju i preradu poljoprivrednih proizvoda</item>
    </izvorni_sadrzaj>
    <derivirana_varijabla naziv="DomainObject.Predmet.OstaliListFormatedOIB_1">
      <item>Miroslav Brnad, OIB 88149149180 punomoćnik sudionika u postupku Poljoprivredna zadruga Majur za proizvodnju i preradu poljoprivrednih proizvoda</item>
    </derivirana_varijabla>
  </DomainObject.Predmet.OstaliListFormatedOIB>
  <DomainObject.Predmet.OstaliListFormatedWithAdress>
    <izvorni_sadrzaj>
      <item>Miroslav Brnad, Kutinska Ulica 10, 44430 Hrvatska Kostajnica punomoćnik sudionika u postupku Poljoprivredna zadruga Majur za proizvodnju i preradu poljoprivrednih proizvoda</item>
    </izvorni_sadrzaj>
    <derivirana_varijabla naziv="DomainObject.Predmet.OstaliListFormatedWithAdress_1">
      <item>Miroslav Brnad, Kutinska Ulica 10, 44430 Hrvatska Kostajnica punomoćnik sudionika u postupku Poljoprivredna zadruga Majur za proizvodnju i preradu poljoprivrednih proizvoda</item>
    </derivirana_varijabla>
  </DomainObject.Predmet.OstaliListFormatedWithAdress>
  <DomainObject.Predmet.OstaliListFormatedWithAdressOIB>
    <izvorni_sadrzaj>
      <item>Miroslav Brnad, OIB 88149149180, Kutinska Ulica 10, 44430 Hrvatska Kostajnica punomoćnik sudionika u postupku Poljoprivredna zadruga Majur za proizvodnju i preradu poljoprivrednih proizvoda</item>
    </izvorni_sadrzaj>
    <derivirana_varijabla naziv="DomainObject.Predmet.OstaliListFormatedWithAdressOIB_1">
      <item>Miroslav Brnad, OIB 88149149180, Kutinska Ulica 10, 44430 Hrvatska Kostajnica punomoćnik sudionika u postupku Poljoprivredna zadruga Majur za proizvodnju i preradu poljoprivrednih proizvoda</item>
    </derivirana_varijabla>
  </DomainObject.Predmet.OstaliListFormatedWithAdressOIB>
  <DomainObject.Predmet.OstaliListNazivFormated>
    <izvorni_sadrzaj>
      <item>Miroslav Brnad</item>
    </izvorni_sadrzaj>
    <derivirana_varijabla naziv="DomainObject.Predmet.OstaliListNazivFormated_1">
      <item>Miroslav Brnad</item>
    </derivirana_varijabla>
  </DomainObject.Predmet.OstaliListNazivFormated>
  <DomainObject.Predmet.OstaliListNazivFormatedOIB>
    <izvorni_sadrzaj>
      <item>Miroslav Brnad, OIB 88149149180</item>
    </izvorni_sadrzaj>
    <derivirana_varijabla naziv="DomainObject.Predmet.OstaliListNazivFormatedOIB_1">
      <item>Miroslav Brnad, OIB 88149149180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St-3249/2016-39</izvorni_sadrzaj>
    <derivirana_varijabla naziv="DomainObject.PoslovniBrojDokumenta_1">St-3249/2016-39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Majur za proizvodnju i preradu poljoprivrednih proizvoda</izvorni_sadrzaj>
    <derivirana_varijabla naziv="DomainObject.Predmet.ProtustrankaIDrugi_1">Poljoprivredna zadruga Majur za proizvodnju i preradu poljoprivrednih proizvoda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Poljoprivredna zadruga Majur za proizvodnju i preradu poljoprivrednih proizvoda, OIB 61194650511, Kolodvorska 6, 10342 Majur</izvorni_sadrzaj>
    <derivirana_varijabla naziv="DomainObject.Predmet.ProtustrankaIDrugiAdressOIB_1">Poljoprivredna zadruga Majur za proizvodnju i preradu poljoprivrednih proizvoda, OIB 61194650511, Kolodvorska 6,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Majur za proizvodnju i preradu poljoprivrednih proizvoda</item>
      <item>Miroslav Brnad</item>
    </izvorni_sadrzaj>
    <derivirana_varijabla naziv="DomainObject.Predmet.SudioniciListNaziv_1">
      <item>FINA Regionalni centar Zagreb</item>
      <item>Poljoprivredna zadruga Majur za proizvodnju i preradu poljoprivrednih proizvoda</item>
      <item>Miroslav Brnad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Poljoprivredna zadruga Majur za proizvodnju i preradu poljoprivrednih proizvoda, OIB 61194650511, Kolodvorska 6,10342 Majur</item>
      <item>Miroslav Brnad, OIB 88149149180, Kutinska Ulica 10,44430 Hrvatska Kostajnica</item>
    </izvorni_sadrzaj>
    <derivirana_varijabla naziv="DomainObject.Predmet.SudioniciListAdressOIB_1">
      <item>FINA Regionalni centar Zagreb, OIB 85821130368, Trg svibanjskih žrtava 1995. br. 1,10000 Zagreb</item>
      <item>Poljoprivredna zadruga Majur za proizvodnju i preradu poljoprivrednih proizvoda, OIB 61194650511, Kolodvorska 6,10342 Majur</item>
      <item>Miroslav Brnad, OIB 88149149180, Kutinska Ulica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B5FD2-7E6D-4914-8D42-A51D78EE7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2713</properties:Characters>
  <properties:Lines>82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2018-01-19T11:23:00Z</cp:lastPrinted>
  <dcterms:modified xmlns:xsi="http://www.w3.org/2001/XMLSchema-instance" xsi:type="dcterms:W3CDTF">2018-01-19T11:23:00Z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St-3249/2016-39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