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ae1a" w14:paraId="dbeae1a" w:rsidRDefault="00513255" w:rsidP="00AF00BA" w:rsidR="00513255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5763F2" w:rsidP="00AF00BA" w:rsidR="00AF00BA" w:rsidRPr="00AF00BA">
      <w:pPr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AF00BA" w:rsidRPr="00AF00BA">
        <w:rPr>
          <w:rFonts w:hAnsi="Times New Roman" w:ascii="Times New Roman"/>
        </w:rPr>
        <w:t>EPUBLIKA HRVATSKA</w:t>
      </w:r>
    </w:p>
    <w:p w:rsidRDefault="00AF00BA" w:rsidP="00AF00BA" w:rsidR="00AF00BA" w:rsidRPr="00AF00BA">
      <w:pPr>
        <w:rPr>
          <w:rFonts w:hAnsi="Times New Roman" w:ascii="Times New Roman"/>
        </w:rPr>
      </w:pPr>
      <w:r w:rsidRPr="00AF00BA">
        <w:rPr>
          <w:rFonts w:hAnsi="Times New Roman" w:ascii="Times New Roman"/>
        </w:rPr>
        <w:t>TRGOVAČKI SUD U ZAGREBU</w:t>
      </w:r>
    </w:p>
    <w:p w:rsidRDefault="00AF00BA" w:rsidP="00AF00BA" w:rsidR="00AF00BA" w:rsidRPr="00AF00BA">
      <w:pPr>
        <w:rPr>
          <w:rFonts w:hAnsi="Times New Roman" w:ascii="Times New Roman"/>
          <w:b/>
        </w:rPr>
      </w:pPr>
      <w:r w:rsidRPr="00AF00BA">
        <w:rPr>
          <w:rFonts w:hAnsi="Times New Roman" w:ascii="Times New Roman"/>
        </w:rPr>
        <w:t>Zagreb, Amruševa 2/II</w:t>
      </w:r>
      <w:r w:rsidRPr="00AF00BA">
        <w:rPr>
          <w:rFonts w:hAnsi="Times New Roman" w:ascii="Times New Roman"/>
        </w:rPr>
        <w:tab/>
      </w:r>
      <w:r w:rsidRPr="0076064B">
        <w:t xml:space="preserve">        </w:t>
      </w:r>
      <w:r w:rsidRPr="0076064B">
        <w:tab/>
      </w:r>
      <w:r w:rsidRPr="0076064B">
        <w:tab/>
      </w:r>
      <w:r>
        <w:tab/>
      </w:r>
      <w:r>
        <w:tab/>
      </w:r>
      <w:r>
        <w:tab/>
      </w:r>
      <w:r>
        <w:tab/>
      </w:r>
      <w:r w:rsidR="00DB6291">
        <w:t xml:space="preserve">          </w:t>
      </w:r>
      <w:r w:rsidRPr="00AF00BA">
        <w:rPr>
          <w:rFonts w:hAnsi="Times New Roman" w:ascii="Times New Roman"/>
        </w:rPr>
        <w:t>48. St-</w:t>
      </w:r>
      <w:r w:rsidR="003A63A8">
        <w:rPr>
          <w:rFonts w:hAnsi="Times New Roman" w:ascii="Times New Roman"/>
        </w:rPr>
        <w:t>3679</w:t>
      </w:r>
      <w:r>
        <w:rPr>
          <w:rFonts w:hAnsi="Times New Roman" w:ascii="Times New Roman"/>
        </w:rPr>
        <w:t>/16</w:t>
      </w:r>
    </w:p>
    <w:p w:rsidRDefault="001A5097" w:rsidP="00EA5889" w:rsidR="001A5097" w:rsidRPr="00851FA9">
      <w:pPr>
        <w:jc w:val="right"/>
        <w:rPr>
          <w:rFonts w:hAnsi="Times New Roman" w:ascii="Times New Roman"/>
        </w:rPr>
      </w:pPr>
      <w:r w:rsidRPr="00851FA9">
        <w:rPr>
          <w:rFonts w:hAnsi="Times New Roman" w:ascii="Times New Roman"/>
        </w:rPr>
        <w:tab/>
      </w:r>
      <w:r w:rsidRPr="00851FA9">
        <w:rPr>
          <w:rFonts w:hAnsi="Times New Roman" w:ascii="Times New Roman"/>
        </w:rPr>
        <w:tab/>
      </w:r>
    </w:p>
    <w:p w:rsidRDefault="001A5097" w:rsidP="001A5097" w:rsidR="001A5097">
      <w:pPr>
        <w:jc w:val="center"/>
        <w:rPr>
          <w:rFonts w:hAnsi="Times New Roman" w:ascii="Times New Roman"/>
        </w:rPr>
      </w:pPr>
      <w:r w:rsidRPr="00851FA9">
        <w:rPr>
          <w:rFonts w:hAnsi="Times New Roman" w:ascii="Times New Roman"/>
        </w:rPr>
        <w:t>Z A P I S N I K</w:t>
      </w:r>
    </w:p>
    <w:p w:rsidRDefault="00314E6B" w:rsidP="001A5097" w:rsidR="00314E6B" w:rsidRPr="00851FA9">
      <w:pPr>
        <w:jc w:val="center"/>
        <w:rPr>
          <w:rFonts w:hAnsi="Times New Roman" w:ascii="Times New Roman"/>
        </w:rPr>
      </w:pPr>
    </w:p>
    <w:p w:rsidRDefault="00851FA9" w:rsidP="00A46C2B" w:rsidR="004E1BEF" w:rsidRPr="00851FA9">
      <w:pPr>
        <w:jc w:val="both"/>
        <w:rPr>
          <w:rFonts w:hAnsi="Times New Roman" w:ascii="Times New Roman"/>
          <w:b/>
        </w:rPr>
      </w:pPr>
      <w:r w:rsidRPr="00851FA9">
        <w:rPr>
          <w:rFonts w:hAnsi="Times New Roman" w:ascii="Times New Roman"/>
        </w:rPr>
        <w:t xml:space="preserve">o ročištu radi </w:t>
      </w:r>
      <w:r w:rsidR="00AF00BA">
        <w:rPr>
          <w:rFonts w:hAnsi="Times New Roman" w:ascii="Times New Roman"/>
        </w:rPr>
        <w:t xml:space="preserve">očitovanja o prijedlogu za otvaranje za </w:t>
      </w:r>
      <w:r w:rsidRPr="00851FA9">
        <w:rPr>
          <w:rFonts w:hAnsi="Times New Roman" w:ascii="Times New Roman"/>
        </w:rPr>
        <w:t>otvaranje stečajnog postupka nad dužnikom</w:t>
      </w:r>
      <w:r w:rsidR="00F50715">
        <w:rPr>
          <w:rFonts w:hAnsi="Times New Roman" w:ascii="Times New Roman"/>
        </w:rPr>
        <w:t xml:space="preserve"> CICO KOP d.o.o. Velika Ostrna, Zagrebačka 77, OIB: 82524510183, MBS: 080774387, </w:t>
      </w:r>
      <w:r w:rsidR="00256019">
        <w:rPr>
          <w:rFonts w:hAnsi="Times New Roman" w:ascii="Times New Roman"/>
        </w:rPr>
        <w:t xml:space="preserve"> </w:t>
      </w:r>
      <w:r w:rsidR="009159B7">
        <w:rPr>
          <w:rFonts w:hAnsi="Times New Roman" w:ascii="Times New Roman"/>
        </w:rPr>
        <w:t xml:space="preserve">dana 11. svibnja </w:t>
      </w:r>
      <w:r w:rsidR="003E0DB5">
        <w:rPr>
          <w:rFonts w:hAnsi="Times New Roman" w:ascii="Times New Roman"/>
        </w:rPr>
        <w:t xml:space="preserve"> </w:t>
      </w:r>
      <w:r w:rsidR="00AF00BA">
        <w:rPr>
          <w:rFonts w:hAnsi="Times New Roman" w:ascii="Times New Roman"/>
        </w:rPr>
        <w:t xml:space="preserve">2017. </w:t>
      </w:r>
    </w:p>
    <w:p w:rsidRDefault="00A46C2B" w:rsidP="001A5097" w:rsidR="00A46C2B">
      <w:pPr>
        <w:rPr>
          <w:rFonts w:hAnsi="Times New Roman" w:ascii="Times New Roman"/>
        </w:rPr>
      </w:pPr>
    </w:p>
    <w:p w:rsidRDefault="00314E6B" w:rsidP="001A5097" w:rsidR="00314E6B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Prisutni od suda: </w:t>
      </w:r>
    </w:p>
    <w:p w:rsidRDefault="00AF00BA" w:rsidP="001A5097" w:rsidR="001A5097" w:rsidRPr="00851FA9">
      <w:pPr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  <w:r w:rsidR="00314E6B">
        <w:rPr>
          <w:rFonts w:hAnsi="Times New Roman" w:ascii="Times New Roman"/>
        </w:rPr>
        <w:t xml:space="preserve">, </w:t>
      </w:r>
      <w:r w:rsidR="001A5097" w:rsidRPr="00851FA9">
        <w:rPr>
          <w:rFonts w:hAnsi="Times New Roman" w:ascii="Times New Roman"/>
        </w:rPr>
        <w:t>stečajni sudac</w:t>
      </w:r>
    </w:p>
    <w:p w:rsidRDefault="00314E6B" w:rsidP="001A5097" w:rsidR="001A509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Zlatka Plivelić, </w:t>
      </w:r>
      <w:r w:rsidR="001A5097" w:rsidRPr="00851FA9">
        <w:rPr>
          <w:rFonts w:hAnsi="Times New Roman" w:ascii="Times New Roman"/>
        </w:rPr>
        <w:t>zapisničar</w:t>
      </w:r>
    </w:p>
    <w:p w:rsidRDefault="00112F28" w:rsidP="001A5097" w:rsidR="00112F28">
      <w:pPr>
        <w:rPr>
          <w:rFonts w:hAnsi="Times New Roman" w:ascii="Times New Roman"/>
        </w:rPr>
      </w:pPr>
    </w:p>
    <w:p w:rsidRDefault="00112F28" w:rsidP="001A5097" w:rsidR="00851FA9">
      <w:pPr>
        <w:rPr>
          <w:rFonts w:hAnsi="Times New Roman" w:ascii="Times New Roman"/>
        </w:rPr>
      </w:pPr>
      <w:r>
        <w:rPr>
          <w:rFonts w:hAnsi="Times New Roman" w:ascii="Times New Roman"/>
        </w:rPr>
        <w:t>Započeto</w:t>
      </w:r>
      <w:r w:rsidR="0099111D">
        <w:rPr>
          <w:rFonts w:hAnsi="Times New Roman" w:ascii="Times New Roman"/>
        </w:rPr>
        <w:t xml:space="preserve"> </w:t>
      </w:r>
      <w:r w:rsidR="003A63A8">
        <w:rPr>
          <w:rFonts w:hAnsi="Times New Roman" w:ascii="Times New Roman"/>
        </w:rPr>
        <w:t>u  10:15</w:t>
      </w:r>
      <w:r w:rsidR="009159B7">
        <w:rPr>
          <w:rFonts w:hAnsi="Times New Roman" w:ascii="Times New Roman"/>
        </w:rPr>
        <w:t xml:space="preserve"> </w:t>
      </w:r>
      <w:r w:rsidRPr="00112F28">
        <w:rPr>
          <w:rFonts w:hAnsi="Times New Roman" w:ascii="Times New Roman"/>
        </w:rPr>
        <w:t>sati.</w:t>
      </w:r>
    </w:p>
    <w:p w:rsidRDefault="00112F28" w:rsidP="001A5097" w:rsidR="00112F28" w:rsidRPr="00851FA9">
      <w:pPr>
        <w:rPr>
          <w:rFonts w:hAnsi="Times New Roman" w:ascii="Times New Roman"/>
        </w:rPr>
      </w:pPr>
    </w:p>
    <w:p w:rsidRDefault="001A5097" w:rsidP="001A5097" w:rsidR="001A5097" w:rsidRPr="00851FA9">
      <w:pPr>
        <w:rPr>
          <w:rFonts w:hAnsi="Times New Roman" w:ascii="Times New Roman"/>
        </w:rPr>
      </w:pPr>
      <w:r w:rsidRPr="00851FA9">
        <w:rPr>
          <w:rFonts w:hAnsi="Times New Roman" w:ascii="Times New Roman"/>
        </w:rPr>
        <w:t>Utvrđuje se da su pristupili:</w:t>
      </w:r>
    </w:p>
    <w:p w:rsidRDefault="008F4FBD" w:rsidP="00090B8B" w:rsidR="00CA5DC0" w:rsidRPr="00090B8B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090B8B">
        <w:rPr>
          <w:rFonts w:hAnsi="Times New Roman" w:ascii="Times New Roman"/>
        </w:rPr>
        <w:t xml:space="preserve">Za predlagatelja </w:t>
      </w:r>
      <w:r w:rsidR="00C82E55" w:rsidRPr="00090B8B">
        <w:rPr>
          <w:rFonts w:hAnsi="Times New Roman" w:ascii="Times New Roman"/>
        </w:rPr>
        <w:t xml:space="preserve">– </w:t>
      </w:r>
      <w:r w:rsidR="00090B8B" w:rsidRPr="00090B8B">
        <w:rPr>
          <w:rFonts w:hAnsi="Times New Roman" w:ascii="Times New Roman"/>
        </w:rPr>
        <w:t>nitko</w:t>
      </w:r>
    </w:p>
    <w:p w:rsidRDefault="00474C7A" w:rsidP="005763F2" w:rsidR="00043F60">
      <w:pPr>
        <w:ind w:left="360"/>
        <w:rPr>
          <w:rFonts w:hAnsi="Times New Roman" w:ascii="Times New Roman"/>
        </w:rPr>
      </w:pPr>
      <w:r w:rsidRPr="00851FA9">
        <w:rPr>
          <w:rFonts w:hAnsi="Times New Roman" w:ascii="Times New Roman"/>
        </w:rPr>
        <w:softHyphen/>
      </w:r>
      <w:r w:rsidRPr="00851FA9">
        <w:rPr>
          <w:rFonts w:hAnsi="Times New Roman" w:ascii="Times New Roman"/>
        </w:rPr>
        <w:softHyphen/>
        <w:t xml:space="preserve">-    </w:t>
      </w:r>
      <w:r w:rsidR="00A538BE">
        <w:rPr>
          <w:rFonts w:hAnsi="Times New Roman" w:ascii="Times New Roman"/>
        </w:rPr>
        <w:t xml:space="preserve"> </w:t>
      </w:r>
      <w:r w:rsidR="00C82E55" w:rsidRPr="00851FA9">
        <w:rPr>
          <w:rFonts w:hAnsi="Times New Roman" w:ascii="Times New Roman"/>
        </w:rPr>
        <w:t>Za dužnika –</w:t>
      </w:r>
      <w:r w:rsidR="00043F60">
        <w:rPr>
          <w:rFonts w:hAnsi="Times New Roman" w:ascii="Times New Roman"/>
        </w:rPr>
        <w:t xml:space="preserve"> </w:t>
      </w:r>
      <w:r w:rsidR="009159B7">
        <w:rPr>
          <w:rFonts w:hAnsi="Times New Roman" w:ascii="Times New Roman"/>
        </w:rPr>
        <w:t xml:space="preserve"> </w:t>
      </w:r>
      <w:r w:rsidR="003A63A8">
        <w:rPr>
          <w:rFonts w:hAnsi="Times New Roman" w:ascii="Times New Roman"/>
        </w:rPr>
        <w:t xml:space="preserve">Tea Katušić Pužek, direktor </w:t>
      </w:r>
    </w:p>
    <w:p w:rsidRDefault="006A76F0" w:rsidP="006A76F0" w:rsidR="001C2F83">
      <w:pPr>
        <w:ind w:left="3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</w:t>
      </w:r>
    </w:p>
    <w:p w:rsidRDefault="009159B7" w:rsidP="00A4056A" w:rsidR="00EA588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BB6C92" w:rsidRPr="00BB6C92">
        <w:rPr>
          <w:rFonts w:hAnsi="Times New Roman" w:ascii="Times New Roman"/>
        </w:rPr>
        <w:t>tvrđuje se da na današnje ročite za predlagatelja tj. FINU nije pristupio nitko, dostava poziva je uredna.</w:t>
      </w:r>
      <w:r w:rsidR="00BB6C92" w:rsidRPr="00BB6C92">
        <w:rPr>
          <w:rFonts w:hAnsi="Times New Roman" w:ascii="Times New Roman"/>
        </w:rPr>
        <w:tab/>
      </w:r>
    </w:p>
    <w:p w:rsidRDefault="00DC3930" w:rsidP="00A4056A" w:rsidR="002327B7">
      <w:pPr>
        <w:ind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3183D">
        <w:rPr>
          <w:rFonts w:hAnsi="Times New Roman" w:ascii="Times New Roman"/>
        </w:rPr>
        <w:t xml:space="preserve">Utvrđuje se da </w:t>
      </w:r>
      <w:r>
        <w:rPr>
          <w:rFonts w:hAnsi="Times New Roman" w:ascii="Times New Roman"/>
        </w:rPr>
        <w:t xml:space="preserve">je </w:t>
      </w:r>
      <w:r w:rsidR="0053183D">
        <w:rPr>
          <w:rFonts w:hAnsi="Times New Roman" w:ascii="Times New Roman"/>
        </w:rPr>
        <w:t>za dužnika i osobu ovlaštenu za zastupanj</w:t>
      </w:r>
      <w:r w:rsidR="00EA2461">
        <w:rPr>
          <w:rFonts w:hAnsi="Times New Roman" w:ascii="Times New Roman"/>
        </w:rPr>
        <w:t xml:space="preserve">e dužnika </w:t>
      </w:r>
      <w:r>
        <w:rPr>
          <w:rFonts w:hAnsi="Times New Roman" w:ascii="Times New Roman"/>
        </w:rPr>
        <w:t>pristupio</w:t>
      </w:r>
    </w:p>
    <w:p w:rsidRDefault="003A63A8" w:rsidP="00A4056A" w:rsidR="0053183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direktor </w:t>
      </w:r>
      <w:r w:rsidR="009159B7">
        <w:rPr>
          <w:rFonts w:hAnsi="Times New Roman" w:ascii="Times New Roman"/>
        </w:rPr>
        <w:t xml:space="preserve">dužnika. </w:t>
      </w:r>
    </w:p>
    <w:p w:rsidRDefault="003B3DDE" w:rsidP="00FF6930" w:rsidR="00A4056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EC1921">
        <w:rPr>
          <w:rFonts w:hAnsi="Times New Roman" w:ascii="Times New Roman"/>
        </w:rPr>
        <w:t>S</w:t>
      </w:r>
      <w:r w:rsidR="00C81C03">
        <w:rPr>
          <w:rFonts w:hAnsi="Times New Roman" w:ascii="Times New Roman"/>
        </w:rPr>
        <w:t xml:space="preserve">pisu prileži podnesak </w:t>
      </w:r>
      <w:r w:rsidR="001839FD">
        <w:rPr>
          <w:rFonts w:hAnsi="Times New Roman" w:ascii="Times New Roman"/>
        </w:rPr>
        <w:t xml:space="preserve">FINE </w:t>
      </w:r>
      <w:r w:rsidR="00EC1921">
        <w:rPr>
          <w:rFonts w:hAnsi="Times New Roman" w:ascii="Times New Roman"/>
        </w:rPr>
        <w:t xml:space="preserve">od </w:t>
      </w:r>
      <w:r w:rsidR="009159B7">
        <w:rPr>
          <w:rFonts w:hAnsi="Times New Roman" w:ascii="Times New Roman"/>
        </w:rPr>
        <w:t>27.04.</w:t>
      </w:r>
      <w:r w:rsidR="001839FD">
        <w:rPr>
          <w:rFonts w:hAnsi="Times New Roman" w:ascii="Times New Roman"/>
        </w:rPr>
        <w:t>2017. u kojem</w:t>
      </w:r>
      <w:r w:rsidR="00EC1921">
        <w:rPr>
          <w:rFonts w:hAnsi="Times New Roman" w:ascii="Times New Roman"/>
        </w:rPr>
        <w:t xml:space="preserve"> se navodi </w:t>
      </w:r>
      <w:r w:rsidR="00EA2461">
        <w:rPr>
          <w:rFonts w:hAnsi="Times New Roman" w:ascii="Times New Roman"/>
        </w:rPr>
        <w:t>da</w:t>
      </w:r>
      <w:r w:rsidR="00A4056A">
        <w:rPr>
          <w:rFonts w:hAnsi="Times New Roman" w:ascii="Times New Roman"/>
        </w:rPr>
        <w:t xml:space="preserve"> </w:t>
      </w:r>
      <w:r w:rsidR="00EA2461">
        <w:rPr>
          <w:rFonts w:hAnsi="Times New Roman" w:ascii="Times New Roman"/>
        </w:rPr>
        <w:t xml:space="preserve"> na dan</w:t>
      </w:r>
      <w:r w:rsidR="007F100F">
        <w:rPr>
          <w:rFonts w:hAnsi="Times New Roman" w:ascii="Times New Roman"/>
        </w:rPr>
        <w:t xml:space="preserve"> </w:t>
      </w:r>
      <w:r w:rsidR="00A4056A">
        <w:rPr>
          <w:rFonts w:hAnsi="Times New Roman" w:ascii="Times New Roman"/>
        </w:rPr>
        <w:t xml:space="preserve">25.04.2017. dužnik </w:t>
      </w:r>
      <w:r w:rsidR="007F100F">
        <w:rPr>
          <w:rFonts w:hAnsi="Times New Roman" w:ascii="Times New Roman"/>
        </w:rPr>
        <w:t xml:space="preserve">više </w:t>
      </w:r>
      <w:r w:rsidR="00A4056A">
        <w:rPr>
          <w:rFonts w:hAnsi="Times New Roman" w:ascii="Times New Roman"/>
        </w:rPr>
        <w:t>nema evidentiranih neizvršenih osno</w:t>
      </w:r>
      <w:r w:rsidR="001839FD">
        <w:rPr>
          <w:rFonts w:hAnsi="Times New Roman" w:ascii="Times New Roman"/>
        </w:rPr>
        <w:t>va za plaćanje</w:t>
      </w:r>
      <w:r w:rsidR="00A4056A">
        <w:rPr>
          <w:rFonts w:hAnsi="Times New Roman" w:ascii="Times New Roman"/>
        </w:rPr>
        <w:t>.</w:t>
      </w:r>
    </w:p>
    <w:p w:rsidRDefault="00DC3930" w:rsidP="00EA2461" w:rsidR="009159B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A4056A">
        <w:rPr>
          <w:rFonts w:hAnsi="Times New Roman" w:ascii="Times New Roman"/>
        </w:rPr>
        <w:t xml:space="preserve">Dužnik predlaže obustavu stečajnog postupka. </w:t>
      </w:r>
    </w:p>
    <w:p w:rsidRDefault="00DC3930" w:rsidP="00A4056A" w:rsidR="001839F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</w:p>
    <w:p w:rsidRDefault="007F100F" w:rsidP="004F5BAF" w:rsidR="004F5BAF" w:rsidRPr="004F5BA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</w:t>
      </w:r>
      <w:r w:rsidR="004F5BAF" w:rsidRPr="004F5BAF">
        <w:rPr>
          <w:rFonts w:hAnsi="Times New Roman" w:ascii="Times New Roman"/>
        </w:rPr>
        <w:t xml:space="preserve"> donosi</w:t>
      </w:r>
    </w:p>
    <w:p w:rsidRDefault="004F5BAF" w:rsidP="004F5BAF" w:rsidR="004F5BAF" w:rsidRPr="004F5BAF">
      <w:pPr>
        <w:ind w:firstLine="708"/>
        <w:jc w:val="both"/>
        <w:rPr>
          <w:rFonts w:hAnsi="Times New Roman" w:ascii="Times New Roman"/>
        </w:rPr>
      </w:pPr>
    </w:p>
    <w:p w:rsidRDefault="007F100F" w:rsidP="007F100F" w:rsidR="00EA5889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</w:t>
      </w:r>
      <w:r w:rsidR="008323F0">
        <w:rPr>
          <w:rFonts w:hAnsi="Times New Roman" w:ascii="Times New Roman"/>
        </w:rPr>
        <w:t xml:space="preserve">R </w:t>
      </w:r>
      <w:r w:rsidR="00E77195">
        <w:rPr>
          <w:rFonts w:hAnsi="Times New Roman" w:ascii="Times New Roman"/>
        </w:rPr>
        <w:t>j e š e n</w:t>
      </w:r>
      <w:r w:rsidR="004F5BAF" w:rsidRPr="004F5BAF">
        <w:rPr>
          <w:rFonts w:hAnsi="Times New Roman" w:ascii="Times New Roman"/>
        </w:rPr>
        <w:t>j e</w:t>
      </w:r>
    </w:p>
    <w:p w:rsidRDefault="007F100F" w:rsidP="00DC3930" w:rsidR="007F100F">
      <w:pPr>
        <w:ind w:firstLine="708"/>
        <w:jc w:val="center"/>
        <w:rPr>
          <w:rFonts w:hAnsi="Times New Roman" w:ascii="Times New Roman"/>
        </w:rPr>
      </w:pPr>
    </w:p>
    <w:p w:rsidRDefault="007F100F" w:rsidP="007F100F" w:rsidR="007F100F">
      <w:pPr>
        <w:ind w:left="708"/>
        <w:rPr>
          <w:rFonts w:hAnsi="Times New Roman" w:ascii="Times New Roman"/>
        </w:rPr>
      </w:pPr>
      <w:r w:rsidRPr="006C2EFB">
        <w:rPr>
          <w:rFonts w:hAnsi="Times New Roman" w:ascii="Times New Roman"/>
        </w:rPr>
        <w:t xml:space="preserve">Obustavlja </w:t>
      </w:r>
      <w:r>
        <w:rPr>
          <w:rFonts w:hAnsi="Times New Roman" w:ascii="Times New Roman"/>
        </w:rPr>
        <w:t>se stečajni</w:t>
      </w:r>
      <w:r w:rsidRPr="006C2EFB">
        <w:rPr>
          <w:rFonts w:hAnsi="Times New Roman" w:ascii="Times New Roman"/>
        </w:rPr>
        <w:t xml:space="preserve"> p</w:t>
      </w:r>
      <w:r>
        <w:rPr>
          <w:rFonts w:hAnsi="Times New Roman" w:ascii="Times New Roman"/>
        </w:rPr>
        <w:t xml:space="preserve">ostupak nad stečajnim dužnikom </w:t>
      </w:r>
      <w:r w:rsidR="00FF693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CICO KOP d.o.o. Velika Ostrna, Zagrebačka 77, OIB: 82524510183, MBS: 080774387.</w:t>
      </w:r>
      <w:r w:rsidR="00C81C03">
        <w:rPr>
          <w:rFonts w:hAnsi="Times New Roman" w:ascii="Times New Roman"/>
        </w:rPr>
        <w:t xml:space="preserve"> </w:t>
      </w:r>
    </w:p>
    <w:p w:rsidRDefault="007F100F" w:rsidP="007F100F" w:rsidR="007F100F" w:rsidRPr="006C2EFB">
      <w:pPr>
        <w:ind w:left="708"/>
        <w:rPr>
          <w:rFonts w:hAnsi="Times New Roman" w:ascii="Times New Roman"/>
        </w:rPr>
      </w:pPr>
    </w:p>
    <w:p w:rsidRDefault="007F100F" w:rsidP="007F100F" w:rsidR="007F100F" w:rsidRPr="006C2EFB">
      <w:pPr>
        <w:jc w:val="center"/>
        <w:rPr>
          <w:rFonts w:hAnsi="Times New Roman" w:ascii="Times New Roman"/>
        </w:rPr>
      </w:pPr>
      <w:r w:rsidRPr="006C2EFB">
        <w:rPr>
          <w:rFonts w:hAnsi="Times New Roman" w:ascii="Times New Roman"/>
        </w:rPr>
        <w:t xml:space="preserve">Obrazloženje </w:t>
      </w:r>
    </w:p>
    <w:p w:rsidRDefault="007F100F" w:rsidP="007F100F" w:rsidR="007F100F" w:rsidRPr="006C2EFB">
      <w:pPr>
        <w:jc w:val="center"/>
        <w:rPr>
          <w:rFonts w:hAnsi="Times New Roman" w:ascii="Times New Roman"/>
        </w:rPr>
      </w:pPr>
    </w:p>
    <w:p w:rsidRDefault="007F100F" w:rsidP="007F100F" w:rsidR="007F10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</w:t>
      </w:r>
      <w:r w:rsidRPr="006C2EFB">
        <w:rPr>
          <w:rFonts w:hAnsi="Times New Roman" w:ascii="Times New Roman"/>
        </w:rPr>
        <w:t>Financijska agencija je podnijela prijedlog za o</w:t>
      </w:r>
      <w:r>
        <w:rPr>
          <w:rFonts w:hAnsi="Times New Roman" w:ascii="Times New Roman"/>
        </w:rPr>
        <w:t xml:space="preserve">tvaranje stečajnog postupka nad </w:t>
      </w:r>
      <w:r w:rsidRPr="006C2EFB">
        <w:rPr>
          <w:rFonts w:hAnsi="Times New Roman" w:ascii="Times New Roman"/>
        </w:rPr>
        <w:t xml:space="preserve">dužnikom </w:t>
      </w:r>
      <w:r>
        <w:rPr>
          <w:rFonts w:hAnsi="Times New Roman" w:ascii="Times New Roman"/>
        </w:rPr>
        <w:t>CICO KOP d.o.o. Velika Ostrna, Zagrebačka 77, OIB: 82524510183, MBS: 080774387, temeljem članka</w:t>
      </w:r>
      <w:r w:rsidRPr="006C2EF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444. stavka 2</w:t>
      </w:r>
      <w:r w:rsidRPr="006C2EF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SZ-a ("NN"</w:t>
      </w:r>
      <w:r w:rsidR="00FF6930">
        <w:rPr>
          <w:rFonts w:hAnsi="Times New Roman" w:ascii="Times New Roman"/>
        </w:rPr>
        <w:t xml:space="preserve"> br.</w:t>
      </w:r>
      <w:r>
        <w:rPr>
          <w:rFonts w:hAnsi="Times New Roman" w:ascii="Times New Roman"/>
        </w:rPr>
        <w:t xml:space="preserve"> 71/15).</w:t>
      </w:r>
    </w:p>
    <w:p w:rsidRDefault="007F100F" w:rsidP="007F100F" w:rsidR="007F100F">
      <w:pPr>
        <w:jc w:val="both"/>
        <w:rPr>
          <w:rFonts w:hAnsi="Times New Roman" w:ascii="Times New Roman"/>
        </w:rPr>
      </w:pPr>
    </w:p>
    <w:p w:rsidRDefault="007F100F" w:rsidP="007F100F" w:rsidR="007F10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FINA u svom podnesku </w:t>
      </w:r>
      <w:r w:rsidRPr="0075760F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27.04.</w:t>
      </w:r>
      <w:r w:rsidRPr="0075760F">
        <w:rPr>
          <w:rFonts w:hAnsi="Times New Roman" w:ascii="Times New Roman"/>
        </w:rPr>
        <w:t>2017.</w:t>
      </w:r>
      <w:r>
        <w:rPr>
          <w:rFonts w:hAnsi="Times New Roman" w:ascii="Times New Roman"/>
        </w:rPr>
        <w:t>, koji prileži spisu (list 8 spisa),</w:t>
      </w:r>
      <w:r w:rsidRPr="0075760F">
        <w:rPr>
          <w:rFonts w:hAnsi="Times New Roman" w:ascii="Times New Roman"/>
        </w:rPr>
        <w:t xml:space="preserve"> </w:t>
      </w:r>
      <w:r w:rsidR="00C81C03">
        <w:rPr>
          <w:rFonts w:hAnsi="Times New Roman" w:ascii="Times New Roman"/>
        </w:rPr>
        <w:t xml:space="preserve">navodi da </w:t>
      </w:r>
      <w:r>
        <w:rPr>
          <w:rFonts w:hAnsi="Times New Roman" w:ascii="Times New Roman"/>
        </w:rPr>
        <w:t xml:space="preserve">na dan 25.04.2017. dužnik </w:t>
      </w:r>
      <w:r w:rsidRPr="0075760F">
        <w:rPr>
          <w:rFonts w:hAnsi="Times New Roman" w:ascii="Times New Roman"/>
        </w:rPr>
        <w:t>u očevidniku redoslijeda osnova za plaćanje više nema neizvršenih osnova za plaćanje</w:t>
      </w:r>
      <w:r>
        <w:rPr>
          <w:rFonts w:hAnsi="Times New Roman" w:ascii="Times New Roman"/>
        </w:rPr>
        <w:t xml:space="preserve">. </w:t>
      </w:r>
    </w:p>
    <w:p w:rsidRDefault="007F100F" w:rsidP="007F100F" w:rsidR="007F10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ab/>
      </w:r>
    </w:p>
    <w:p w:rsidRDefault="007F100F" w:rsidP="007F100F" w:rsidR="007F100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Prema odredbi čl. 6 st. 2</w:t>
      </w:r>
      <w:r w:rsidRPr="006C2EF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SZ-a,</w:t>
      </w:r>
      <w:r w:rsidRPr="006C2EFB">
        <w:rPr>
          <w:rFonts w:hAnsi="Times New Roman" w:ascii="Times New Roman"/>
        </w:rPr>
        <w:t xml:space="preserve"> smatrat će se da je dužn</w:t>
      </w:r>
      <w:r>
        <w:rPr>
          <w:rFonts w:hAnsi="Times New Roman" w:ascii="Times New Roman"/>
        </w:rPr>
        <w:t xml:space="preserve">ik nesposoban za plaćanje ako u </w:t>
      </w:r>
      <w:r w:rsidRPr="006C2EFB">
        <w:rPr>
          <w:rFonts w:hAnsi="Times New Roman" w:ascii="Times New Roman"/>
        </w:rPr>
        <w:t>očevidniku redoslijeda osnova za plaćanje ima</w:t>
      </w:r>
      <w:r>
        <w:rPr>
          <w:rFonts w:hAnsi="Times New Roman" w:ascii="Times New Roman"/>
        </w:rPr>
        <w:t xml:space="preserve"> evidentirane neizvršene osnove </w:t>
      </w:r>
      <w:r w:rsidRPr="006C2EFB">
        <w:rPr>
          <w:rFonts w:hAnsi="Times New Roman" w:ascii="Times New Roman"/>
        </w:rPr>
        <w:t>za plaćanje u razdoblju duljem od 60 dana, a koje je trebalo na temelju valjanih osnova za plaćanje, bez daljnjeg pristanka dužnika</w:t>
      </w:r>
      <w:r>
        <w:rPr>
          <w:rFonts w:hAnsi="Times New Roman" w:ascii="Times New Roman"/>
        </w:rPr>
        <w:t>,</w:t>
      </w:r>
      <w:r w:rsidRPr="006C2EFB">
        <w:rPr>
          <w:rFonts w:hAnsi="Times New Roman" w:ascii="Times New Roman"/>
        </w:rPr>
        <w:t xml:space="preserve"> naplatiti s bilo kojeg od</w:t>
      </w:r>
      <w:r>
        <w:rPr>
          <w:rFonts w:hAnsi="Times New Roman" w:ascii="Times New Roman"/>
        </w:rPr>
        <w:t xml:space="preserve"> njegovih računa. Prema stavku 3</w:t>
      </w:r>
      <w:r w:rsidRPr="006C2EFB">
        <w:rPr>
          <w:rFonts w:hAnsi="Times New Roman" w:ascii="Times New Roman"/>
        </w:rPr>
        <w:t xml:space="preserve"> isto</w:t>
      </w:r>
      <w:r>
        <w:rPr>
          <w:rFonts w:hAnsi="Times New Roman" w:ascii="Times New Roman"/>
        </w:rPr>
        <w:t>g članka predmnijeva iz stavka 2</w:t>
      </w:r>
      <w:r w:rsidRPr="006C2EFB">
        <w:rPr>
          <w:rFonts w:hAnsi="Times New Roman" w:ascii="Times New Roman"/>
        </w:rPr>
        <w:t xml:space="preserve"> neće se primijeniti, ako dužnik tijekom prethodnog postupka podmiri sve tražbine koje je trebalo na temelju valjanih osnova za plaćanje naplatiti sa svih </w:t>
      </w:r>
      <w:r w:rsidRPr="006C2EFB">
        <w:rPr>
          <w:rFonts w:hAnsi="Times New Roman" w:ascii="Times New Roman"/>
        </w:rPr>
        <w:lastRenderedPageBreak/>
        <w:t xml:space="preserve">njegovih računa. Podmirenje tražbina dužnik može dokazivati samo javnom ili javno ovjerovljenom ispravom ili potvrdom Financijske agencije. </w:t>
      </w:r>
    </w:p>
    <w:p w:rsidRDefault="007F100F" w:rsidP="007F100F" w:rsidR="007F100F">
      <w:pPr>
        <w:rPr>
          <w:rFonts w:hAnsi="Times New Roman" w:ascii="Times New Roman"/>
        </w:rPr>
      </w:pPr>
    </w:p>
    <w:p w:rsidRDefault="007F100F" w:rsidP="007F100F" w:rsidR="007F100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članku 128 stavku</w:t>
      </w:r>
      <w:r w:rsidRPr="006C2EFB">
        <w:rPr>
          <w:rFonts w:hAnsi="Times New Roman" w:ascii="Times New Roman"/>
        </w:rPr>
        <w:t xml:space="preserve"> 9</w:t>
      </w:r>
      <w:r>
        <w:rPr>
          <w:rFonts w:hAnsi="Times New Roman" w:ascii="Times New Roman"/>
        </w:rPr>
        <w:t>.</w:t>
      </w:r>
      <w:r w:rsidRPr="006C2EF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SZ-a</w:t>
      </w:r>
      <w:r w:rsidRPr="006C2EFB">
        <w:rPr>
          <w:rFonts w:hAnsi="Times New Roman" w:ascii="Times New Roman"/>
        </w:rPr>
        <w:t>, ako se u</w:t>
      </w:r>
      <w:r>
        <w:rPr>
          <w:rFonts w:hAnsi="Times New Roman" w:ascii="Times New Roman"/>
        </w:rPr>
        <w:t xml:space="preserve">tvrdi da je dužnik do završetka </w:t>
      </w:r>
      <w:r w:rsidRPr="006C2EFB">
        <w:rPr>
          <w:rFonts w:hAnsi="Times New Roman" w:ascii="Times New Roman"/>
        </w:rPr>
        <w:t>prethodnog postupka postao sposoban za plaćanje</w:t>
      </w:r>
      <w:r>
        <w:rPr>
          <w:rFonts w:hAnsi="Times New Roman" w:ascii="Times New Roman"/>
        </w:rPr>
        <w:t>,</w:t>
      </w:r>
      <w:r w:rsidRPr="006C2EFB">
        <w:rPr>
          <w:rFonts w:hAnsi="Times New Roman" w:ascii="Times New Roman"/>
        </w:rPr>
        <w:t xml:space="preserve"> postupak će se obustaviti. </w:t>
      </w:r>
    </w:p>
    <w:p w:rsidRDefault="007F100F" w:rsidP="007F100F" w:rsidR="007F100F" w:rsidRPr="006C2EFB">
      <w:pPr>
        <w:ind w:firstLine="708"/>
        <w:rPr>
          <w:rFonts w:hAnsi="Times New Roman" w:ascii="Times New Roman"/>
        </w:rPr>
      </w:pPr>
    </w:p>
    <w:p w:rsidRDefault="007F100F" w:rsidP="007F100F" w:rsidR="007F100F" w:rsidRPr="006C2EF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Budući da</w:t>
      </w:r>
      <w:r w:rsidRPr="006C2EFB">
        <w:rPr>
          <w:rFonts w:hAnsi="Times New Roman" w:ascii="Times New Roman"/>
        </w:rPr>
        <w:t xml:space="preserve"> iz potvrde FINE kojom se dokazuje stečajni r</w:t>
      </w:r>
      <w:r>
        <w:rPr>
          <w:rFonts w:hAnsi="Times New Roman" w:ascii="Times New Roman"/>
        </w:rPr>
        <w:t xml:space="preserve">azlog nesposobnosti za plaćanje </w:t>
      </w:r>
      <w:r w:rsidRPr="006C2EFB">
        <w:rPr>
          <w:rFonts w:hAnsi="Times New Roman" w:ascii="Times New Roman"/>
        </w:rPr>
        <w:t>proizlazi da žiro račun dužnika nije blokiran te da prema</w:t>
      </w:r>
      <w:r>
        <w:rPr>
          <w:rFonts w:hAnsi="Times New Roman" w:ascii="Times New Roman"/>
        </w:rPr>
        <w:t xml:space="preserve"> tome dužnik nije nesposoban za </w:t>
      </w:r>
      <w:r w:rsidRPr="006C2EFB">
        <w:rPr>
          <w:rFonts w:hAnsi="Times New Roman" w:ascii="Times New Roman"/>
        </w:rPr>
        <w:t>plaćanje</w:t>
      </w:r>
      <w:r>
        <w:rPr>
          <w:rFonts w:hAnsi="Times New Roman" w:ascii="Times New Roman"/>
        </w:rPr>
        <w:t>, valjalo je temeljem čl. 128 stavka</w:t>
      </w:r>
      <w:r w:rsidRPr="006C2EFB">
        <w:rPr>
          <w:rFonts w:hAnsi="Times New Roman" w:ascii="Times New Roman"/>
        </w:rPr>
        <w:t xml:space="preserve"> 9 </w:t>
      </w:r>
      <w:r>
        <w:rPr>
          <w:rFonts w:hAnsi="Times New Roman" w:ascii="Times New Roman"/>
        </w:rPr>
        <w:t>SZ-a</w:t>
      </w:r>
      <w:r w:rsidRPr="006C2EFB">
        <w:rPr>
          <w:rFonts w:hAnsi="Times New Roman" w:ascii="Times New Roman"/>
        </w:rPr>
        <w:t xml:space="preserve"> obustaviti postupak i r</w:t>
      </w:r>
      <w:r>
        <w:rPr>
          <w:rFonts w:hAnsi="Times New Roman" w:ascii="Times New Roman"/>
        </w:rPr>
        <w:t xml:space="preserve">iješiti kao u </w:t>
      </w:r>
      <w:r w:rsidRPr="006C2EFB">
        <w:rPr>
          <w:rFonts w:hAnsi="Times New Roman" w:ascii="Times New Roman"/>
        </w:rPr>
        <w:t xml:space="preserve">izreci. </w:t>
      </w:r>
    </w:p>
    <w:p w:rsidRDefault="007F100F" w:rsidP="007F100F" w:rsidR="007F100F" w:rsidRPr="006C2EFB">
      <w:pPr>
        <w:jc w:val="center"/>
        <w:rPr>
          <w:rFonts w:hAnsi="Times New Roman" w:ascii="Times New Roman"/>
        </w:rPr>
      </w:pPr>
    </w:p>
    <w:p w:rsidRDefault="007F100F" w:rsidP="007F100F" w:rsidR="007F100F">
      <w:pPr>
        <w:ind w:firstLine="720" w:left="5040"/>
        <w:jc w:val="center"/>
        <w:rPr>
          <w:rFonts w:hAnsi="Times New Roman" w:ascii="Times New Roman"/>
        </w:rPr>
      </w:pPr>
    </w:p>
    <w:p w:rsidRDefault="007F100F" w:rsidP="0014661F" w:rsidR="007F100F" w:rsidRPr="004453B3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</w:t>
      </w:r>
      <w:r w:rsidRPr="004453B3">
        <w:rPr>
          <w:rFonts w:hAnsi="Times New Roman" w:ascii="Times New Roman"/>
        </w:rPr>
        <w:t>SUDAC:</w:t>
      </w:r>
    </w:p>
    <w:p w:rsidRDefault="007F100F" w:rsidP="0014661F" w:rsidR="007F100F" w:rsidRPr="004453B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  <w:r w:rsidR="0014661F">
        <w:rPr>
          <w:rFonts w:hAnsi="Times New Roman" w:ascii="Times New Roman"/>
        </w:rPr>
        <w:t>, v.r.</w:t>
      </w:r>
    </w:p>
    <w:p w:rsidRDefault="007F100F" w:rsidP="007F100F" w:rsidR="007F100F" w:rsidRPr="004453B3">
      <w:pPr>
        <w:jc w:val="both"/>
        <w:rPr>
          <w:rFonts w:hAnsi="Times New Roman" w:ascii="Times New Roman"/>
        </w:rPr>
      </w:pPr>
    </w:p>
    <w:p w:rsidRDefault="007F100F" w:rsidP="007F100F" w:rsidR="007F100F" w:rsidRPr="009A15E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UPUTA O PRAVNOM LIJEKU: </w:t>
      </w:r>
    </w:p>
    <w:p w:rsidRDefault="007F100F" w:rsidP="007F100F" w:rsidR="007F100F">
      <w:pPr>
        <w:rPr>
          <w:rFonts w:hAnsi="Times New Roman" w:ascii="Times New Roman"/>
        </w:rPr>
      </w:pPr>
      <w:r w:rsidRPr="009A15E0">
        <w:rPr>
          <w:rFonts w:hAnsi="Times New Roman" w:ascii="Times New Roman"/>
        </w:rPr>
        <w:t xml:space="preserve">Protiv ovog rješenja dopuštena je  žalba Visokom trgovačkom sudu RH, a koja se podnosi u roku od 8 dana ovome sudu u 3 primjerka.  </w:t>
      </w:r>
    </w:p>
    <w:p w:rsidRDefault="0014661F" w:rsidP="007F100F" w:rsidR="0014661F">
      <w:pPr>
        <w:rPr>
          <w:rFonts w:hAnsi="Times New Roman" w:ascii="Times New Roman"/>
        </w:rPr>
      </w:pPr>
    </w:p>
    <w:p w:rsidRDefault="0014661F" w:rsidP="0014661F" w:rsidR="0014661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B00224" w:rsidP="0014661F" w:rsidR="0014661F" w:rsidRPr="009A15E0">
      <w:pPr>
        <w:jc w:val="right"/>
        <w:rPr>
          <w:rFonts w:hAnsi="Times New Roman" w:ascii="Times New Roman"/>
        </w:rPr>
      </w:pPr>
      <w:r w:rsidRPr="00B00224">
        <w:rPr>
          <w:rFonts w:hAnsi="Times New Roman" w:ascii="Times New Roman"/>
        </w:rPr>
        <w:t>Zlatka Plivelić</w:t>
      </w:r>
      <w:r w:rsidR="0014661F">
        <w:rPr>
          <w:rFonts w:hAnsi="Times New Roman" w:ascii="Times New Roman"/>
        </w:rPr>
        <w:t xml:space="preserve"> </w:t>
      </w:r>
    </w:p>
    <w:p w:rsidRDefault="007F100F" w:rsidP="007F100F" w:rsidR="007F100F">
      <w:pPr>
        <w:rPr>
          <w:rFonts w:hAnsi="Times New Roman" w:ascii="Times New Roman"/>
        </w:rPr>
      </w:pPr>
    </w:p>
    <w:p w:rsidRDefault="00A4056A" w:rsidP="006D74CA" w:rsidR="00A4056A">
      <w:pPr>
        <w:rPr>
          <w:rFonts w:hAnsi="Times New Roman" w:ascii="Times New Roman"/>
        </w:rPr>
      </w:pPr>
    </w:p>
    <w:p w:rsidRDefault="007F100F" w:rsidP="00C81C03" w:rsidR="008323F0">
      <w:pPr>
        <w:tabs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10:30 </w:t>
      </w:r>
      <w:r w:rsidR="00F67797" w:rsidRPr="00851FA9">
        <w:rPr>
          <w:rFonts w:hAnsi="Times New Roman" w:ascii="Times New Roman"/>
        </w:rPr>
        <w:t>sati</w:t>
      </w:r>
      <w:r w:rsidR="000E2DF1">
        <w:rPr>
          <w:rFonts w:hAnsi="Times New Roman" w:ascii="Times New Roman"/>
        </w:rPr>
        <w:t>.</w:t>
      </w:r>
      <w:r w:rsidR="00513255">
        <w:rPr>
          <w:rFonts w:hAnsi="Times New Roman" w:ascii="Times New Roman"/>
        </w:rPr>
        <w:t xml:space="preserve"> </w:t>
      </w:r>
      <w:r w:rsidR="00A538BE">
        <w:rPr>
          <w:rFonts w:hAnsi="Times New Roman" w:ascii="Times New Roman"/>
        </w:rPr>
        <w:t xml:space="preserve"> </w:t>
      </w:r>
      <w:r w:rsidR="00C81C03">
        <w:rPr>
          <w:rFonts w:hAnsi="Times New Roman" w:ascii="Times New Roman"/>
        </w:rPr>
        <w:tab/>
        <w:t>Osoba ovl.za zastupanje</w:t>
      </w:r>
    </w:p>
    <w:p w:rsidRDefault="00C81C03" w:rsidP="00C81C03" w:rsidR="00C81C03">
      <w:pPr>
        <w:tabs>
          <w:tab w:pos="9070" w:val="right"/>
        </w:tabs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dužnika:</w:t>
      </w:r>
    </w:p>
    <w:p w:rsidRDefault="00513255" w:rsidP="00FF6287" w:rsidR="00513255">
      <w:pPr>
        <w:jc w:val="center"/>
        <w:rPr>
          <w:rFonts w:hAnsi="Times New Roman" w:ascii="Times New Roman"/>
        </w:rPr>
      </w:pPr>
    </w:p>
    <w:p w:rsidRDefault="001A5097" w:rsidP="00FF6287" w:rsidR="00314E6B">
      <w:pPr>
        <w:jc w:val="center"/>
        <w:rPr>
          <w:rFonts w:hAnsi="Times New Roman" w:ascii="Times New Roman"/>
        </w:rPr>
      </w:pPr>
      <w:r w:rsidRPr="00851FA9">
        <w:rPr>
          <w:rFonts w:hAnsi="Times New Roman" w:ascii="Times New Roman"/>
        </w:rPr>
        <w:t>Stečajni sudac:</w:t>
      </w:r>
      <w:r w:rsidR="00AF00BA">
        <w:rPr>
          <w:rFonts w:hAnsi="Times New Roman" w:ascii="Times New Roman"/>
        </w:rPr>
        <w:t xml:space="preserve"> </w:t>
      </w:r>
      <w:r w:rsidR="00D86E4A">
        <w:rPr>
          <w:rFonts w:hAnsi="Times New Roman" w:ascii="Times New Roman"/>
        </w:rPr>
        <w:t xml:space="preserve">                      </w:t>
      </w:r>
    </w:p>
    <w:p w:rsidRDefault="00AF00BA" w:rsidP="00FF6287" w:rsidR="00FF628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Vesna Sremac Šoštar</w:t>
      </w:r>
    </w:p>
    <w:p w:rsidRDefault="001A5097" w:rsidP="00FF6287" w:rsidR="001A5097" w:rsidRPr="00851FA9">
      <w:pPr>
        <w:rPr>
          <w:rFonts w:hAnsi="Times New Roman" w:ascii="Times New Roman"/>
        </w:rPr>
      </w:pPr>
    </w:p>
    <w:p w:rsidRDefault="00C82E55" w:rsidP="00C82E55" w:rsidR="00314E6B">
      <w:pPr>
        <w:jc w:val="center"/>
        <w:rPr>
          <w:rFonts w:hAnsi="Times New Roman" w:ascii="Times New Roman"/>
        </w:rPr>
      </w:pPr>
      <w:r w:rsidRPr="00851FA9">
        <w:rPr>
          <w:rFonts w:hAnsi="Times New Roman" w:ascii="Times New Roman"/>
        </w:rPr>
        <w:t xml:space="preserve">Zapisničar: </w:t>
      </w:r>
    </w:p>
    <w:p w:rsidRDefault="008323F0" w:rsidP="009159B7" w:rsidR="00DD2873" w:rsidRPr="00851FA9">
      <w:pPr>
        <w:jc w:val="center"/>
        <w:rPr>
          <w:rFonts w:hAnsi="Times New Roman" w:ascii="Times New Roman"/>
          <w:b/>
        </w:rPr>
      </w:pPr>
      <w:r w:rsidRPr="008323F0">
        <w:rPr>
          <w:rFonts w:hAnsi="Times New Roman" w:ascii="Times New Roman"/>
        </w:rPr>
        <w:t>Zlatka Plivelić</w:t>
      </w:r>
    </w:p>
    <w:sectPr w:rsidSect="005763F2" w:rsidR="00DD2873" w:rsidRPr="00851FA9">
      <w:headerReference w:type="even" r:id="rId10"/>
      <w:headerReference w:type="default" r:id="rId11"/>
      <w:pgSz w:code="9" w:h="16838" w:w="11906"/>
      <w:pgMar w:gutter="0" w:footer="709" w:header="709" w:left="1418" w:bottom="1077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C8" w:rsidR="008813C8">
      <w:r>
        <w:separator/>
      </w:r>
    </w:p>
  </w:endnote>
  <w:endnote w:id="0" w:type="continuationSeparator">
    <w:p w:rsidRDefault="008813C8" w:rsidR="00881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C8" w:rsidR="008813C8">
      <w:r>
        <w:separator/>
      </w:r>
    </w:p>
  </w:footnote>
  <w:footnote w:id="0" w:type="continuationSeparator">
    <w:p w:rsidRDefault="008813C8" w:rsidR="008813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3E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7F100F">
      <w:rPr>
        <w:rFonts w:hAnsi="Times New Roman" w:ascii="Times New Roman"/>
      </w:rPr>
      <w:t>3679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729"/>
    <w:rsid w:val="00035E40"/>
    <w:rsid w:val="00043F60"/>
    <w:rsid w:val="000509EE"/>
    <w:rsid w:val="00050CD0"/>
    <w:rsid w:val="00061E45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A026C"/>
    <w:rsid w:val="000A176A"/>
    <w:rsid w:val="000A59C8"/>
    <w:rsid w:val="000A6CB6"/>
    <w:rsid w:val="000B2C17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3FDA"/>
    <w:rsid w:val="001055FA"/>
    <w:rsid w:val="00112F28"/>
    <w:rsid w:val="001137BC"/>
    <w:rsid w:val="00114EC0"/>
    <w:rsid w:val="00116921"/>
    <w:rsid w:val="001175E2"/>
    <w:rsid w:val="00117924"/>
    <w:rsid w:val="00123CDC"/>
    <w:rsid w:val="00126D56"/>
    <w:rsid w:val="00127874"/>
    <w:rsid w:val="00127887"/>
    <w:rsid w:val="001331E6"/>
    <w:rsid w:val="0013413A"/>
    <w:rsid w:val="0013416A"/>
    <w:rsid w:val="00142DB1"/>
    <w:rsid w:val="00143F5C"/>
    <w:rsid w:val="0014661F"/>
    <w:rsid w:val="001472B1"/>
    <w:rsid w:val="0015443A"/>
    <w:rsid w:val="00155FE2"/>
    <w:rsid w:val="0015685A"/>
    <w:rsid w:val="00161C8E"/>
    <w:rsid w:val="00170991"/>
    <w:rsid w:val="00175A3C"/>
    <w:rsid w:val="001839FD"/>
    <w:rsid w:val="00184DAC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5646"/>
    <w:rsid w:val="001D6369"/>
    <w:rsid w:val="001F1D35"/>
    <w:rsid w:val="002039A7"/>
    <w:rsid w:val="00204DC1"/>
    <w:rsid w:val="0020533C"/>
    <w:rsid w:val="002167FC"/>
    <w:rsid w:val="002216D5"/>
    <w:rsid w:val="00222EAE"/>
    <w:rsid w:val="002269CA"/>
    <w:rsid w:val="002301E9"/>
    <w:rsid w:val="00230A47"/>
    <w:rsid w:val="00230EEC"/>
    <w:rsid w:val="002327B7"/>
    <w:rsid w:val="002330A5"/>
    <w:rsid w:val="00242526"/>
    <w:rsid w:val="0024292F"/>
    <w:rsid w:val="00244265"/>
    <w:rsid w:val="00244285"/>
    <w:rsid w:val="002442FB"/>
    <w:rsid w:val="002452FC"/>
    <w:rsid w:val="00256019"/>
    <w:rsid w:val="00265B36"/>
    <w:rsid w:val="0027091F"/>
    <w:rsid w:val="002743BA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FB3"/>
    <w:rsid w:val="002F2732"/>
    <w:rsid w:val="00302D03"/>
    <w:rsid w:val="00304278"/>
    <w:rsid w:val="00314E6B"/>
    <w:rsid w:val="00316310"/>
    <w:rsid w:val="0032188B"/>
    <w:rsid w:val="0032659B"/>
    <w:rsid w:val="003265DE"/>
    <w:rsid w:val="00337775"/>
    <w:rsid w:val="00341432"/>
    <w:rsid w:val="00350070"/>
    <w:rsid w:val="00352947"/>
    <w:rsid w:val="00360A37"/>
    <w:rsid w:val="00363BBB"/>
    <w:rsid w:val="003642C7"/>
    <w:rsid w:val="003656D1"/>
    <w:rsid w:val="00367006"/>
    <w:rsid w:val="00371E5F"/>
    <w:rsid w:val="00381259"/>
    <w:rsid w:val="003842F1"/>
    <w:rsid w:val="003864E2"/>
    <w:rsid w:val="00396274"/>
    <w:rsid w:val="003A3330"/>
    <w:rsid w:val="003A56CA"/>
    <w:rsid w:val="003A63A8"/>
    <w:rsid w:val="003B133F"/>
    <w:rsid w:val="003B2B7D"/>
    <w:rsid w:val="003B3DDE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5BE0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40858"/>
    <w:rsid w:val="00442610"/>
    <w:rsid w:val="004467D1"/>
    <w:rsid w:val="00451EBE"/>
    <w:rsid w:val="0045513D"/>
    <w:rsid w:val="00455C18"/>
    <w:rsid w:val="00456120"/>
    <w:rsid w:val="00457635"/>
    <w:rsid w:val="00463FD7"/>
    <w:rsid w:val="00464EC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4F6AA4"/>
    <w:rsid w:val="005014CD"/>
    <w:rsid w:val="00503B74"/>
    <w:rsid w:val="00504EB4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7D17"/>
    <w:rsid w:val="00550614"/>
    <w:rsid w:val="00550B89"/>
    <w:rsid w:val="005527EA"/>
    <w:rsid w:val="0055558D"/>
    <w:rsid w:val="00556B00"/>
    <w:rsid w:val="005604AC"/>
    <w:rsid w:val="0056135B"/>
    <w:rsid w:val="00561BD2"/>
    <w:rsid w:val="00561C8A"/>
    <w:rsid w:val="00566865"/>
    <w:rsid w:val="005711C0"/>
    <w:rsid w:val="00572A49"/>
    <w:rsid w:val="005763F2"/>
    <w:rsid w:val="00581015"/>
    <w:rsid w:val="00582C02"/>
    <w:rsid w:val="00584708"/>
    <w:rsid w:val="0059535A"/>
    <w:rsid w:val="00596053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2F5E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354CD"/>
    <w:rsid w:val="00647F1F"/>
    <w:rsid w:val="00652DB5"/>
    <w:rsid w:val="006616E3"/>
    <w:rsid w:val="00661BA2"/>
    <w:rsid w:val="0068033B"/>
    <w:rsid w:val="00686E01"/>
    <w:rsid w:val="00690DE4"/>
    <w:rsid w:val="00691744"/>
    <w:rsid w:val="006A5B84"/>
    <w:rsid w:val="006A5EA5"/>
    <w:rsid w:val="006A76F0"/>
    <w:rsid w:val="006A7AED"/>
    <w:rsid w:val="006B22B5"/>
    <w:rsid w:val="006B2BB7"/>
    <w:rsid w:val="006B3061"/>
    <w:rsid w:val="006B6834"/>
    <w:rsid w:val="006D74CA"/>
    <w:rsid w:val="006D7F6A"/>
    <w:rsid w:val="006F11E0"/>
    <w:rsid w:val="006F1DFA"/>
    <w:rsid w:val="006F64F8"/>
    <w:rsid w:val="006F650F"/>
    <w:rsid w:val="006F70FD"/>
    <w:rsid w:val="00702E5A"/>
    <w:rsid w:val="00706A58"/>
    <w:rsid w:val="007076D9"/>
    <w:rsid w:val="00716F56"/>
    <w:rsid w:val="00724448"/>
    <w:rsid w:val="00726AEC"/>
    <w:rsid w:val="007345BD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48D7"/>
    <w:rsid w:val="007751D7"/>
    <w:rsid w:val="00777BC6"/>
    <w:rsid w:val="00790E31"/>
    <w:rsid w:val="00790E34"/>
    <w:rsid w:val="0079418D"/>
    <w:rsid w:val="0079456E"/>
    <w:rsid w:val="007A4F97"/>
    <w:rsid w:val="007B19B8"/>
    <w:rsid w:val="007B3664"/>
    <w:rsid w:val="007B6E9F"/>
    <w:rsid w:val="007B7D08"/>
    <w:rsid w:val="007C6F5D"/>
    <w:rsid w:val="007D0C3C"/>
    <w:rsid w:val="007E0657"/>
    <w:rsid w:val="007E1291"/>
    <w:rsid w:val="007E1F4E"/>
    <w:rsid w:val="007E38AC"/>
    <w:rsid w:val="007E40AD"/>
    <w:rsid w:val="007E7876"/>
    <w:rsid w:val="007F100F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6B14"/>
    <w:rsid w:val="008323F0"/>
    <w:rsid w:val="008368D3"/>
    <w:rsid w:val="00836DF2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3AEA"/>
    <w:rsid w:val="00875D1F"/>
    <w:rsid w:val="00876712"/>
    <w:rsid w:val="008813C8"/>
    <w:rsid w:val="00882E79"/>
    <w:rsid w:val="00886B02"/>
    <w:rsid w:val="00896E9B"/>
    <w:rsid w:val="008A2193"/>
    <w:rsid w:val="008B5334"/>
    <w:rsid w:val="008C3EA8"/>
    <w:rsid w:val="008C41DB"/>
    <w:rsid w:val="008D0B4A"/>
    <w:rsid w:val="008D5227"/>
    <w:rsid w:val="008D653E"/>
    <w:rsid w:val="008D7217"/>
    <w:rsid w:val="008E7DAD"/>
    <w:rsid w:val="008F4FBD"/>
    <w:rsid w:val="008F5C56"/>
    <w:rsid w:val="008F6536"/>
    <w:rsid w:val="008F7494"/>
    <w:rsid w:val="00901265"/>
    <w:rsid w:val="00902BC6"/>
    <w:rsid w:val="00902C92"/>
    <w:rsid w:val="00906D2F"/>
    <w:rsid w:val="009073A2"/>
    <w:rsid w:val="00914F44"/>
    <w:rsid w:val="009159B7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66B61"/>
    <w:rsid w:val="00973F00"/>
    <w:rsid w:val="0099111D"/>
    <w:rsid w:val="0099174F"/>
    <w:rsid w:val="009918D6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62EF"/>
    <w:rsid w:val="009F2AF2"/>
    <w:rsid w:val="009F2CE1"/>
    <w:rsid w:val="009F6127"/>
    <w:rsid w:val="00A00404"/>
    <w:rsid w:val="00A02FA0"/>
    <w:rsid w:val="00A054DB"/>
    <w:rsid w:val="00A25BF3"/>
    <w:rsid w:val="00A276A6"/>
    <w:rsid w:val="00A31159"/>
    <w:rsid w:val="00A4056A"/>
    <w:rsid w:val="00A46C2B"/>
    <w:rsid w:val="00A46E90"/>
    <w:rsid w:val="00A538BE"/>
    <w:rsid w:val="00A53B24"/>
    <w:rsid w:val="00A60954"/>
    <w:rsid w:val="00A611EE"/>
    <w:rsid w:val="00A65312"/>
    <w:rsid w:val="00A664A8"/>
    <w:rsid w:val="00A7496F"/>
    <w:rsid w:val="00A7648A"/>
    <w:rsid w:val="00A764AC"/>
    <w:rsid w:val="00A8217C"/>
    <w:rsid w:val="00A8287F"/>
    <w:rsid w:val="00A833E2"/>
    <w:rsid w:val="00A90197"/>
    <w:rsid w:val="00A912CD"/>
    <w:rsid w:val="00A91A78"/>
    <w:rsid w:val="00A9382A"/>
    <w:rsid w:val="00A94D9B"/>
    <w:rsid w:val="00A96DE2"/>
    <w:rsid w:val="00AB0C43"/>
    <w:rsid w:val="00AB3C01"/>
    <w:rsid w:val="00AB7306"/>
    <w:rsid w:val="00AC151A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0224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51DE1"/>
    <w:rsid w:val="00B53382"/>
    <w:rsid w:val="00B66130"/>
    <w:rsid w:val="00B66B98"/>
    <w:rsid w:val="00B74D6D"/>
    <w:rsid w:val="00B81753"/>
    <w:rsid w:val="00B842A3"/>
    <w:rsid w:val="00B96B9C"/>
    <w:rsid w:val="00B97AF5"/>
    <w:rsid w:val="00BA57DA"/>
    <w:rsid w:val="00BA5D4F"/>
    <w:rsid w:val="00BA6F69"/>
    <w:rsid w:val="00BA7BF6"/>
    <w:rsid w:val="00BB3D57"/>
    <w:rsid w:val="00BB43A3"/>
    <w:rsid w:val="00BB6C92"/>
    <w:rsid w:val="00BB6F99"/>
    <w:rsid w:val="00BC2463"/>
    <w:rsid w:val="00BC3AB6"/>
    <w:rsid w:val="00BC466B"/>
    <w:rsid w:val="00BC53D9"/>
    <w:rsid w:val="00BD1A14"/>
    <w:rsid w:val="00BD30F0"/>
    <w:rsid w:val="00BD657A"/>
    <w:rsid w:val="00BE03FA"/>
    <w:rsid w:val="00BE0D07"/>
    <w:rsid w:val="00BE1F8B"/>
    <w:rsid w:val="00BE430C"/>
    <w:rsid w:val="00BF171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7D08"/>
    <w:rsid w:val="00C51DE0"/>
    <w:rsid w:val="00C55FDB"/>
    <w:rsid w:val="00C616FE"/>
    <w:rsid w:val="00C619E3"/>
    <w:rsid w:val="00C713B3"/>
    <w:rsid w:val="00C81C03"/>
    <w:rsid w:val="00C82E55"/>
    <w:rsid w:val="00C832AF"/>
    <w:rsid w:val="00C84A31"/>
    <w:rsid w:val="00C85079"/>
    <w:rsid w:val="00C905EE"/>
    <w:rsid w:val="00C95BFD"/>
    <w:rsid w:val="00CA1D8E"/>
    <w:rsid w:val="00CA5DC0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428B"/>
    <w:rsid w:val="00CE7173"/>
    <w:rsid w:val="00CF2791"/>
    <w:rsid w:val="00D00D88"/>
    <w:rsid w:val="00D1392B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513D1"/>
    <w:rsid w:val="00D54761"/>
    <w:rsid w:val="00D61472"/>
    <w:rsid w:val="00D61BCC"/>
    <w:rsid w:val="00D62DE5"/>
    <w:rsid w:val="00D72E7D"/>
    <w:rsid w:val="00D74A67"/>
    <w:rsid w:val="00D76F05"/>
    <w:rsid w:val="00D80D2E"/>
    <w:rsid w:val="00D86E4A"/>
    <w:rsid w:val="00D86EE2"/>
    <w:rsid w:val="00DA46A5"/>
    <w:rsid w:val="00DA4C7B"/>
    <w:rsid w:val="00DA7D38"/>
    <w:rsid w:val="00DB6291"/>
    <w:rsid w:val="00DC3930"/>
    <w:rsid w:val="00DD1222"/>
    <w:rsid w:val="00DD2873"/>
    <w:rsid w:val="00DD3B3B"/>
    <w:rsid w:val="00DD5922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26ACC"/>
    <w:rsid w:val="00E3187A"/>
    <w:rsid w:val="00E326CC"/>
    <w:rsid w:val="00E4462A"/>
    <w:rsid w:val="00E463CB"/>
    <w:rsid w:val="00E54A4E"/>
    <w:rsid w:val="00E61EFE"/>
    <w:rsid w:val="00E65A5D"/>
    <w:rsid w:val="00E65F30"/>
    <w:rsid w:val="00E75534"/>
    <w:rsid w:val="00E77195"/>
    <w:rsid w:val="00E77E77"/>
    <w:rsid w:val="00E8378C"/>
    <w:rsid w:val="00E910BD"/>
    <w:rsid w:val="00E95E8A"/>
    <w:rsid w:val="00EA2461"/>
    <w:rsid w:val="00EA5889"/>
    <w:rsid w:val="00EA6702"/>
    <w:rsid w:val="00EC1921"/>
    <w:rsid w:val="00EC1E5A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10E1"/>
    <w:rsid w:val="00F22A75"/>
    <w:rsid w:val="00F2440B"/>
    <w:rsid w:val="00F32977"/>
    <w:rsid w:val="00F32A62"/>
    <w:rsid w:val="00F3308B"/>
    <w:rsid w:val="00F35CD4"/>
    <w:rsid w:val="00F36393"/>
    <w:rsid w:val="00F36BB6"/>
    <w:rsid w:val="00F37690"/>
    <w:rsid w:val="00F408DA"/>
    <w:rsid w:val="00F50715"/>
    <w:rsid w:val="00F567CC"/>
    <w:rsid w:val="00F62C3A"/>
    <w:rsid w:val="00F63E73"/>
    <w:rsid w:val="00F67147"/>
    <w:rsid w:val="00F67797"/>
    <w:rsid w:val="00F761B8"/>
    <w:rsid w:val="00F846F5"/>
    <w:rsid w:val="00F86F97"/>
    <w:rsid w:val="00F922CA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1D93"/>
    <w:rsid w:val="00FF6287"/>
    <w:rsid w:val="00FF62E2"/>
    <w:rsid w:val="00FF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3679</izvorni_sadrzaj>
    <derivirana_varijabla naziv="DomainObject.Predmet.Broj_1">3679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St-3679/2016</izvorni_sadrzaj>
    <derivirana_varijabla naziv="DomainObject.Predmet.OznakaBroj_1">St-3679/2016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CICO KOP d.o.o. zastupanog po punomoćniku TEA KATUŠIĆ PUŽEK</izvorni_sadrzaj>
    <derivirana_varijabla naziv="DomainObject.Predmet.ProtustrankaFormated_1">  CICO KOP d.o.o. zastupanog po punomoćniku TEA KATUŠIĆ PUŽEK</derivirana_varijabla>
  </DomainObject.Predmet.ProtustrankaFormated>
  <DomainObject.Predmet.ProtustrankaFormatedOIB>
    <izvorni_sadrzaj>  CICO KOP d.o.o., OIB 82524510183 zastupanog po punomoćniku TEA KATUŠIĆ PUŽEK</izvorni_sadrzaj>
    <derivirana_varijabla naziv="DomainObject.Predmet.ProtustrankaFormatedOIB_1">  CICO KOP d.o.o., OIB 82524510183 zastupanog po punomoćniku TEA KATUŠIĆ PUŽEK</derivirana_varijabla>
  </DomainObject.Predmet.ProtustrankaFormatedOIB>
  <DomainObject.Predmet.ProtustrankaFormatedWithAdress>
    <izvorni_sadrzaj> CICO KOP d.o.o., Zagrebačka 77, 10370 Velika Ostrna zastupanog po punomoćniku TEA KATUŠIĆ PUŽEK</izvorni_sadrzaj>
    <derivirana_varijabla naziv="DomainObject.Predmet.ProtustrankaFormatedWithAdress_1"> CICO KOP d.o.o., Zagrebačka 77, 10370 Velika Ostrna zastupanog po punomoćniku TEA KATUŠIĆ PUŽEK</derivirana_varijabla>
  </DomainObject.Predmet.ProtustrankaFormatedWithAdress>
  <DomainObject.Predmet.ProtustrankaFormatedWithAdressOIB>
    <izvorni_sadrzaj> CICO KOP d.o.o., OIB 82524510183, Zagrebačka 77, 10370 Velika Ostrna zastupanog po punomoćniku TEA KATUŠIĆ PUŽEK</izvorni_sadrzaj>
    <derivirana_varijabla naziv="DomainObject.Predmet.ProtustrankaFormatedWithAdressOIB_1"> CICO KOP d.o.o., OIB 82524510183, Zagrebačka 77, 10370 Velika Ostrna zastupanog po punomoćniku TEA KATUŠIĆ PUŽEK</derivirana_varijabla>
  </DomainObject.Predmet.ProtustrankaFormatedWithAdressOIB>
  <DomainObject.Predmet.ProtustrankaWithAdress>
    <izvorni_sadrzaj>CICO KOP d.o.o. Zagrebačka 77, 10370 Velika Ostrna</izvorni_sadrzaj>
    <derivirana_varijabla naziv="DomainObject.Predmet.ProtustrankaWithAdress_1">CICO KOP d.o.o. Zagrebačka 77, 10370 Velika Ostrna</derivirana_varijabla>
  </DomainObject.Predmet.ProtustrankaWithAdress>
  <DomainObject.Predmet.ProtustrankaWithAdressOIB>
    <izvorni_sadrzaj>CICO KOP d.o.o., OIB 82524510183, Zagrebačka 77, 10370 Velika Ostrna</izvorni_sadrzaj>
    <derivirana_varijabla naziv="DomainObject.Predmet.ProtustrankaWithAdressOIB_1">CICO KOP d.o.o., OIB 82524510183, Zagrebačka 77, 10370 Velika Ostrna</derivirana_varijabla>
  </DomainObject.Predmet.ProtustrankaWithAdressOIB>
  <DomainObject.Predmet.ProtustrankaNazivFormated>
    <izvorni_sadrzaj>CICO KOP d.o.o.</izvorni_sadrzaj>
    <derivirana_varijabla naziv="DomainObject.Predmet.ProtustrankaNazivFormated_1">CICO KOP d.o.o.</derivirana_varijabla>
  </DomainObject.Predmet.ProtustrankaNazivFormated>
  <DomainObject.Predmet.ProtustrankaNazivFormatedOIB>
    <izvorni_sadrzaj>CICO KOP d.o.o., OIB 82524510183</izvorni_sadrzaj>
    <derivirana_varijabla naziv="DomainObject.Predmet.ProtustrankaNazivFormatedOIB_1">CICO KOP d.o.o., OIB 82524510183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CICO KOP d.o.o. zastupanog po punomoćniku TEA KATUŠIĆ PUŽEK</item>
    </izvorni_sadrzaj>
    <derivirana_varijabla naziv="DomainObject.Predmet.ProtuStrankaListFormated_1">
      <item>CICO KOP d.o.o. zastupanog po punomoćniku TEA KATUŠIĆ PUŽEK</item>
    </derivirana_varijabla>
  </DomainObject.Predmet.ProtuStrankaListFormated>
  <DomainObject.Predmet.ProtuStrankaListFormatedOIB>
    <izvorni_sadrzaj>
      <item>CICO KOP d.o.o., OIB 82524510183 zastupanog po punomoćniku TEA KATUŠIĆ PUŽEK</item>
    </izvorni_sadrzaj>
    <derivirana_varijabla naziv="DomainObject.Predmet.ProtuStrankaListFormatedOIB_1">
      <item>CICO KOP d.o.o., OIB 82524510183 zastupanog po punomoćniku TEA KATUŠIĆ PUŽEK</item>
    </derivirana_varijabla>
  </DomainObject.Predmet.ProtuStrankaListFormatedOIB>
  <DomainObject.Predmet.ProtuStrankaListFormatedWithAdress>
    <izvorni_sadrzaj>
      <item>CICO KOP d.o.o., Zagrebačka 77, 10370 Velika Ostrna zastupanog po punomoćniku TEA KATUŠIĆ PUŽEK</item>
    </izvorni_sadrzaj>
    <derivirana_varijabla naziv="DomainObject.Predmet.ProtuStrankaListFormatedWithAdress_1">
      <item>CICO KOP d.o.o., Zagrebačka 77, 10370 Velika Ostrna zastupanog po punomoćniku TEA KATUŠIĆ PUŽEK</item>
    </derivirana_varijabla>
  </DomainObject.Predmet.ProtuStrankaListFormatedWithAdress>
  <DomainObject.Predmet.ProtuStrankaListFormatedWithAdressOIB>
    <izvorni_sadrzaj>
      <item>CICO KOP d.o.o., OIB 82524510183, Zagrebačka 77, 10370 Velika Ostrna zastupanog po punomoćniku TEA KATUŠIĆ PUŽEK</item>
    </izvorni_sadrzaj>
    <derivirana_varijabla naziv="DomainObject.Predmet.ProtuStrankaListFormatedWithAdressOIB_1">
      <item>CICO KOP d.o.o., OIB 82524510183, Zagrebačka 77, 10370 Velika Ostrna zastupanog po punomoćniku TEA KATUŠIĆ PUŽEK</item>
    </derivirana_varijabla>
  </DomainObject.Predmet.ProtuStrankaListFormatedWithAdressOIB>
  <DomainObject.Predmet.ProtuStrankaListNazivFormated>
    <izvorni_sadrzaj>
      <item>CICO KOP d.o.o.</item>
    </izvorni_sadrzaj>
    <derivirana_varijabla naziv="DomainObject.Predmet.ProtuStrankaListNazivFormated_1">
      <item>CICO KOP d.o.o.</item>
    </derivirana_varijabla>
  </DomainObject.Predmet.ProtuStrankaListNazivFormated>
  <DomainObject.Predmet.ProtuStrankaListNazivFormatedOIB>
    <izvorni_sadrzaj>
      <item>CICO KOP d.o.o., OIB 82524510183</item>
    </izvorni_sadrzaj>
    <derivirana_varijabla naziv="DomainObject.Predmet.ProtuStrankaListNazivFormatedOIB_1">
      <item>CICO KOP d.o.o., OIB 82524510183</item>
    </derivirana_varijabla>
  </DomainObject.Predmet.ProtuStrankaListNazivFormatedOIB>
  <DomainObject.Predmet.OstaliListFormated>
    <izvorni_sadrzaj>
      <item>TEA KATUŠIĆ PUŽEK punomoćnik sudionika u postupku CICO KOP d.o.o.</item>
    </izvorni_sadrzaj>
    <derivirana_varijabla naziv="DomainObject.Predmet.OstaliListFormated_1">
      <item>TEA KATUŠIĆ PUŽEK punomoćnik sudionika u postupku CICO KOP d.o.o.</item>
    </derivirana_varijabla>
  </DomainObject.Predmet.OstaliListFormated>
  <DomainObject.Predmet.OstaliListFormatedOIB>
    <izvorni_sadrzaj>
      <item>TEA KATUŠIĆ PUŽEK, OIB 22299156422 punomoćnik sudionika u postupku CICO KOP d.o.o.</item>
    </izvorni_sadrzaj>
    <derivirana_varijabla naziv="DomainObject.Predmet.OstaliListFormatedOIB_1">
      <item>TEA KATUŠIĆ PUŽEK, OIB 22299156422 punomoćnik sudionika u postupku CICO KOP d.o.o.</item>
    </derivirana_varijabla>
  </DomainObject.Predmet.OstaliListFormatedOIB>
  <DomainObject.Predmet.OstaliListFormatedWithAdress>
    <izvorni_sadrzaj>
      <item>TEA KATUŠIĆ PUŽEK, Zagrebačka 66, 10370 Leprovica punomoćnik sudionika u postupku CICO KOP d.o.o.</item>
    </izvorni_sadrzaj>
    <derivirana_varijabla naziv="DomainObject.Predmet.OstaliListFormatedWithAdress_1">
      <item>TEA KATUŠIĆ PUŽEK, Zagrebačka 66, 10370 Leprovica punomoćnik sudionika u postupku CICO KOP d.o.o.</item>
    </derivirana_varijabla>
  </DomainObject.Predmet.OstaliListFormatedWithAdress>
  <DomainObject.Predmet.OstaliListFormatedWithAdressOIB>
    <izvorni_sadrzaj>
      <item>TEA KATUŠIĆ PUŽEK, OIB 22299156422, Zagrebačka 66, 10370 Leprovica punomoćnik sudionika u postupku CICO KOP d.o.o.</item>
    </izvorni_sadrzaj>
    <derivirana_varijabla naziv="DomainObject.Predmet.OstaliListFormatedWithAdressOIB_1">
      <item>TEA KATUŠIĆ PUŽEK, OIB 22299156422, Zagrebačka 66, 10370 Leprovica punomoćnik sudionika u postupku CICO KOP d.o.o.</item>
    </derivirana_varijabla>
  </DomainObject.Predmet.OstaliListFormatedWithAdressOIB>
  <DomainObject.Predmet.OstaliListNazivFormated>
    <izvorni_sadrzaj>
      <item>TEA KATUŠIĆ PUŽEK</item>
    </izvorni_sadrzaj>
    <derivirana_varijabla naziv="DomainObject.Predmet.OstaliListNazivFormated_1">
      <item>TEA KATUŠIĆ PUŽEK</item>
    </derivirana_varijabla>
  </DomainObject.Predmet.OstaliListNazivFormated>
  <DomainObject.Predmet.OstaliListNazivFormatedOIB>
    <izvorni_sadrzaj>
      <item>TEA KATUŠIĆ PUŽEK, OIB 22299156422</item>
    </izvorni_sadrzaj>
    <derivirana_varijabla naziv="DomainObject.Predmet.OstaliListNazivFormatedOIB_1">
      <item>TEA KATUŠIĆ PUŽEK, OIB 22299156422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CICO KOP d.o.o.</izvorni_sadrzaj>
    <derivirana_varijabla naziv="DomainObject.Predmet.ProtustrankaIDrugi_1">CICO KOP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CICO KOP d.o.o., OIB 82524510183, Zagrebačka 77, 10370 Velika Ostrna</izvorni_sadrzaj>
    <derivirana_varijabla naziv="DomainObject.Predmet.ProtustrankaIDrugiAdressOIB_1">CICO KOP d.o.o., OIB 82524510183, Zagrebačka 77, 10370 Velika Ostrna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CICO KOP d.o.o.</item>
      <item>TEA KATUŠIĆ PUŽEK</item>
    </izvorni_sadrzaj>
    <derivirana_varijabla naziv="DomainObject.Predmet.SudioniciListNaziv_1">
      <item>FINA Regionalni centar Zagreb</item>
      <item>CICO KOP d.o.o.</item>
      <item>TEA KATUŠIĆ PUŽEK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CICO KOP d.o.o., OIB 82524510183, Zagrebačka 77,10370 Velika Ostrna</item>
      <item>TEA KATUŠIĆ PUŽEK, OIB 22299156422, Zagrebačka 66,10370 Leprovica</item>
    </izvorni_sadrzaj>
    <derivirana_varijabla naziv="DomainObject.Predmet.SudioniciListAdressOIB_1">
      <item>FINA Regionalni centar Zagreb, OIB 85821130368, Trg svibanjskih žrtava 1995. br. 1,10000 Zagreb</item>
      <item>CICO KOP d.o.o., OIB 82524510183, Zagrebačka 77,10370 Velika Ostrna</item>
      <item>TEA KATUŠIĆ PUŽEK, OIB 22299156422, Zagrebačka 66,10370 Leprovica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82524510183</item>
      <item>, OIB 22299156422</item>
    </izvorni_sadrzaj>
    <derivirana_varijabla naziv="DomainObject.Predmet.SudioniciListNazivOIB_1">
      <item>, OIB 85821130368</item>
      <item>, OIB 82524510183</item>
      <item>, OIB 22299156422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82A253-6E0E-4901-B68A-C880018EA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2501</properties:Characters>
  <properties:Lines>83</properties:Lines>
  <properties:Paragraphs>38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2017-05-10T12:46:00Z</dcterms:created>
  <dc:creator>Korisnik</dc:creator>
  <cp:lastModifiedBy>Zlatka Plivelić</cp:lastModifiedBy>
  <cp:lastPrinted>2017-03-02T10:09:00Z</cp:lastPrinted>
  <dcterms:modified xmlns:xsi="http://www.w3.org/2001/XMLSchema-instance" xsi:type="dcterms:W3CDTF">2017-05-11T08:32:00Z</dcterms:modified>
  <cp:revision>16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