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0bb8" w14:paraId="2dc0bb8" w:rsidRDefault="00A75449" w:rsidP="00A75449" w:rsidR="00A7544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5449" w:rsidP="00A75449" w:rsidR="00A7544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75449" w:rsidP="00A75449" w:rsidR="00A7544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75449" w:rsidP="00A75449" w:rsidR="00A7544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75449" w:rsidP="00A75449" w:rsidR="00A7544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75449" w:rsidP="00A75449" w:rsidR="00A7544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75449" w:rsidP="00A75449" w:rsidR="00A75449" w:rsidRPr="005D578C">
      <w:pPr>
        <w:jc w:val="center"/>
        <w:rPr>
          <w:rFonts w:cs="Times New Roman" w:eastAsia="Times New Roman"/>
          <w:szCs w:val="24"/>
        </w:rPr>
      </w:pPr>
    </w:p>
    <w:p w:rsidRDefault="00A75449" w:rsidP="00A75449" w:rsidR="00A7544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75449" w:rsidP="00A75449" w:rsidR="00A75449" w:rsidRPr="005D578C">
      <w:pPr>
        <w:rPr>
          <w:rFonts w:cs="Times New Roman" w:eastAsia="Times New Roman"/>
          <w:szCs w:val="24"/>
        </w:rPr>
      </w:pPr>
    </w:p>
    <w:p w:rsidRDefault="00A75449" w:rsidP="00A75449" w:rsidR="00A7544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I. M. PLAST d. o. o. Poreč, 43. istarske divizije 8, OIB 24355150315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130030771,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C6272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A75449" w:rsidP="00A75449" w:rsidR="00A75449" w:rsidRPr="005D578C">
      <w:pPr>
        <w:rPr>
          <w:rFonts w:cs="Times New Roman" w:eastAsia="Times New Roman"/>
          <w:szCs w:val="24"/>
        </w:rPr>
      </w:pPr>
    </w:p>
    <w:p w:rsidRDefault="00A75449" w:rsidP="00A75449" w:rsidR="00A7544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75449" w:rsidP="00A75449" w:rsidR="00A75449" w:rsidRPr="005D578C">
      <w:pPr>
        <w:rPr>
          <w:rFonts w:cs="Times New Roman" w:eastAsia="Times New Roman"/>
          <w:szCs w:val="24"/>
        </w:rPr>
      </w:pPr>
    </w:p>
    <w:p w:rsidRDefault="00A75449" w:rsidP="00A75449" w:rsidR="00A7544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I. M. PLAST d. o. o. Poreč, 43. istarske divizije 8, OIB 24355150315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130030771,</w:t>
      </w:r>
      <w:r w:rsidRPr="005D578C">
        <w:rPr>
          <w:rFonts w:cs="Times New Roman" w:eastAsia="Times New Roman"/>
          <w:szCs w:val="24"/>
        </w:rPr>
        <w:t xml:space="preserve"> s danom </w:t>
      </w:r>
      <w:r w:rsidR="005C6272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A75449" w:rsidP="00A75449" w:rsidR="00A75449" w:rsidRPr="005D578C">
      <w:pPr>
        <w:rPr>
          <w:rFonts w:cs="Times New Roman" w:eastAsia="Times New Roman"/>
          <w:szCs w:val="24"/>
        </w:rPr>
      </w:pPr>
    </w:p>
    <w:p w:rsidRDefault="00A75449" w:rsidP="00A75449" w:rsidR="00A7544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6640CD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A75449" w:rsidP="00A75449" w:rsidR="00A75449">
      <w:pPr>
        <w:rPr>
          <w:rFonts w:cs="Times New Roman" w:eastAsia="Times New Roman"/>
          <w:szCs w:val="20"/>
        </w:rPr>
      </w:pPr>
    </w:p>
    <w:p w:rsidRDefault="00A75449" w:rsidP="00A75449" w:rsidR="00A7544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I. M. PLAST d. o. o. Poreč, 43. istarske divizije 8, OIB 24355150315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130030771.</w:t>
      </w:r>
    </w:p>
    <w:p w:rsidRDefault="00A75449" w:rsidP="00A75449" w:rsidR="00A75449">
      <w:pPr>
        <w:ind w:firstLine="709"/>
        <w:rPr>
          <w:rFonts w:cs="Times New Roman" w:eastAsia="Times New Roman"/>
          <w:szCs w:val="24"/>
        </w:rPr>
      </w:pPr>
    </w:p>
    <w:p w:rsidRDefault="00A75449" w:rsidP="00A75449" w:rsidR="00A7544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I. M. PLAST d. o. o. Poreč, 43. istarske divizije 8, OIB 24355150315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130030771.</w:t>
      </w:r>
    </w:p>
    <w:p w:rsidRDefault="00A75449" w:rsidP="00A75449" w:rsidR="00A75449">
      <w:pPr>
        <w:rPr>
          <w:rFonts w:cs="Times New Roman" w:eastAsia="Times New Roman"/>
          <w:szCs w:val="24"/>
        </w:rPr>
      </w:pPr>
    </w:p>
    <w:p w:rsidRDefault="00D06977" w:rsidP="00A75449" w:rsidR="00D06977" w:rsidRPr="005D578C">
      <w:pPr>
        <w:rPr>
          <w:rFonts w:cs="Times New Roman" w:eastAsia="Times New Roman"/>
          <w:szCs w:val="24"/>
        </w:rPr>
      </w:pPr>
    </w:p>
    <w:p w:rsidRDefault="00A75449" w:rsidP="00A75449" w:rsidR="00A7544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75449" w:rsidP="00A75449" w:rsidR="00A75449">
      <w:pPr>
        <w:ind w:firstLine="708"/>
        <w:rPr>
          <w:rFonts w:cs="Times New Roman" w:eastAsia="Times New Roman"/>
          <w:szCs w:val="24"/>
        </w:rPr>
      </w:pPr>
    </w:p>
    <w:p w:rsidRDefault="00A75449" w:rsidP="00A75449" w:rsidR="00A7544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D06977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6640CD">
        <w:rPr>
          <w:rFonts w:cs="Times New Roman" w:eastAsia="Times New Roman"/>
          <w:szCs w:val="24"/>
        </w:rPr>
        <w:t>I. M. PLAST d. o. o. Poreč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6640CD">
        <w:rPr>
          <w:rFonts w:cs="Times New Roman" w:eastAsia="Times New Roman"/>
          <w:szCs w:val="24"/>
        </w:rPr>
        <w:t>883</w:t>
      </w:r>
      <w:r>
        <w:rPr>
          <w:rFonts w:cs="Times New Roman" w:eastAsia="Times New Roman"/>
          <w:szCs w:val="24"/>
        </w:rPr>
        <w:t>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75449" w:rsidP="00A75449" w:rsidR="00A7544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75449" w:rsidP="00A75449" w:rsidR="00A75449" w:rsidRPr="005D578C">
      <w:pPr>
        <w:rPr>
          <w:rFonts w:cs="Times New Roman" w:eastAsia="Times New Roman"/>
          <w:szCs w:val="24"/>
        </w:rPr>
      </w:pPr>
    </w:p>
    <w:p w:rsidRDefault="00A75449" w:rsidP="00A75449" w:rsidR="00A7544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C6272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75449" w:rsidP="00A75449" w:rsidR="00A75449">
      <w:pPr>
        <w:rPr>
          <w:rFonts w:cs="Times New Roman" w:eastAsia="Times New Roman"/>
          <w:szCs w:val="24"/>
        </w:rPr>
      </w:pPr>
    </w:p>
    <w:p w:rsidRDefault="00A75449" w:rsidP="00A75449" w:rsidR="00A7544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75449" w:rsidP="00A75449" w:rsidR="00A7544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EB7641">
        <w:rPr>
          <w:rFonts w:cs="Times New Roman" w:eastAsia="Times New Roman"/>
          <w:szCs w:val="24"/>
        </w:rPr>
        <w:t>, v.r.</w:t>
      </w:r>
    </w:p>
    <w:p w:rsidRDefault="00A75449" w:rsidP="00A75449" w:rsidR="00A75449">
      <w:pPr>
        <w:jc w:val="left"/>
        <w:rPr>
          <w:rFonts w:cs="Times New Roman" w:eastAsia="Times New Roman"/>
          <w:szCs w:val="24"/>
        </w:rPr>
      </w:pPr>
    </w:p>
    <w:p w:rsidRDefault="00A75449" w:rsidP="00A75449" w:rsidR="00A75449" w:rsidRPr="005D578C">
      <w:pPr>
        <w:jc w:val="left"/>
        <w:rPr>
          <w:rFonts w:cs="Times New Roman" w:eastAsia="Times New Roman"/>
          <w:szCs w:val="24"/>
        </w:rPr>
      </w:pPr>
    </w:p>
    <w:p w:rsidRDefault="00A75449" w:rsidP="00A75449" w:rsidR="00A7544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75449" w:rsidP="00A75449" w:rsidR="00A7544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A75449" w:rsidP="00A75449" w:rsidR="00A754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75449" w:rsidP="00A75449" w:rsidR="00A75449">
      <w:pPr>
        <w:rPr>
          <w:rFonts w:cs="Times New Roman" w:eastAsia="Times New Roman"/>
          <w:szCs w:val="24"/>
        </w:rPr>
      </w:pPr>
    </w:p>
    <w:p w:rsidRDefault="00A75449" w:rsidP="00A75449" w:rsidR="00A75449" w:rsidRPr="005D578C">
      <w:pPr>
        <w:rPr>
          <w:rFonts w:cs="Times New Roman" w:eastAsia="Times New Roman"/>
          <w:szCs w:val="24"/>
        </w:rPr>
      </w:pPr>
    </w:p>
    <w:p w:rsidRDefault="00A75449" w:rsidP="00A75449" w:rsidR="00A7544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75449" w:rsidP="00A75449" w:rsidR="00A754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75449" w:rsidP="00A75449" w:rsidR="00A754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6640CD">
        <w:rPr>
          <w:rFonts w:cs="Times New Roman" w:eastAsia="Times New Roman"/>
          <w:szCs w:val="24"/>
        </w:rPr>
        <w:t>I. M. PLAST d. o. o. Poreč, 43. istarske divizije 8</w:t>
      </w:r>
      <w:r>
        <w:rPr>
          <w:rFonts w:cs="Times New Roman" w:eastAsia="Times New Roman"/>
          <w:szCs w:val="24"/>
        </w:rPr>
        <w:t>,</w:t>
      </w:r>
    </w:p>
    <w:p w:rsidRDefault="00A75449" w:rsidP="00A75449" w:rsidR="00A754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 w:rsidR="006640CD">
        <w:rPr>
          <w:rFonts w:cs="Times New Roman" w:eastAsia="Times New Roman"/>
          <w:szCs w:val="24"/>
        </w:rPr>
        <w:t xml:space="preserve"> Ivan Marjanović, Poreč, 43. Istarske divizije 8</w:t>
      </w:r>
      <w:r>
        <w:rPr>
          <w:rFonts w:cs="Times New Roman" w:eastAsia="Times New Roman"/>
          <w:szCs w:val="24"/>
        </w:rPr>
        <w:t xml:space="preserve">, </w:t>
      </w:r>
    </w:p>
    <w:p w:rsidRDefault="00A75449" w:rsidP="00A75449" w:rsidR="00A7544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6640CD">
        <w:rPr>
          <w:rFonts w:cs="Times New Roman" w:eastAsia="Times New Roman"/>
          <w:szCs w:val="20"/>
        </w:rPr>
        <w:t xml:space="preserve">Poreč – Parenzo, Poreč, M. Vlašića 20, </w:t>
      </w:r>
    </w:p>
    <w:p w:rsidRDefault="00A75449" w:rsidP="00A75449" w:rsidR="00A754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75449" w:rsidP="00A75449" w:rsidR="00A7544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6640CD">
        <w:rPr>
          <w:rFonts w:cs="Times New Roman" w:eastAsia="Times New Roman"/>
          <w:szCs w:val="20"/>
        </w:rPr>
        <w:t>Radijana Trobonjača, Opatija, M. Tita 49</w:t>
      </w:r>
      <w:r>
        <w:rPr>
          <w:rFonts w:cs="Times New Roman" w:eastAsia="Times New Roman"/>
          <w:szCs w:val="20"/>
        </w:rPr>
        <w:t xml:space="preserve">, </w:t>
      </w:r>
    </w:p>
    <w:p w:rsidRDefault="00A75449" w:rsidP="00A75449" w:rsidR="00A7544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75449" w:rsidP="00A75449" w:rsidR="00A754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75449" w:rsidP="00A75449" w:rsidR="00A754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75449" w:rsidP="00A75449" w:rsidR="00A75449"/>
    <w:p w:rsidRDefault="00A75449" w:rsidP="00A75449" w:rsidR="00A75449"/>
    <w:p w:rsidRDefault="00A75449" w:rsidP="00A75449" w:rsidR="00A75449"/>
    <w:p w:rsidRDefault="00A75449" w:rsidP="00A75449" w:rsidR="00A75449"/>
    <w:p w:rsidRDefault="00A75449" w:rsidP="00A75449" w:rsidR="00A75449"/>
    <w:p w:rsidRDefault="00A75449" w:rsidP="00A75449" w:rsidR="00A75449"/>
    <w:p w:rsidRDefault="00A75449" w:rsidP="00A75449" w:rsidR="00A75449"/>
    <w:p w:rsidRDefault="00A75449" w:rsidP="00A75449" w:rsidR="00A75449"/>
    <w:p w:rsidRDefault="00A75449" w:rsidP="00A75449" w:rsidR="00A75449"/>
    <w:p w:rsidRDefault="00A75449" w:rsidP="00A75449" w:rsidR="00A75449"/>
    <w:p w:rsidRDefault="00A75449" w:rsidP="00A75449" w:rsidR="00A75449"/>
    <w:p w:rsidRDefault="00A75449" w:rsidP="00A75449" w:rsidR="00A75449"/>
    <w:p w:rsidRDefault="00A75449" w:rsidP="00A75449" w:rsidR="00A75449"/>
    <w:p w:rsidRDefault="00A75449" w:rsidP="00A75449" w:rsidR="00A75449"/>
    <w:p w:rsidRDefault="00A75449" w:rsidP="00A75449" w:rsidR="00A75449"/>
    <w:p w:rsidRDefault="00A75449" w:rsidP="00A75449" w:rsidR="00A75449"/>
    <w:p w:rsidRDefault="00A75449" w:rsidP="00A75449" w:rsidR="00A75449"/>
    <w:p w:rsidRDefault="00A75449" w:rsidP="00A75449" w:rsidR="00A75449"/>
    <w:p w:rsidRDefault="00A75449" w:rsidR="00A75449"/>
    <w:sectPr w:rsidSect="00A75449" w:rsidR="00A7544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449" w:rsidP="00A75449" w:rsidR="00A75449">
      <w:r>
        <w:separator/>
      </w:r>
    </w:p>
  </w:endnote>
  <w:endnote w:id="0" w:type="continuationSeparator">
    <w:p w:rsidRDefault="00A75449" w:rsidP="00A75449" w:rsidR="00A75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449" w:rsidP="00A75449" w:rsidR="00A75449">
      <w:r>
        <w:separator/>
      </w:r>
    </w:p>
  </w:footnote>
  <w:footnote w:id="0" w:type="continuationSeparator">
    <w:p w:rsidRDefault="00A75449" w:rsidP="00A75449" w:rsidR="00A754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449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B764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St-883/2015-5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449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9 St-883/2015-5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B7F"/>
    <w:rsid w:val="00514B7F"/>
    <w:rsid w:val="005C6272"/>
    <w:rsid w:val="006640CD"/>
    <w:rsid w:val="0075528E"/>
    <w:rsid w:val="0079403F"/>
    <w:rsid w:val="00A75449"/>
    <w:rsid w:val="00D06977"/>
    <w:rsid w:val="00EB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544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544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7544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54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544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754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544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7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64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B764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B76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B76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544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544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7544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54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544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754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544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7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64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B764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B76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B76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St-883/2015</izvorni_sadrzaj>
    <derivirana_varijabla naziv="DomainObject.Predmet.OznakaBroj_1">St-883/2015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 M. PLAST d.o.o. POREČ</izvorni_sadrzaj>
    <derivirana_varijabla naziv="DomainObject.Predmet.ProtustrankaFormated_1">  I. M. PLAST d.o.o. POREČ</derivirana_varijabla>
  </DomainObject.Predmet.ProtustrankaFormated>
  <DomainObject.Predmet.ProtustrankaFormatedOIB>
    <izvorni_sadrzaj>  I. M. PLAST d.o.o. POREČ, OIB 24355150315</izvorni_sadrzaj>
    <derivirana_varijabla naziv="DomainObject.Predmet.ProtustrankaFormatedOIB_1">  I. M. PLAST d.o.o. POREČ, OIB 24355150315</derivirana_varijabla>
  </DomainObject.Predmet.ProtustrankaFormatedOIB>
  <DomainObject.Predmet.ProtustrankaFormatedWithAdress>
    <izvorni_sadrzaj> I. M. PLAST d.o.o. POREČ, 43. istarske divizije 8, 52440 Poreč</izvorni_sadrzaj>
    <derivirana_varijabla naziv="DomainObject.Predmet.ProtustrankaFormatedWithAdress_1"> I. M. PLAST d.o.o. POREČ, 43. istarske divizije 8, 52440 Poreč</derivirana_varijabla>
  </DomainObject.Predmet.ProtustrankaFormatedWithAdress>
  <DomainObject.Predmet.ProtustrankaFormatedWithAdressOIB>
    <izvorni_sadrzaj> I. M. PLAST d.o.o. POREČ, OIB 24355150315, 43. istarske divizije 8, 52440 Poreč</izvorni_sadrzaj>
    <derivirana_varijabla naziv="DomainObject.Predmet.ProtustrankaFormatedWithAdressOIB_1"> I. M. PLAST d.o.o. POREČ, OIB 24355150315, 43. istarske divizije 8, 52440 Poreč</derivirana_varijabla>
  </DomainObject.Predmet.ProtustrankaFormatedWithAdressOIB>
  <DomainObject.Predmet.ProtustrankaWithAdress>
    <izvorni_sadrzaj>I. M. PLAST d.o.o. POREČ 43. istarske divizije 8, 52440 Poreč</izvorni_sadrzaj>
    <derivirana_varijabla naziv="DomainObject.Predmet.ProtustrankaWithAdress_1">I. M. PLAST d.o.o. POREČ 43. istarske divizije 8, 52440 Poreč</derivirana_varijabla>
  </DomainObject.Predmet.ProtustrankaWithAdress>
  <DomainObject.Predmet.ProtustrankaWithAdressOIB>
    <izvorni_sadrzaj>I. M. PLAST d.o.o. POREČ, OIB 24355150315, 43. istarske divizije 8, 52440 Poreč</izvorni_sadrzaj>
    <derivirana_varijabla naziv="DomainObject.Predmet.ProtustrankaWithAdressOIB_1">I. M. PLAST d.o.o. POREČ, OIB 24355150315, 43. istarske divizije 8, 52440 Poreč</derivirana_varijabla>
  </DomainObject.Predmet.ProtustrankaWithAdressOIB>
  <DomainObject.Predmet.ProtustrankaNazivFormated>
    <izvorni_sadrzaj>I. M. PLAST d.o.o. POREČ</izvorni_sadrzaj>
    <derivirana_varijabla naziv="DomainObject.Predmet.ProtustrankaNazivFormated_1">I. M. PLAST d.o.o. POREČ</derivirana_varijabla>
  </DomainObject.Predmet.ProtustrankaNazivFormated>
  <DomainObject.Predmet.ProtustrankaNazivFormatedOIB>
    <izvorni_sadrzaj>I. M. PLAST d.o.o. POREČ, OIB 24355150315</izvorni_sadrzaj>
    <derivirana_varijabla naziv="DomainObject.Predmet.ProtustrankaNazivFormatedOIB_1">I. M. PLAST d.o.o. POREČ, OIB 24355150315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337835.70</izvorni_sadrzaj>
    <derivirana_varijabla naziv="DomainObject.Predmet.TrenutnaVrijednost_1">337835.70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 M. PLAST d.o.o. POREČ</item>
    </izvorni_sadrzaj>
    <derivirana_varijabla naziv="DomainObject.Predmet.ProtuStrankaListFormated_1">
      <item>I. M. PLAST d.o.o. POREČ</item>
    </derivirana_varijabla>
  </DomainObject.Predmet.ProtuStrankaListFormated>
  <DomainObject.Predmet.ProtuStrankaListFormatedOIB>
    <izvorni_sadrzaj>
      <item>I. M. PLAST d.o.o. POREČ, OIB 24355150315</item>
    </izvorni_sadrzaj>
    <derivirana_varijabla naziv="DomainObject.Predmet.ProtuStrankaListFormatedOIB_1">
      <item>I. M. PLAST d.o.o. POREČ, OIB 24355150315</item>
    </derivirana_varijabla>
  </DomainObject.Predmet.ProtuStrankaListFormatedOIB>
  <DomainObject.Predmet.ProtuStrankaListFormatedWithAdress>
    <izvorni_sadrzaj>
      <item>I. M. PLAST d.o.o. POREČ, 43. istarske divizije 8, 52440 Poreč</item>
    </izvorni_sadrzaj>
    <derivirana_varijabla naziv="DomainObject.Predmet.ProtuStrankaListFormatedWithAdress_1">
      <item>I. M. PLAST d.o.o. POREČ, 43. istarske divizije 8, 52440 Poreč</item>
    </derivirana_varijabla>
  </DomainObject.Predmet.ProtuStrankaListFormatedWithAdress>
  <DomainObject.Predmet.ProtuStrankaListFormatedWithAdressOIB>
    <izvorni_sadrzaj>
      <item>I. M. PLAST d.o.o. POREČ, OIB 24355150315, 43. istarske divizije 8, 52440 Poreč</item>
    </izvorni_sadrzaj>
    <derivirana_varijabla naziv="DomainObject.Predmet.ProtuStrankaListFormatedWithAdressOIB_1">
      <item>I. M. PLAST d.o.o. POREČ, OIB 24355150315, 43. istarske divizije 8, 52440 Poreč</item>
    </derivirana_varijabla>
  </DomainObject.Predmet.ProtuStrankaListFormatedWithAdressOIB>
  <DomainObject.Predmet.ProtuStrankaListNazivFormated>
    <izvorni_sadrzaj>
      <item>I. M. PLAST d.o.o. POREČ</item>
    </izvorni_sadrzaj>
    <derivirana_varijabla naziv="DomainObject.Predmet.ProtuStrankaListNazivFormated_1">
      <item>I. M. PLAST d.o.o. POREČ</item>
    </derivirana_varijabla>
  </DomainObject.Predmet.ProtuStrankaListNazivFormated>
  <DomainObject.Predmet.ProtuStrankaListNazivFormatedOIB>
    <izvorni_sadrzaj>
      <item>I. M. PLAST d.o.o. POREČ, OIB 24355150315</item>
    </izvorni_sadrzaj>
    <derivirana_varijabla naziv="DomainObject.Predmet.ProtuStrankaListNazivFormatedOIB_1">
      <item>I. M. PLAST d.o.o. POREČ, OIB 24355150315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 M. PLAST d.o.o. POREČ</izvorni_sadrzaj>
    <derivirana_varijabla naziv="DomainObject.Predmet.ProtustrankaIDrugi_1">I. M. PLAST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I. M. PLAST d.o.o. POREČ, OIB 24355150315, 43. istarske divizije 8, 52440 Poreč</izvorni_sadrzaj>
    <derivirana_varijabla naziv="DomainObject.Predmet.ProtustrankaIDrugiAdressOIB_1">I. M. PLAST d.o.o. POREČ, OIB 24355150315, 43. istarske divizije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 M. PLAST d.o.o. POREČ</item>
    </izvorni_sadrzaj>
    <derivirana_varijabla naziv="DomainObject.Predmet.SudioniciListNaziv_1">
      <item>FINANCIJSKA AGENCIJA, RC RIJEKA, PODRUŽNICA PULA, PULA</item>
      <item>I. M. PLAST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I. M. PLAST d.o.o. POREČ, OIB 24355150315, 43. istarske divizije 8,52440 Poreč</item>
    </izvorni_sadrzaj>
    <derivirana_varijabla naziv="DomainObject.Predmet.SudioniciListAdressOIB_1">
      <item>FINANCIJSKA AGENCIJA, RC RIJEKA, PODRUŽNICA PULA, PULA, OIB 85821130368, Ulica grada Vukovara 70,Zagreb</item>
      <item>I. M. PLAST d.o.o. POREČ, OIB 24355150315, 43. istarske divizije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24355150315</item>
    </izvorni_sadrzaj>
    <derivirana_varijabla naziv="DomainObject.Predmet.SudioniciListNazivOIB_1">
      <item>, OIB 85821130368</item>
      <item>, OIB 24355150315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3112</properties:Characters>
  <properties:Lines>95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2016-03-14T12:13:00Z</dcterms:created>
  <dc:creator>Mihaela Kaligari</dc:creator>
  <dc:description/>
  <cp:keywords/>
  <cp:lastModifiedBy>Ana Jeromela</cp:lastModifiedBy>
  <cp:lastPrinted>2016-03-30T06:37:00Z</cp:lastPrinted>
  <dcterms:modified xmlns:xsi="http://www.w3.org/2001/XMLSchema-instance" xsi:type="dcterms:W3CDTF">2016-03-30T06:37:00Z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