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d274" w14:paraId="deed274" w:rsidRDefault="00903677" w:rsidP="00903677" w:rsidR="00903677" w:rsidRPr="00944B1D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944B1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944B1D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>1 St-</w:t>
      </w:r>
      <w:r w:rsidR="00944B1D" w:rsidRPr="00944B1D">
        <w:rPr>
          <w:rFonts w:hAnsi="Times New Roman" w:ascii="Times New Roman"/>
          <w:sz w:val="24"/>
          <w:szCs w:val="24"/>
        </w:rPr>
        <w:t>744</w:t>
      </w:r>
      <w:r w:rsidR="002C2297" w:rsidRPr="00944B1D">
        <w:rPr>
          <w:rFonts w:hAnsi="Times New Roman" w:ascii="Times New Roman"/>
          <w:sz w:val="24"/>
          <w:szCs w:val="24"/>
        </w:rPr>
        <w:t>/</w:t>
      </w:r>
      <w:r w:rsidR="002D71AE" w:rsidRPr="00944B1D">
        <w:rPr>
          <w:rFonts w:hAnsi="Times New Roman" w:ascii="Times New Roman"/>
          <w:sz w:val="24"/>
          <w:szCs w:val="24"/>
        </w:rPr>
        <w:t>16</w:t>
      </w:r>
      <w:r w:rsidR="006A0A0E" w:rsidRPr="00944B1D">
        <w:rPr>
          <w:rFonts w:hAnsi="Times New Roman" w:ascii="Times New Roman"/>
          <w:sz w:val="24"/>
          <w:szCs w:val="24"/>
        </w:rPr>
        <w:t>-</w:t>
      </w:r>
      <w:r w:rsidR="00944B1D" w:rsidRPr="00944B1D">
        <w:rPr>
          <w:rFonts w:hAnsi="Times New Roman" w:ascii="Times New Roman"/>
          <w:sz w:val="24"/>
          <w:szCs w:val="24"/>
        </w:rPr>
        <w:t>41</w:t>
      </w:r>
    </w:p>
    <w:p w:rsidRDefault="00903677" w:rsidP="00903677" w:rsidR="00903677" w:rsidRPr="00944B1D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944B1D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944B1D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>Dr. Franje Tuđmana 35</w:t>
      </w:r>
      <w:r w:rsidR="00903677" w:rsidRPr="00944B1D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944B1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944B1D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944B1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944B1D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944B1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C3E0C" w:rsidR="00903677" w:rsidRPr="00944B1D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>Trgovački sud u Zadru</w:t>
      </w:r>
      <w:r w:rsidR="00D340E1" w:rsidRPr="00944B1D">
        <w:rPr>
          <w:rFonts w:hAnsi="Times New Roman" w:ascii="Times New Roman"/>
          <w:sz w:val="24"/>
          <w:szCs w:val="24"/>
        </w:rPr>
        <w:t>,</w:t>
      </w:r>
      <w:r w:rsidRPr="00944B1D">
        <w:rPr>
          <w:rFonts w:hAnsi="Times New Roman" w:ascii="Times New Roman"/>
          <w:sz w:val="24"/>
          <w:szCs w:val="24"/>
        </w:rPr>
        <w:t xml:space="preserve"> po su</w:t>
      </w:r>
      <w:r w:rsidR="00D340E1" w:rsidRPr="00944B1D">
        <w:rPr>
          <w:rFonts w:hAnsi="Times New Roman" w:ascii="Times New Roman"/>
          <w:sz w:val="24"/>
          <w:szCs w:val="24"/>
        </w:rPr>
        <w:t>tkinji</w:t>
      </w:r>
      <w:r w:rsidRPr="00944B1D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944B1D">
        <w:rPr>
          <w:rFonts w:hAnsi="Times New Roman" w:ascii="Times New Roman"/>
          <w:sz w:val="24"/>
          <w:szCs w:val="24"/>
        </w:rPr>
        <w:t>j</w:t>
      </w:r>
      <w:r w:rsidRPr="00944B1D">
        <w:rPr>
          <w:rFonts w:hAnsi="Times New Roman" w:ascii="Times New Roman"/>
          <w:sz w:val="24"/>
          <w:szCs w:val="24"/>
        </w:rPr>
        <w:t xml:space="preserve"> su</w:t>
      </w:r>
      <w:r w:rsidR="00D340E1" w:rsidRPr="00944B1D">
        <w:rPr>
          <w:rFonts w:hAnsi="Times New Roman" w:ascii="Times New Roman"/>
          <w:sz w:val="24"/>
          <w:szCs w:val="24"/>
        </w:rPr>
        <w:t>tkinji</w:t>
      </w:r>
      <w:r w:rsidRPr="00944B1D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944B1D">
        <w:rPr>
          <w:rFonts w:hAnsi="Times New Roman" w:ascii="Times New Roman"/>
          <w:sz w:val="24"/>
          <w:szCs w:val="24"/>
        </w:rPr>
        <w:t>postupku nad stečajnim dužnikom</w:t>
      </w:r>
      <w:r w:rsidR="00944B1D" w:rsidRPr="00944B1D">
        <w:rPr>
          <w:rFonts w:hAnsi="Times New Roman" w:ascii="Times New Roman"/>
          <w:sz w:val="24"/>
          <w:szCs w:val="24"/>
        </w:rPr>
        <w:t xml:space="preserve"> VINARIUM d.o.o., Šibenik, Mostarska 61, Šibenik, OIB: 10301343566</w:t>
      </w:r>
      <w:r w:rsidR="006A0A0E" w:rsidRPr="00944B1D">
        <w:rPr>
          <w:rFonts w:hAnsi="Times New Roman" w:ascii="Times New Roman"/>
          <w:sz w:val="24"/>
          <w:szCs w:val="24"/>
        </w:rPr>
        <w:t>, koga zastupa stečajn</w:t>
      </w:r>
      <w:r w:rsidR="00622878" w:rsidRPr="00944B1D">
        <w:rPr>
          <w:rFonts w:hAnsi="Times New Roman" w:ascii="Times New Roman"/>
          <w:sz w:val="24"/>
          <w:szCs w:val="24"/>
        </w:rPr>
        <w:t xml:space="preserve">i upravitelj </w:t>
      </w:r>
      <w:r w:rsidR="00944B1D" w:rsidRPr="00944B1D">
        <w:rPr>
          <w:rFonts w:hAnsi="Times New Roman" w:ascii="Times New Roman"/>
          <w:sz w:val="24"/>
          <w:szCs w:val="24"/>
        </w:rPr>
        <w:t>Stjepan Rakarec</w:t>
      </w:r>
      <w:r w:rsidR="002C2297" w:rsidRPr="00944B1D">
        <w:rPr>
          <w:rFonts w:hAnsi="Times New Roman" w:ascii="Times New Roman"/>
          <w:sz w:val="24"/>
          <w:szCs w:val="24"/>
        </w:rPr>
        <w:t>,</w:t>
      </w:r>
      <w:r w:rsidR="00944B1D" w:rsidRPr="00944B1D">
        <w:rPr>
          <w:rFonts w:hAnsi="Times New Roman" w:ascii="Times New Roman"/>
          <w:sz w:val="24"/>
          <w:szCs w:val="24"/>
        </w:rPr>
        <w:t xml:space="preserve"> </w:t>
      </w:r>
      <w:r w:rsidRPr="00944B1D">
        <w:rPr>
          <w:rFonts w:hAnsi="Times New Roman" w:ascii="Times New Roman"/>
          <w:sz w:val="24"/>
          <w:szCs w:val="24"/>
        </w:rPr>
        <w:t xml:space="preserve">dana </w:t>
      </w:r>
      <w:r w:rsidR="00944B1D" w:rsidRPr="00944B1D">
        <w:rPr>
          <w:rFonts w:hAnsi="Times New Roman" w:ascii="Times New Roman"/>
          <w:sz w:val="24"/>
          <w:szCs w:val="24"/>
        </w:rPr>
        <w:t>21. ožujka</w:t>
      </w:r>
      <w:r w:rsidR="00D30E2C" w:rsidRPr="00944B1D">
        <w:rPr>
          <w:rFonts w:hAnsi="Times New Roman" w:ascii="Times New Roman"/>
          <w:sz w:val="24"/>
          <w:szCs w:val="24"/>
        </w:rPr>
        <w:t xml:space="preserve"> 2017</w:t>
      </w:r>
      <w:r w:rsidR="00622878" w:rsidRPr="00944B1D">
        <w:rPr>
          <w:rFonts w:hAnsi="Times New Roman" w:ascii="Times New Roman"/>
          <w:sz w:val="24"/>
          <w:szCs w:val="24"/>
        </w:rPr>
        <w:t>.</w:t>
      </w:r>
      <w:r w:rsidR="007260B9" w:rsidRPr="00944B1D">
        <w:rPr>
          <w:rFonts w:hAnsi="Times New Roman" w:ascii="Times New Roman"/>
          <w:sz w:val="24"/>
          <w:szCs w:val="24"/>
        </w:rPr>
        <w:t>,</w:t>
      </w:r>
      <w:r w:rsidR="003B5BBB" w:rsidRPr="00944B1D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944B1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944B1D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944B1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944B1D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944B1D" w:rsidRPr="00944B1D">
        <w:rPr>
          <w:rFonts w:hAnsi="Times New Roman" w:ascii="Times New Roman"/>
          <w:sz w:val="24"/>
          <w:szCs w:val="24"/>
        </w:rPr>
        <w:t>prvog</w:t>
      </w:r>
      <w:r w:rsidRPr="00944B1D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E270E5" w:rsidP="00E270E5" w:rsidR="00E270E5" w:rsidRPr="00944B1D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5"/>
        <w:gridCol w:w="2393"/>
        <w:gridCol w:w="1828"/>
        <w:gridCol w:w="2110"/>
        <w:gridCol w:w="2002"/>
      </w:tblGrid>
      <w:tr w:rsidTr="00AB6C54" w:rsidR="00944B1D" w:rsidRPr="00944B1D">
        <w:trPr>
          <w:trHeight w:val="1266"/>
        </w:trPr>
        <w:tc>
          <w:tcPr>
            <w:tcW w:type="pct" w:w="514"/>
            <w:vMerge w:val="restart"/>
            <w:vAlign w:val="center"/>
          </w:tcPr>
          <w:p w:rsidRDefault="00944B1D" w:rsidP="00AB6C54" w:rsidR="00944B1D" w:rsidRPr="00944B1D">
            <w:pPr>
              <w:pStyle w:val="Bezproreda"/>
              <w:ind w:left="-42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R. br.</w:t>
            </w:r>
          </w:p>
        </w:tc>
        <w:tc>
          <w:tcPr>
            <w:tcW w:type="pct" w:w="1288"/>
            <w:vMerge w:val="restart"/>
            <w:vAlign w:val="center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984"/>
            <w:vMerge w:val="restart"/>
            <w:vAlign w:val="center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136"/>
            <w:vMerge w:val="restart"/>
            <w:tcBorders>
              <w:right w:space="0" w:sz="4" w:color="auto" w:val="single"/>
            </w:tcBorders>
            <w:vAlign w:val="center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1078"/>
            <w:tcBorders>
              <w:top w:space="0" w:sz="4" w:color="auto" w:val="single"/>
              <w:bottom w:val="nil"/>
              <w:right w:space="0" w:sz="4" w:color="auto" w:val="single"/>
            </w:tcBorders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</w:tc>
      </w:tr>
      <w:tr w:rsidTr="00AB6C54" w:rsidR="00944B1D" w:rsidRPr="00944B1D">
        <w:trPr>
          <w:trHeight w:val="722"/>
        </w:trPr>
        <w:tc>
          <w:tcPr>
            <w:tcW w:type="pct" w:w="514"/>
            <w:vMerge/>
            <w:vAlign w:val="center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288"/>
            <w:vMerge/>
            <w:vAlign w:val="center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84"/>
            <w:vMerge/>
            <w:vAlign w:val="center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36"/>
            <w:vMerge/>
            <w:vAlign w:val="center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78"/>
            <w:tcBorders>
              <w:top w:val="nil"/>
            </w:tcBorders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AB6C54" w:rsidR="00944B1D" w:rsidRPr="00944B1D">
        <w:trPr>
          <w:trHeight w:val="953"/>
        </w:trPr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288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ALENKO DUNĐER</w:t>
            </w: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87571778754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A.M.Tripala 1, Zagreb</w:t>
            </w: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270.675,68</w:t>
            </w:r>
          </w:p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AB6C54" w:rsidR="00944B1D" w:rsidRPr="00944B1D">
        <w:trPr>
          <w:trHeight w:val="1380"/>
        </w:trPr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VALENTINA DUNDJER</w:t>
            </w: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22235036842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Mostarska 61, Šibenik</w:t>
            </w: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228.744,53</w:t>
            </w:r>
          </w:p>
        </w:tc>
      </w:tr>
      <w:tr w:rsidTr="00AB6C54" w:rsidR="00944B1D" w:rsidRPr="00944B1D">
        <w:trPr>
          <w:trHeight w:val="1335"/>
        </w:trPr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IGOR DUNDJER</w:t>
            </w: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11762946991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Grubišnopoljski put 2A, Zagreb</w:t>
            </w: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369.461,14</w:t>
            </w:r>
          </w:p>
        </w:tc>
      </w:tr>
      <w:tr w:rsidTr="00AB6C54" w:rsidR="00944B1D" w:rsidRPr="00944B1D">
        <w:trPr>
          <w:trHeight w:val="1365"/>
        </w:trPr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DANIJELA BUBALO</w:t>
            </w: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218172791176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Nova Ves 7, Zagreb</w:t>
            </w: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166.777,94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KATA LUČIĆ</w:t>
            </w: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23103697802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Žaborić, Put igrališta 6, Brodarica</w:t>
            </w: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  <w:lang w:val="pl-PL"/>
              </w:rPr>
              <w:t>72.478,38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DANIEL ĆULAR</w:t>
            </w: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27231047180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Danilo Biranj, Ćulari 2, Šibenik</w:t>
            </w: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79.264,19</w:t>
            </w:r>
          </w:p>
        </w:tc>
      </w:tr>
      <w:tr w:rsidTr="00AB6C54" w:rsidR="00944B1D" w:rsidRPr="00944B1D">
        <w:trPr>
          <w:trHeight w:val="1305"/>
        </w:trPr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NEBOJŠA VELDIĆ</w:t>
            </w: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57628231884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Domovinskog rata 2, Šibenik</w:t>
            </w: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80.997,65</w:t>
            </w:r>
          </w:p>
        </w:tc>
      </w:tr>
      <w:tr w:rsidTr="00AB6C54" w:rsidR="00944B1D" w:rsidRPr="00944B1D">
        <w:trPr>
          <w:trHeight w:val="1350"/>
        </w:trPr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NEDILJKA ŠPANJA</w:t>
            </w: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74802557631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Bili Brig 30, 22010 Brodarica</w:t>
            </w: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72.760,15</w:t>
            </w:r>
          </w:p>
        </w:tc>
      </w:tr>
      <w:tr w:rsidTr="00AB6C54" w:rsidR="00944B1D" w:rsidRPr="00944B1D">
        <w:trPr>
          <w:trHeight w:val="1335"/>
        </w:trPr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LIDIJA PAIĆ</w:t>
            </w: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  <w:lang w:val="pl-PL"/>
              </w:rPr>
              <w:t>52859214796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RAŽINSKA 117, 22108 BRODARICA</w:t>
            </w:r>
          </w:p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81.498,47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KRSTE ERAK</w:t>
            </w:r>
          </w:p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07950018725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DANILO GORNJE ,  Orišje 4 22205 PERKOVIĆ</w:t>
            </w:r>
          </w:p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26.267,38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MIRAN TRIGLAV</w:t>
            </w:r>
          </w:p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5624194006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BORAJSKA 37, 22000 ŠIBENIK</w:t>
            </w: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10.281,00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DAVID KNEŽEVIĆ</w:t>
            </w:r>
          </w:p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56258065982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VRPOLJAČKA CESTA 100, ŠIBENIK</w:t>
            </w:r>
          </w:p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6.448,22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ZDRAVKO ALDUK</w:t>
            </w:r>
          </w:p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87257932420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 xml:space="preserve">I.B.MAŽURANIĆA 5, ŠIBENIK </w:t>
            </w: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8.413,73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ŽIVKO KREČAK</w:t>
            </w:r>
          </w:p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66566932487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Žabnička 9, Šibenik</w:t>
            </w: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5.268,92</w:t>
            </w:r>
          </w:p>
        </w:tc>
      </w:tr>
      <w:tr w:rsidTr="00AB6C54" w:rsidR="00944B1D" w:rsidRPr="00944B1D">
        <w:trPr>
          <w:trHeight w:val="856"/>
        </w:trPr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15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MILENKO DJAKOVIĆ</w:t>
            </w: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81383793660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GORIŠI 49, 22221 LOZOVAC</w:t>
            </w:r>
          </w:p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2.284,12</w:t>
            </w:r>
          </w:p>
        </w:tc>
      </w:tr>
      <w:tr w:rsidTr="00AB6C54" w:rsidR="00944B1D" w:rsidRPr="00944B1D">
        <w:trPr>
          <w:trHeight w:val="1369"/>
        </w:trPr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JAKOV PUČE</w:t>
            </w:r>
          </w:p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88840988985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BRAĆE IVANDA 24, 22215 ZATON,</w:t>
            </w:r>
          </w:p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ŠIBENIK</w:t>
            </w:r>
          </w:p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4.689,62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MARKO DEJANOVIĆ</w:t>
            </w:r>
          </w:p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11423745570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MATE BAKRAČA 101, 22215 ZATON, ŠIBENIK</w:t>
            </w: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4.965,48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DRAŽEN CRLJEN</w:t>
            </w:r>
          </w:p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61243517365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FRANJE RAČKOGA 110, 31400 ĐAKOVO</w:t>
            </w: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4.662,00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DEJAN FRANJKIĆ</w:t>
            </w:r>
          </w:p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05890434366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DOMOVINSKE ZAHVALNOSTI 31, 22301 GOLUBIĆI</w:t>
            </w: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2.184,81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ANA FRANJKIĆ</w:t>
            </w:r>
          </w:p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84690185150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DOMOVINSKE ZAHVALNOSTI 31, 22301 GOLUBIĆI</w:t>
            </w: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4.617,89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DENIS KOHUT</w:t>
            </w:r>
          </w:p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21966410853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KARDINALA FRANJE KUHARIĆA 16, GOLUBIĆI</w:t>
            </w: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4.827,55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MARIJA PEŠA</w:t>
            </w:r>
          </w:p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12609503307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POLJIČKA 7, 22300 KNIN</w:t>
            </w:r>
          </w:p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5.020,65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ELVIS MIHALJEVIĆ</w:t>
            </w:r>
          </w:p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15454292742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DONJA MOTIČINA NAŠICE</w:t>
            </w: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2.681,35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ANKA ANDRIJAŠEVIĆ</w:t>
            </w:r>
          </w:p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81283863316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KNINSKO POLJE IVANA PLEMENITOG ZAJCA 3, KNIN</w:t>
            </w:r>
          </w:p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8.205,45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25.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VALENTINA BANOVIĆ</w:t>
            </w:r>
          </w:p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73495255138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MASLENIČKA 2, 22300 KNIN</w:t>
            </w:r>
          </w:p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2.457,91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MATEO KORDIĆ</w:t>
            </w:r>
          </w:p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45222878493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MASLENIČKA 7, KNIN</w:t>
            </w:r>
          </w:p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1.092,40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27.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MARIJA PAŠKALJ</w:t>
            </w:r>
          </w:p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94213198611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BERISLAVIĆEVA  2, KNIN</w:t>
            </w:r>
          </w:p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6.132,36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28.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MARIJA ĐURETIĆ</w:t>
            </w:r>
          </w:p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84427422175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DRNIŠKA CESTA 27, KNIN</w:t>
            </w:r>
          </w:p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5.809,61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29.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MIJO DŽOJA</w:t>
            </w:r>
          </w:p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94412888640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ŠIMIĆI 1, 22300 KNIN</w:t>
            </w:r>
          </w:p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3.997,21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30.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KATA CVJETKOVIĆ</w:t>
            </w:r>
          </w:p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27789986357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DOMOVINSKE ZAHVALNOSTI 29, GOLUBIĆ</w:t>
            </w:r>
          </w:p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4.977,89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31.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SLAĐANA JUKO</w:t>
            </w:r>
          </w:p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54134191764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DOMOVINSKE ZAHVALNOSTI 6, GOLUBIĆ</w:t>
            </w: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2.755,84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32.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MANDA TUNJIĆ</w:t>
            </w:r>
          </w:p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90542104526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DOMOVINSKE ZAHVALNOSTI 27, GOLUBIĆ</w:t>
            </w:r>
          </w:p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5.310,30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33.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MIRJANA NAKIĆ</w:t>
            </w:r>
          </w:p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56188977349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KUHARIĆEVA 25, 22301 GOLUBIĆ</w:t>
            </w:r>
          </w:p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5.362,71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34.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SANELA ŠAMIJA</w:t>
            </w:r>
          </w:p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46379295096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LJUDEVITA GAJA 9 D, KNIN</w:t>
            </w:r>
          </w:p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7.609,59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35.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ŠTEFICA  JUKO</w:t>
            </w: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57498371258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DOMOVINSKE ZAHVALNOSTI 1, GOLUBIĆ</w:t>
            </w:r>
          </w:p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5.492,37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36.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MILICA ČAVARA</w:t>
            </w:r>
          </w:p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lastRenderedPageBreak/>
              <w:t>44105417405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 xml:space="preserve">KNINSKO POLJE, IVANA </w:t>
            </w:r>
            <w:r w:rsidRPr="00944B1D">
              <w:rPr>
                <w:rFonts w:hAnsi="Times New Roman" w:ascii="Times New Roman"/>
                <w:sz w:val="24"/>
                <w:szCs w:val="24"/>
              </w:rPr>
              <w:lastRenderedPageBreak/>
              <w:t>PLEMENITOG ZAJCA 10B, KNIN</w:t>
            </w:r>
          </w:p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lastRenderedPageBreak/>
              <w:t>7.870,28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lastRenderedPageBreak/>
              <w:t>37.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BILJANA ČABRAJIĆ</w:t>
            </w:r>
          </w:p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84565704759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GOLUBIĆ 91</w:t>
            </w:r>
          </w:p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22301 GOLUBIĆ</w:t>
            </w:r>
          </w:p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5.103,41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38.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ANA MARIJA MIHALJEVIĆ</w:t>
            </w: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99505077791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, Domovinske zahvalnosti 45, Golubići</w:t>
            </w: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1.737,91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39.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SANJA BREKALO</w:t>
            </w:r>
          </w:p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48057160514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Trpimirova 5, 22300 KNIN</w:t>
            </w:r>
          </w:p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5.379,27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40.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944B1D">
              <w:rPr>
                <w:rFonts w:hAnsi="Times New Roman" w:ascii="Times New Roman"/>
                <w:sz w:val="24"/>
                <w:szCs w:val="24"/>
                <w:lang w:val="pl-PL"/>
              </w:rPr>
              <w:t>JOSIP PEZIĆ</w:t>
            </w:r>
          </w:p>
          <w:p w:rsidRDefault="00944B1D" w:rsidP="00AB6C54" w:rsidR="00944B1D" w:rsidRPr="00944B1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  <w:lang w:val="pl-PL"/>
              </w:rPr>
              <w:t>08236769606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944B1D">
              <w:rPr>
                <w:rFonts w:hAnsi="Times New Roman" w:ascii="Times New Roman"/>
                <w:sz w:val="24"/>
                <w:szCs w:val="24"/>
                <w:lang w:val="pl-PL"/>
              </w:rPr>
              <w:t>Josipa Kosora 8,  Knin</w:t>
            </w:r>
          </w:p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1.048,26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41.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BORKA DŽOJA</w:t>
            </w: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  <w:lang w:val="pl-PL"/>
              </w:rPr>
              <w:t>60987013407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944B1D">
              <w:rPr>
                <w:rFonts w:hAnsi="Times New Roman" w:ascii="Times New Roman"/>
                <w:sz w:val="24"/>
                <w:szCs w:val="24"/>
                <w:lang w:val="pl-PL"/>
              </w:rPr>
              <w:t>ŠIMIĆI 1, KNIN</w:t>
            </w:r>
          </w:p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2.703,42</w:t>
            </w:r>
          </w:p>
        </w:tc>
      </w:tr>
      <w:tr w:rsidTr="00AB6C54" w:rsidR="00944B1D" w:rsidRPr="00944B1D">
        <w:tc>
          <w:tcPr>
            <w:tcW w:type="pct" w:w="51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42.</w:t>
            </w:r>
          </w:p>
        </w:tc>
        <w:tc>
          <w:tcPr>
            <w:tcW w:type="pct" w:w="1288"/>
          </w:tcPr>
          <w:p w:rsidRDefault="00944B1D" w:rsidP="00AB6C54" w:rsidR="00944B1D" w:rsidRPr="00944B1D">
            <w:pPr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ZORKA ŠTRBAC</w:t>
            </w:r>
          </w:p>
        </w:tc>
        <w:tc>
          <w:tcPr>
            <w:tcW w:type="pct" w:w="984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17233545333</w:t>
            </w:r>
          </w:p>
        </w:tc>
        <w:tc>
          <w:tcPr>
            <w:tcW w:type="pct" w:w="1136"/>
          </w:tcPr>
          <w:p w:rsidRDefault="00944B1D" w:rsidP="00AB6C54" w:rsidR="00944B1D" w:rsidRPr="00944B1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Gajeva 9 C, Knin</w:t>
            </w:r>
          </w:p>
        </w:tc>
        <w:tc>
          <w:tcPr>
            <w:tcW w:type="pct" w:w="1078"/>
          </w:tcPr>
          <w:p w:rsidRDefault="00944B1D" w:rsidP="00AB6C54" w:rsidR="00944B1D" w:rsidRPr="00944B1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1.324,12</w:t>
            </w:r>
          </w:p>
        </w:tc>
      </w:tr>
    </w:tbl>
    <w:p w:rsidRDefault="00944B1D" w:rsidP="00E270E5" w:rsidR="00944B1D" w:rsidRPr="00944B1D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D340E1" w:rsidP="00D340E1" w:rsidR="00D340E1" w:rsidRPr="00944B1D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944B1D" w:rsidP="00944B1D" w:rsidR="00944B1D" w:rsidRPr="00944B1D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>Utvrđuju se tražbine koje se namiruju kao tražbine drugog višeg isplatnog reda:</w:t>
      </w:r>
    </w:p>
    <w:p w:rsidRDefault="00944B1D" w:rsidP="00944B1D" w:rsidR="00944B1D" w:rsidRPr="00944B1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486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16"/>
        <w:gridCol w:w="2311"/>
        <w:gridCol w:w="2085"/>
        <w:gridCol w:w="2128"/>
        <w:gridCol w:w="1699"/>
      </w:tblGrid>
      <w:tr w:rsidTr="00AB6C54" w:rsidR="00944B1D" w:rsidRPr="00944B1D">
        <w:tc>
          <w:tcPr>
            <w:tcW w:type="pct" w:w="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R. br.</w:t>
            </w:r>
          </w:p>
        </w:tc>
        <w:tc>
          <w:tcPr>
            <w:tcW w:type="pct" w:w="1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11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944B1D" w:rsidP="00AB6C54" w:rsidR="00944B1D" w:rsidRPr="00944B1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AB6C54" w:rsidR="00944B1D" w:rsidRPr="00944B1D">
        <w:tc>
          <w:tcPr>
            <w:tcW w:type="pct" w:w="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PA-VIN D.O.O.</w:t>
            </w:r>
          </w:p>
        </w:tc>
        <w:tc>
          <w:tcPr>
            <w:tcW w:type="pct" w:w="11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59920925649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V.Holjevca 20,</w:t>
            </w:r>
          </w:p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Jastrebarsko</w:t>
            </w:r>
          </w:p>
        </w:tc>
        <w:tc>
          <w:tcPr>
            <w:tcW w:type="pct" w:w="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39.082,37</w:t>
            </w:r>
          </w:p>
        </w:tc>
      </w:tr>
      <w:tr w:rsidTr="00AB6C54" w:rsidR="00944B1D" w:rsidRPr="00944B1D">
        <w:tc>
          <w:tcPr>
            <w:tcW w:type="pct" w:w="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HRVATSKE ŠUME D.O.O.</w:t>
            </w:r>
          </w:p>
        </w:tc>
        <w:tc>
          <w:tcPr>
            <w:tcW w:type="pct" w:w="11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6963144506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Lj.F.Vukotinovića 2, Zagreb</w:t>
            </w:r>
          </w:p>
        </w:tc>
        <w:tc>
          <w:tcPr>
            <w:tcW w:type="pct" w:w="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220.840,94</w:t>
            </w:r>
          </w:p>
        </w:tc>
      </w:tr>
      <w:tr w:rsidTr="00AB6C54" w:rsidR="00944B1D" w:rsidRPr="00944B1D">
        <w:tc>
          <w:tcPr>
            <w:tcW w:type="pct" w:w="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 xml:space="preserve">REPUBLIKA HRVATSKA, MINISTARSTVO FINANCIJA , POREZNA UPRAVA, </w:t>
            </w:r>
            <w:r w:rsidRPr="00944B1D">
              <w:rPr>
                <w:rFonts w:hAnsi="Times New Roman" w:ascii="Times New Roman"/>
                <w:sz w:val="24"/>
                <w:szCs w:val="24"/>
              </w:rPr>
              <w:lastRenderedPageBreak/>
              <w:t>PODRUČNI URED DALMACIJA</w:t>
            </w:r>
          </w:p>
        </w:tc>
        <w:tc>
          <w:tcPr>
            <w:tcW w:type="pct" w:w="11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lastRenderedPageBreak/>
              <w:t>18683136487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Šibenik, Obala Hrvatske Mornarice 3</w:t>
            </w:r>
          </w:p>
        </w:tc>
        <w:tc>
          <w:tcPr>
            <w:tcW w:type="pct" w:w="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38.097,27</w:t>
            </w:r>
          </w:p>
        </w:tc>
      </w:tr>
      <w:tr w:rsidTr="00AB6C54" w:rsidR="00944B1D" w:rsidRPr="00944B1D">
        <w:tc>
          <w:tcPr>
            <w:tcW w:type="pct" w:w="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pct" w:w="1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ZAGREBAČKA BANKA D.D.</w:t>
            </w:r>
          </w:p>
        </w:tc>
        <w:tc>
          <w:tcPr>
            <w:tcW w:type="pct" w:w="11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92963223473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Trg bana J.Jelačića 10, Zagreb</w:t>
            </w:r>
          </w:p>
        </w:tc>
        <w:tc>
          <w:tcPr>
            <w:tcW w:type="pct" w:w="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35.730.911,19</w:t>
            </w:r>
          </w:p>
        </w:tc>
      </w:tr>
      <w:tr w:rsidTr="00AB6C54" w:rsidR="00944B1D" w:rsidRPr="00944B1D">
        <w:tc>
          <w:tcPr>
            <w:tcW w:type="pct" w:w="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VODOVOD I ODVODNJA D.O.O.</w:t>
            </w:r>
          </w:p>
        </w:tc>
        <w:tc>
          <w:tcPr>
            <w:tcW w:type="pct" w:w="11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26251326399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Kralja Zvonimira 50, Šibenik</w:t>
            </w:r>
          </w:p>
        </w:tc>
        <w:tc>
          <w:tcPr>
            <w:tcW w:type="pct" w:w="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4B1D" w:rsidP="00AB6C54" w:rsidR="00944B1D" w:rsidRPr="00944B1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79.595,67</w:t>
            </w:r>
          </w:p>
          <w:p w:rsidRDefault="00944B1D" w:rsidP="00AB6C54" w:rsidR="00944B1D" w:rsidRPr="00944B1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44B1D" w:rsidP="00AB6C54" w:rsidR="00944B1D" w:rsidRPr="00944B1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AB6C54" w:rsidR="00944B1D" w:rsidRPr="00944B1D">
        <w:tc>
          <w:tcPr>
            <w:tcW w:type="pct" w:w="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ODVJETNIK DRAŠKO SEMREN</w:t>
            </w:r>
          </w:p>
        </w:tc>
        <w:tc>
          <w:tcPr>
            <w:tcW w:type="pct" w:w="11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84001590416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Malešnica 31, Zagreb</w:t>
            </w:r>
          </w:p>
        </w:tc>
        <w:tc>
          <w:tcPr>
            <w:tcW w:type="pct" w:w="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35.009,35</w:t>
            </w:r>
          </w:p>
        </w:tc>
      </w:tr>
      <w:tr w:rsidTr="00AB6C54" w:rsidR="00944B1D" w:rsidRPr="00944B1D">
        <w:tc>
          <w:tcPr>
            <w:tcW w:type="pct" w:w="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1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HRVATSKE AUTOCESTE D.O.O.</w:t>
            </w:r>
          </w:p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PRILOŽENA PUNOMOĆ O ZASTUPANJU ZA DIPL.PRAVNIKE SA POLOŽENIM PRAVOSUDNIM ISPITOM  ANU GALIĆ, DANIJELU JUKIĆ, MIRJANU CVILJAK, MARTINU ZRINŠČAK I KREŠIMIRA VUKSAN</w:t>
            </w:r>
          </w:p>
        </w:tc>
        <w:tc>
          <w:tcPr>
            <w:tcW w:type="pct" w:w="11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57500462912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Širolina 4, Zagreb</w:t>
            </w:r>
          </w:p>
        </w:tc>
        <w:tc>
          <w:tcPr>
            <w:tcW w:type="pct" w:w="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291,12</w:t>
            </w:r>
          </w:p>
        </w:tc>
      </w:tr>
      <w:tr w:rsidTr="00AB6C54" w:rsidR="00944B1D" w:rsidRPr="00944B1D">
        <w:tc>
          <w:tcPr>
            <w:tcW w:type="pct" w:w="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1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IGOR DUNĐER</w:t>
            </w:r>
          </w:p>
        </w:tc>
        <w:tc>
          <w:tcPr>
            <w:tcW w:type="pct" w:w="11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11762946991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Grubišnopoljski put 2A, Zagreb</w:t>
            </w:r>
          </w:p>
        </w:tc>
        <w:tc>
          <w:tcPr>
            <w:tcW w:type="pct" w:w="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65.000,00</w:t>
            </w:r>
          </w:p>
        </w:tc>
      </w:tr>
      <w:tr w:rsidTr="00AB6C54" w:rsidR="00944B1D" w:rsidRPr="00944B1D">
        <w:trPr>
          <w:trHeight w:val="2261"/>
        </w:trPr>
        <w:tc>
          <w:tcPr>
            <w:tcW w:type="pct" w:w="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1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HRVATSKI CENTAR ZA POLJOPRIVREDU, HRANU I SELO</w:t>
            </w:r>
          </w:p>
        </w:tc>
        <w:tc>
          <w:tcPr>
            <w:tcW w:type="pct" w:w="11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35506269186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Svetošimunska cesta 25, Zagreb</w:t>
            </w:r>
          </w:p>
        </w:tc>
        <w:tc>
          <w:tcPr>
            <w:tcW w:type="pct" w:w="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1.146,80</w:t>
            </w:r>
          </w:p>
        </w:tc>
      </w:tr>
      <w:tr w:rsidTr="00AB6C54" w:rsidR="00944B1D" w:rsidRPr="00944B1D">
        <w:trPr>
          <w:trHeight w:val="2261"/>
        </w:trPr>
        <w:tc>
          <w:tcPr>
            <w:tcW w:type="pct" w:w="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10.</w:t>
            </w:r>
          </w:p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AGRIBIOCERT ZADRUGA ZA OBAVLJANJE STRUČNOG NADZORA I UGOVORNU KONTROLU ROBE</w:t>
            </w:r>
          </w:p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ZASTUPA PO PUNOMOĆI  ODVJETNICA SANDRA IVIĆ,  STARA VRATA 8, RIJEKA</w:t>
            </w:r>
          </w:p>
        </w:tc>
        <w:tc>
          <w:tcPr>
            <w:tcW w:type="pct" w:w="11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58446729379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Veliki Dvor 11, 51513 Omišalj</w:t>
            </w:r>
          </w:p>
        </w:tc>
        <w:tc>
          <w:tcPr>
            <w:tcW w:type="pct" w:w="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5.890,94</w:t>
            </w:r>
          </w:p>
        </w:tc>
      </w:tr>
      <w:tr w:rsidTr="00AB6C54" w:rsidR="00944B1D" w:rsidRPr="00944B1D">
        <w:trPr>
          <w:trHeight w:val="2261"/>
        </w:trPr>
        <w:tc>
          <w:tcPr>
            <w:tcW w:type="pct" w:w="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pct" w:w="1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ZAGREBINSPEKT D.O.O.</w:t>
            </w:r>
          </w:p>
        </w:tc>
        <w:tc>
          <w:tcPr>
            <w:tcW w:type="pct" w:w="11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82752153530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Draškovićeva 29, Zagreb</w:t>
            </w:r>
          </w:p>
        </w:tc>
        <w:tc>
          <w:tcPr>
            <w:tcW w:type="pct" w:w="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6.463,50</w:t>
            </w:r>
          </w:p>
        </w:tc>
      </w:tr>
      <w:tr w:rsidTr="00AB6C54" w:rsidR="00944B1D" w:rsidRPr="00944B1D">
        <w:trPr>
          <w:trHeight w:val="1260"/>
        </w:trPr>
        <w:tc>
          <w:tcPr>
            <w:tcW w:type="pct" w:w="4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pct" w:w="12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PRAŽEN PUTOVANJA D.O.O.</w:t>
            </w:r>
          </w:p>
        </w:tc>
        <w:tc>
          <w:tcPr>
            <w:tcW w:type="pct" w:w="11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19698191464</w:t>
            </w:r>
          </w:p>
        </w:tc>
        <w:tc>
          <w:tcPr>
            <w:tcW w:type="pct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Obala Španja Roka 29, Brodarica</w:t>
            </w:r>
          </w:p>
        </w:tc>
        <w:tc>
          <w:tcPr>
            <w:tcW w:type="pct" w:w="9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44B1D" w:rsidP="00AB6C54" w:rsidR="00944B1D" w:rsidRPr="00944B1D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44B1D">
              <w:rPr>
                <w:rFonts w:hAnsi="Times New Roman" w:ascii="Times New Roman"/>
                <w:sz w:val="24"/>
                <w:szCs w:val="24"/>
              </w:rPr>
              <w:t>57.375,00</w:t>
            </w:r>
          </w:p>
        </w:tc>
      </w:tr>
    </w:tbl>
    <w:p w:rsidRDefault="00944B1D" w:rsidP="00944B1D" w:rsidR="00944B1D" w:rsidRPr="00944B1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44B1D" w:rsidP="00D340E1" w:rsidR="00944B1D" w:rsidRPr="00944B1D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944B1D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944B1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944B1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944B1D" w:rsidRPr="00944B1D">
        <w:rPr>
          <w:rFonts w:hAnsi="Times New Roman" w:ascii="Times New Roman"/>
          <w:sz w:val="24"/>
          <w:szCs w:val="24"/>
        </w:rPr>
        <w:t>VINARIUM d.o.o., Šibenik</w:t>
      </w:r>
      <w:r w:rsidRPr="00944B1D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944B1D" w:rsidRPr="00944B1D">
        <w:rPr>
          <w:rFonts w:hAnsi="Times New Roman" w:ascii="Times New Roman"/>
          <w:sz w:val="24"/>
          <w:szCs w:val="24"/>
        </w:rPr>
        <w:t xml:space="preserve">21. ožujka </w:t>
      </w:r>
      <w:r w:rsidR="00D30E2C" w:rsidRPr="00944B1D">
        <w:rPr>
          <w:rFonts w:hAnsi="Times New Roman" w:ascii="Times New Roman"/>
          <w:sz w:val="24"/>
          <w:szCs w:val="24"/>
        </w:rPr>
        <w:t>2017</w:t>
      </w:r>
      <w:r w:rsidRPr="00944B1D">
        <w:rPr>
          <w:rFonts w:hAnsi="Times New Roman" w:ascii="Times New Roman"/>
          <w:sz w:val="24"/>
          <w:szCs w:val="24"/>
        </w:rPr>
        <w:t>. godine ispitane su tražbine vjerovnika</w:t>
      </w:r>
      <w:r w:rsidR="00E13D7B" w:rsidRPr="00944B1D">
        <w:rPr>
          <w:rFonts w:hAnsi="Times New Roman" w:ascii="Times New Roman"/>
          <w:sz w:val="24"/>
          <w:szCs w:val="24"/>
        </w:rPr>
        <w:t xml:space="preserve"> iz toč. I. </w:t>
      </w:r>
      <w:r w:rsidR="00944B1D" w:rsidRPr="00944B1D">
        <w:rPr>
          <w:rFonts w:hAnsi="Times New Roman" w:ascii="Times New Roman"/>
          <w:sz w:val="24"/>
          <w:szCs w:val="24"/>
        </w:rPr>
        <w:t>i II.</w:t>
      </w:r>
      <w:r w:rsidRPr="00944B1D">
        <w:rPr>
          <w:rFonts w:hAnsi="Times New Roman" w:ascii="Times New Roman"/>
          <w:sz w:val="24"/>
          <w:szCs w:val="24"/>
        </w:rPr>
        <w:t xml:space="preserve"> ovog rješenja.</w:t>
      </w:r>
    </w:p>
    <w:p w:rsidRDefault="00FE275D" w:rsidP="00FE275D" w:rsidR="00FE275D" w:rsidRPr="00944B1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 xml:space="preserve">           Stečajni upravit</w:t>
      </w:r>
      <w:r w:rsidR="00944B1D" w:rsidRPr="00944B1D">
        <w:rPr>
          <w:rFonts w:hAnsi="Times New Roman" w:ascii="Times New Roman"/>
          <w:sz w:val="24"/>
          <w:szCs w:val="24"/>
        </w:rPr>
        <w:t>elj je priznao tražbine iz točki</w:t>
      </w:r>
      <w:r w:rsidRPr="00944B1D">
        <w:rPr>
          <w:rFonts w:hAnsi="Times New Roman" w:ascii="Times New Roman"/>
          <w:sz w:val="24"/>
          <w:szCs w:val="24"/>
        </w:rPr>
        <w:t xml:space="preserve"> I.</w:t>
      </w:r>
      <w:r w:rsidR="00944B1D" w:rsidRPr="00944B1D">
        <w:rPr>
          <w:rFonts w:hAnsi="Times New Roman" w:ascii="Times New Roman"/>
          <w:sz w:val="24"/>
          <w:szCs w:val="24"/>
        </w:rPr>
        <w:t xml:space="preserve"> i II.</w:t>
      </w:r>
      <w:r w:rsidRPr="00944B1D">
        <w:rPr>
          <w:rFonts w:hAnsi="Times New Roman" w:ascii="Times New Roman"/>
          <w:sz w:val="24"/>
          <w:szCs w:val="24"/>
        </w:rPr>
        <w:t xml:space="preserve">, a kako ih niti jedan vjerovnik nije osporio, to se iste u smislu čl. 263. Stečajnog zakona, smatraju utvrđenim. </w:t>
      </w:r>
    </w:p>
    <w:p w:rsidRDefault="00FE275D" w:rsidP="00FE275D" w:rsidR="00FE275D" w:rsidRPr="00944B1D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FE275D" w:rsidR="00FE275D" w:rsidRPr="00944B1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08273D" w:rsidR="0008273D" w:rsidRPr="00944B1D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 xml:space="preserve">U Zadru, dana </w:t>
      </w:r>
      <w:r w:rsidR="00944B1D" w:rsidRPr="00944B1D">
        <w:rPr>
          <w:rFonts w:hAnsi="Times New Roman" w:ascii="Times New Roman"/>
          <w:sz w:val="24"/>
          <w:szCs w:val="24"/>
        </w:rPr>
        <w:t>21. ožujka</w:t>
      </w:r>
      <w:r w:rsidR="00D30E2C" w:rsidRPr="00944B1D">
        <w:rPr>
          <w:rFonts w:hAnsi="Times New Roman" w:ascii="Times New Roman"/>
          <w:sz w:val="24"/>
          <w:szCs w:val="24"/>
        </w:rPr>
        <w:t xml:space="preserve"> 2017</w:t>
      </w:r>
      <w:r w:rsidR="00A42FE3" w:rsidRPr="00944B1D">
        <w:rPr>
          <w:rFonts w:hAnsi="Times New Roman" w:ascii="Times New Roman"/>
          <w:sz w:val="24"/>
          <w:szCs w:val="24"/>
        </w:rPr>
        <w:t>.</w:t>
      </w:r>
    </w:p>
    <w:p w:rsidRDefault="0008273D" w:rsidP="0008273D" w:rsidR="0008273D" w:rsidRPr="00944B1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8273D" w:rsidP="00944B1D" w:rsidR="0008273D" w:rsidRPr="00944B1D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944B1D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08273D" w:rsidP="00944B1D" w:rsidR="00FE275D" w:rsidRPr="00944B1D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944B1D">
        <w:rPr>
          <w:rFonts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FE275D" w:rsidP="00FE275D" w:rsidR="00FE275D" w:rsidRPr="00944B1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944B1D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944B1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ovog rješenja, a ista se podnosi ovom sudu u dva primjerka.</w:t>
      </w:r>
    </w:p>
    <w:p w:rsidRDefault="00FE275D" w:rsidP="00FE275D" w:rsidR="00FE275D" w:rsidRPr="00944B1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944B1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944B1D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>Dostaviti:</w:t>
      </w:r>
    </w:p>
    <w:p w:rsidRDefault="00FE275D" w:rsidP="00FE275D" w:rsidR="00FE275D" w:rsidRPr="00944B1D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>stečajnom upravitelju,</w:t>
      </w:r>
    </w:p>
    <w:p w:rsidRDefault="00FE275D" w:rsidP="00FE275D" w:rsidR="00FE275D" w:rsidRPr="00944B1D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>e-oglasna ploča,</w:t>
      </w:r>
    </w:p>
    <w:p w:rsidRDefault="00FE275D" w:rsidP="00FE275D" w:rsidR="00FE275D" w:rsidRPr="00944B1D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944B1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944B1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944B1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944B1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944B1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944B1D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CC2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B6181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CC2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B6181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CC2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B618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20FD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6B6181" w:rsidP="00944B1D" w:rsidR="006B6181" w:rsidRPr="007162A0">
    <w:pPr>
      <w:pStyle w:val="Zaglavlje"/>
      <w:jc w:val="right"/>
    </w:pPr>
    <w:r w:rsidRPr="007162A0">
      <w:t>1 St-</w:t>
    </w:r>
    <w:r w:rsidR="00944B1D">
      <w:t>744</w:t>
    </w:r>
    <w:r w:rsidR="003D44AF" w:rsidRPr="00DE0A15">
      <w:t>/</w:t>
    </w:r>
    <w:r w:rsidR="002D71AE">
      <w:t>16</w:t>
    </w:r>
    <w:r w:rsidR="003D44AF">
      <w:t>-</w:t>
    </w:r>
    <w:r w:rsidR="00944B1D">
      <w:t>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D140CAE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4"/>
  </w:num>
  <w:num w:numId="8">
    <w:abstractNumId w:val="10"/>
  </w:num>
  <w:num w:numId="9">
    <w:abstractNumId w:val="4"/>
  </w:num>
  <w:num w:numId="10">
    <w:abstractNumId w:val="2"/>
  </w:num>
  <w:num w:numId="11">
    <w:abstractNumId w:val="12"/>
  </w:num>
  <w:num w:numId="12">
    <w:abstractNumId w:val="1"/>
  </w:num>
  <w:num w:numId="13">
    <w:abstractNumId w:val="8"/>
  </w:num>
  <w:num w:numId="14">
    <w:abstractNumId w:val="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03677"/>
    <w:rsid w:val="0008273D"/>
    <w:rsid w:val="001057ED"/>
    <w:rsid w:val="0016584D"/>
    <w:rsid w:val="00166AF5"/>
    <w:rsid w:val="00171C6C"/>
    <w:rsid w:val="00195D2F"/>
    <w:rsid w:val="001A4527"/>
    <w:rsid w:val="001B70E5"/>
    <w:rsid w:val="001E22EE"/>
    <w:rsid w:val="00207D73"/>
    <w:rsid w:val="00215E7F"/>
    <w:rsid w:val="00247422"/>
    <w:rsid w:val="002C2297"/>
    <w:rsid w:val="002D71AE"/>
    <w:rsid w:val="002F45C8"/>
    <w:rsid w:val="003020FD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A264B"/>
    <w:rsid w:val="004D3C1B"/>
    <w:rsid w:val="0052773F"/>
    <w:rsid w:val="00560B2E"/>
    <w:rsid w:val="00562227"/>
    <w:rsid w:val="00572EB9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6D54D5"/>
    <w:rsid w:val="007162A0"/>
    <w:rsid w:val="00720005"/>
    <w:rsid w:val="007260B9"/>
    <w:rsid w:val="00790CC2"/>
    <w:rsid w:val="007A3D96"/>
    <w:rsid w:val="007D011D"/>
    <w:rsid w:val="007E3967"/>
    <w:rsid w:val="007F00EA"/>
    <w:rsid w:val="0085308B"/>
    <w:rsid w:val="00861528"/>
    <w:rsid w:val="00875C2A"/>
    <w:rsid w:val="00903677"/>
    <w:rsid w:val="00935079"/>
    <w:rsid w:val="00937E72"/>
    <w:rsid w:val="00944B1D"/>
    <w:rsid w:val="009703E0"/>
    <w:rsid w:val="009C3E0C"/>
    <w:rsid w:val="009E34C6"/>
    <w:rsid w:val="009E3A82"/>
    <w:rsid w:val="00A02BD0"/>
    <w:rsid w:val="00A06DC9"/>
    <w:rsid w:val="00A42FE3"/>
    <w:rsid w:val="00A9701A"/>
    <w:rsid w:val="00B02E11"/>
    <w:rsid w:val="00B10DDC"/>
    <w:rsid w:val="00B2047D"/>
    <w:rsid w:val="00B741FE"/>
    <w:rsid w:val="00BB2284"/>
    <w:rsid w:val="00BF1C02"/>
    <w:rsid w:val="00C14DA6"/>
    <w:rsid w:val="00C50052"/>
    <w:rsid w:val="00CB7A36"/>
    <w:rsid w:val="00CE2510"/>
    <w:rsid w:val="00CF1C71"/>
    <w:rsid w:val="00D057EA"/>
    <w:rsid w:val="00D30E2C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270E5"/>
    <w:rsid w:val="00E36CD0"/>
    <w:rsid w:val="00E63138"/>
    <w:rsid w:val="00E751B3"/>
    <w:rsid w:val="00E976B2"/>
    <w:rsid w:val="00EB42FD"/>
    <w:rsid w:val="00EB4538"/>
    <w:rsid w:val="00F84E4B"/>
    <w:rsid w:val="00FE275D"/>
    <w:rsid w:val="00FF30CE"/>
    <w:rsid w:val="00FF51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0CC2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944B1D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20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0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0F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0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0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St-744/2016</izvorni_sadrzaj>
    <derivirana_varijabla naziv="DomainObject.Predmet.OznakaBroj_1">St-744/2016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OČ.ŽALBE
KALENDAR 06.02.17.
Pomočni poslan u pisarnicu 6.2.2017.</izvorni_sadrzaj>
    <derivirana_varijabla naziv="DomainObject.Predmet.PrimjedbaSuca_1">OČ.ŽALBE
KALENDAR 06.02.17.
Pomočni poslan u pisarnicu 6.2.2017.</derivirana_varijabla>
  </DomainObject.Predmet.PrimjedbaSuca>
  <DomainObject.Predmet.ProtustrankaFormated>
    <izvorni_sadrzaj>  VINARIUM društvo s ograničenom odgovornošću za proizvodnju i trgovinu</izvorni_sadrzaj>
    <derivirana_varijabla naziv="DomainObject.Predmet.ProtustrankaFormated_1">  VINARIUM društvo s ograničenom odgovornošću za proizvodnju i trgovinu</derivirana_varijabla>
  </DomainObject.Predmet.ProtustrankaFormated>
  <DomainObject.Predmet.ProtustrankaFormatedOIB>
    <izvorni_sadrzaj>  VINARIUM društvo s ograničenom odgovornošću za proizvodnju i trgovinu, OIB 10301343566</izvorni_sadrzaj>
    <derivirana_varijabla naziv="DomainObject.Predmet.ProtustrankaFormatedOIB_1">  VINARIUM društvo s ograničenom odgovornošću za proizvodnju i trgovinu, OIB 10301343566</derivirana_varijabla>
  </DomainObject.Predmet.ProtustrankaFormatedOIB>
  <DomainObject.Predmet.ProtustrankaFormatedWithAdress>
    <izvorni_sadrzaj> VINARIUM društvo s ograničenom odgovornošću za proizvodnju i trgovinu, Mostarska 61, 22000 Šibenik</izvorni_sadrzaj>
    <derivirana_varijabla naziv="DomainObject.Predmet.ProtustrankaFormatedWithAdress_1"> VINARIUM društvo s ograničenom odgovornošću za proizvodnju i trgovinu, Mostarska 61, 22000 Šibenik</derivirana_varijabla>
  </DomainObject.Predmet.ProtustrankaFormatedWithAdress>
  <DomainObject.Predmet.ProtustrankaFormatedWithAdressOIB>
    <izvorni_sadrzaj> VINARIUM društvo s ograničenom odgovornošću za proizvodnju i trgovinu, OIB 10301343566, Mostarska 61, 22000 Šibenik</izvorni_sadrzaj>
    <derivirana_varijabla naziv="DomainObject.Predmet.ProtustrankaFormatedWithAdressOIB_1"> VINARIUM društvo s ograničenom odgovornošću za proizvodnju i trgovinu, OIB 10301343566, Mostarska 61, 22000 Šibenik</derivirana_varijabla>
  </DomainObject.Predmet.ProtustrankaFormatedWithAdressOIB>
  <DomainObject.Predmet.ProtustrankaWithAdress>
    <izvorni_sadrzaj>VINARIUM društvo s ograničenom odgovornošću za proizvodnju i trgovinu Mostarska 61, 22000 Šibenik</izvorni_sadrzaj>
    <derivirana_varijabla naziv="DomainObject.Predmet.ProtustrankaWithAdress_1">VINARIUM društvo s ograničenom odgovornošću za proizvodnju i trgovinu Mostarska 61, 22000 Šibenik</derivirana_varijabla>
  </DomainObject.Predmet.ProtustrankaWithAdress>
  <DomainObject.Predmet.ProtustrankaWithAdressOIB>
    <izvorni_sadrzaj>VINARIUM društvo s ograničenom odgovornošću za proizvodnju i trgovinu, OIB 10301343566, Mostarska 61, 22000 Šibenik</izvorni_sadrzaj>
    <derivirana_varijabla naziv="DomainObject.Predmet.ProtustrankaWithAdressOIB_1">VINARIUM društvo s ograničenom odgovornošću za proizvodnju i trgovinu, OIB 10301343566, Mostarska 61, 22000 Šibenik</derivirana_varijabla>
  </DomainObject.Predmet.ProtustrankaWithAdressOIB>
  <DomainObject.Predmet.ProtustrankaNazivFormated>
    <izvorni_sadrzaj>VINARIUM društvo s ograničenom odgovornošću za proizvodnju i trgovinu</izvorni_sadrzaj>
    <derivirana_varijabla naziv="DomainObject.Predmet.ProtustrankaNazivFormated_1">VINARIUM društvo s ograničenom odgovornošću za proizvodnju i trgovinu</derivirana_varijabla>
  </DomainObject.Predmet.ProtustrankaNazivFormated>
  <DomainObject.Predmet.ProtustrankaNazivFormatedOIB>
    <izvorni_sadrzaj>VINARIUM društvo s ograničenom odgovornošću za proizvodnju i trgovinu, OIB 10301343566</izvorni_sadrzaj>
    <derivirana_varijabla naziv="DomainObject.Predmet.ProtustrankaNazivFormatedOIB_1">VINARIUM društvo s ograničenom odgovornošću za proizvodnju i trgovinu, OIB 10301343566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 1, 22000 Šibenik</izvorni_sadrzaj>
    <derivirana_varijabla naziv="DomainObject.Predmet.StrankaFormatedWithAdress_1"> Fina-Podružnica Šibenik, Perivoj L. Marune 1, 22000 Šibenik</derivirana_varijabla>
  </DomainObject.Predmet.StrankaFormatedWithAdress>
  <DomainObject.Predmet.StrankaFormatedWithAdressOIB>
    <izvorni_sadrzaj> Fina-Podružnica Šibenik, OIB 85821130368, Perivoj L. Marune 1, 22000 Šibenik</izvorni_sadrzaj>
    <derivirana_varijabla naziv="DomainObject.Predmet.StrankaFormatedWithAdressOIB_1"> Fina-Podružnica Šibenik, OIB 85821130368, Perivoj L. Marune 1, 22000 Šibenik</derivirana_varijabla>
  </DomainObject.Predmet.StrankaFormatedWithAdressOIB>
  <DomainObject.Predmet.StrankaWithAdress>
    <izvorni_sadrzaj>Fina-Podružnica Šibenik Perivoj L. Marune 1,22000 Šibenik</izvorni_sadrzaj>
    <derivirana_varijabla naziv="DomainObject.Predmet.StrankaWithAdress_1">Fina-Podružnica Šibenik Perivoj L. Marune 1,22000 Šibenik</derivirana_varijabla>
  </DomainObject.Predmet.StrankaWithAdress>
  <DomainObject.Predmet.StrankaWithAdressOIB>
    <izvorni_sadrzaj>Fina-Podružnica Šibenik, OIB 85821130368, Perivoj L. Marune 1,22000 Šibenik</izvorni_sadrzaj>
    <derivirana_varijabla naziv="DomainObject.Predmet.StrankaWithAdressOIB_1">Fina-Podružnica Šibenik, OIB 85821130368, Perivoj L.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 1, 22000 Šibenik</item>
    </izvorni_sadrzaj>
    <derivirana_varijabla naziv="DomainObject.Predmet.StrankaListFormatedWithAdress_1">
      <item>Fina-Podružnica Šibenik, Perivoj L. Marune 1, 22000 Šibenik</item>
    </derivirana_varijabla>
  </DomainObject.Predmet.StrankaListFormatedWithAdress>
  <DomainObject.Predmet.StrankaListFormatedWithAdressOIB>
    <izvorni_sadrzaj>
      <item>Fina-Podružnica Šibenik, OIB 85821130368, Perivoj L. Marune 1, 22000 Šibenik</item>
    </izvorni_sadrzaj>
    <derivirana_varijabla naziv="DomainObject.Predmet.StrankaListFormatedWithAdressOIB_1">
      <item>Fina-Podružnica Šibenik, OIB 85821130368, Perivoj L.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VINARIUM društvo s ograničenom odgovornošću za proizvodnju i trgovinu</item>
    </izvorni_sadrzaj>
    <derivirana_varijabla naziv="DomainObject.Predmet.ProtuStrankaListFormated_1">
      <item>VINARIUM društvo s ograničenom odgovornošću za proizvodnju i trgovinu</item>
    </derivirana_varijabla>
  </DomainObject.Predmet.ProtuStrankaListFormated>
  <DomainObject.Predmet.ProtuStrankaListFormatedOIB>
    <izvorni_sadrzaj>
      <item>VINARIUM društvo s ograničenom odgovornošću za proizvodnju i trgovinu, OIB 10301343566</item>
    </izvorni_sadrzaj>
    <derivirana_varijabla naziv="DomainObject.Predmet.ProtuStrankaListFormatedOIB_1">
      <item>VINARIUM društvo s ograničenom odgovornošću za proizvodnju i trgovinu, OIB 10301343566</item>
    </derivirana_varijabla>
  </DomainObject.Predmet.ProtuStrankaListFormatedOIB>
  <DomainObject.Predmet.ProtuStrankaListFormatedWithAdress>
    <izvorni_sadrzaj>
      <item>VINARIUM društvo s ograničenom odgovornošću za proizvodnju i trgovinu, Mostarska 61, 22000 Šibenik</item>
    </izvorni_sadrzaj>
    <derivirana_varijabla naziv="DomainObject.Predmet.ProtuStrankaListFormatedWithAdress_1">
      <item>VINARIUM društvo s ograničenom odgovornošću za proizvodnju i trgovinu, Mostarska 61, 22000 Šibenik</item>
    </derivirana_varijabla>
  </DomainObject.Predmet.ProtuStrankaListFormatedWithAdress>
  <DomainObject.Predmet.ProtuStrankaListFormatedWithAdressOIB>
    <izvorni_sadrzaj>
      <item>VINARIUM društvo s ograničenom odgovornošću za proizvodnju i trgovinu, OIB 10301343566, Mostarska 61, 22000 Šibenik</item>
    </izvorni_sadrzaj>
    <derivirana_varijabla naziv="DomainObject.Predmet.ProtuStrankaListFormatedWithAdressOIB_1">
      <item>VINARIUM društvo s ograničenom odgovornošću za proizvodnju i trgovinu, OIB 10301343566, Mostarska 61, 22000 Šibenik</item>
    </derivirana_varijabla>
  </DomainObject.Predmet.ProtuStrankaListFormatedWithAdressOIB>
  <DomainObject.Predmet.ProtuStrankaListNazivFormated>
    <izvorni_sadrzaj>
      <item>VINARIUM društvo s ograničenom odgovornošću za proizvodnju i trgovinu</item>
    </izvorni_sadrzaj>
    <derivirana_varijabla naziv="DomainObject.Predmet.ProtuStrankaListNazivFormated_1">
      <item>VINARIUM društvo s ograničenom odgovornošću za proizvodnju i trgovinu</item>
    </derivirana_varijabla>
  </DomainObject.Predmet.ProtuStrankaListNazivFormated>
  <DomainObject.Predmet.ProtuStrankaListNazivFormatedOIB>
    <izvorni_sadrzaj>
      <item>VINARIUM društvo s ograničenom odgovornošću za proizvodnju i trgovinu, OIB 10301343566</item>
    </izvorni_sadrzaj>
    <derivirana_varijabla naziv="DomainObject.Predmet.ProtuStrankaListNazivFormatedOIB_1">
      <item>VINARIUM društvo s ograničenom odgovornošću za proizvodnju i trgovinu, OIB 10301343566</item>
    </derivirana_varijabla>
  </DomainObject.Predmet.ProtuStrankaListNazivFormatedOIB>
  <DomainObject.Predmet.OstaliListFormated>
    <izvorni_sadrzaj>
      <item>Alenko Dunđer</item>
    </izvorni_sadrzaj>
    <derivirana_varijabla naziv="DomainObject.Predmet.OstaliListFormated_1">
      <item>Alenko Dunđer</item>
    </derivirana_varijabla>
  </DomainObject.Predmet.OstaliListFormated>
  <DomainObject.Predmet.OstaliListFormatedOIB>
    <izvorni_sadrzaj>
      <item>Alenko Dunđer, OIB 87571778754</item>
    </izvorni_sadrzaj>
    <derivirana_varijabla naziv="DomainObject.Predmet.OstaliListFormatedOIB_1">
      <item>Alenko Dunđer, OIB 87571778754</item>
    </derivirana_varijabla>
  </DomainObject.Predmet.OstaliListFormatedOIB>
  <DomainObject.Predmet.OstaliListFormatedWithAdress>
    <izvorni_sadrzaj>
      <item>Alenko Dunđer, Ante Mike Tripala 1, 10000 Zagreb</item>
    </izvorni_sadrzaj>
    <derivirana_varijabla naziv="DomainObject.Predmet.OstaliListFormatedWithAdress_1">
      <item>Alenko Dunđer, Ante Mike Tripala 1, 10000 Zagreb</item>
    </derivirana_varijabla>
  </DomainObject.Predmet.OstaliListFormatedWithAdress>
  <DomainObject.Predmet.OstaliListFormatedWithAdressOIB>
    <izvorni_sadrzaj>
      <item>Alenko Dunđer, OIB 87571778754, Ante Mike Tripala 1, 10000 Zagreb</item>
    </izvorni_sadrzaj>
    <derivirana_varijabla naziv="DomainObject.Predmet.OstaliListFormatedWithAdressOIB_1">
      <item>Alenko Dunđer, OIB 87571778754, Ante Mike Tripala 1, 10000 Zagreb</item>
    </derivirana_varijabla>
  </DomainObject.Predmet.OstaliListFormatedWithAdressOIB>
  <DomainObject.Predmet.OstaliListNazivFormated>
    <izvorni_sadrzaj>
      <item>Alenko Dunđer</item>
    </izvorni_sadrzaj>
    <derivirana_varijabla naziv="DomainObject.Predmet.OstaliListNazivFormated_1">
      <item>Alenko Dunđer</item>
    </derivirana_varijabla>
  </DomainObject.Predmet.OstaliListNazivFormated>
  <DomainObject.Predmet.OstaliListNazivFormatedOIB>
    <izvorni_sadrzaj>
      <item>Alenko Dunđer, OIB 87571778754</item>
    </izvorni_sadrzaj>
    <derivirana_varijabla naziv="DomainObject.Predmet.OstaliListNazivFormatedOIB_1">
      <item>Alenko Dunđer, OIB 87571778754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VINARIUM društvo s ograničenom odgovornošću za proizvodnju i trgovinu</izvorni_sadrzaj>
    <derivirana_varijabla naziv="DomainObject.Predmet.ProtustrankaIDrugi_1">VINARIUM društvo s ograničenom odgovornošću za proizvodnju i trgovinu</derivirana_varijabla>
  </DomainObject.Predmet.ProtustrankaIDrugi>
  <DomainObject.Predmet.StrankaIDrugiAdressOIB>
    <izvorni_sadrzaj>Fina-Podružnica Šibenik, OIB 85821130368, Perivoj L. Marune 1, 22000 Šibenik</izvorni_sadrzaj>
    <derivirana_varijabla naziv="DomainObject.Predmet.StrankaIDrugiAdressOIB_1">Fina-Podružnica Šibenik, OIB 85821130368, Perivoj L. Marune 1, 22000 Šibenik</derivirana_varijabla>
  </DomainObject.Predmet.StrankaIDrugiAdressOIB>
  <DomainObject.Predmet.ProtustrankaIDrugiAdressOIB>
    <izvorni_sadrzaj>VINARIUM društvo s ograničenom odgovornošću za proizvodnju i trgovinu, OIB 10301343566, Mostarska 61, 22000 Šibenik</izvorni_sadrzaj>
    <derivirana_varijabla naziv="DomainObject.Predmet.ProtustrankaIDrugiAdressOIB_1">VINARIUM društvo s ograničenom odgovornošću za proizvodnju i trgovinu, OIB 10301343566, Mostarska 61,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VINARIUM društvo s ograničenom odgovornošću za proizvodnju i trgovinu</item>
      <item>Alenko Dunđer</item>
    </izvorni_sadrzaj>
    <derivirana_varijabla naziv="DomainObject.Predmet.SudioniciListNaziv_1">
      <item>Fina-Podružnica Šibenik</item>
      <item>VINARIUM društvo s ograničenom odgovornošću za proizvodnju i trgovinu</item>
      <item>Alenko Dunđer</item>
    </derivirana_varijabla>
  </DomainObject.Predmet.SudioniciListNaziv>
  <DomainObject.Predmet.SudioniciListAdressOIB>
    <izvorni_sadrzaj>
      <item>Fina-Podružnica Šibenik, OIB 85821130368, Perivoj L. Marune 1,22000 Šibenik</item>
      <item>VINARIUM društvo s ograničenom odgovornošću za proizvodnju i trgovinu, OIB 10301343566, Mostarska 61,22000 Šibenik</item>
      <item>Alenko Dunđer, OIB 87571778754, Ante Mike Tripala 1,10000 Zagreb</item>
    </izvorni_sadrzaj>
    <derivirana_varijabla naziv="DomainObject.Predmet.SudioniciListAdressOIB_1">
      <item>Fina-Podružnica Šibenik, OIB 85821130368, Perivoj L. Marune 1,22000 Šibenik</item>
      <item>VINARIUM društvo s ograničenom odgovornošću za proizvodnju i trgovinu, OIB 10301343566, Mostarska 61,22000 Šibenik</item>
      <item>Alenko Dunđer, OIB 87571778754, Ante Mike Tripala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10301343566</item>
      <item>, OIB 87571778754</item>
    </izvorni_sadrzaj>
    <derivirana_varijabla naziv="DomainObject.Predmet.SudioniciListNazivOIB_1">
      <item>, OIB 85821130368</item>
      <item>, OIB 10301343566</item>
      <item>, OIB 87571778754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859</properties:Words>
  <properties:Characters>5050</properties:Characters>
  <properties:Lines>548</properties:Lines>
  <properties:Paragraphs>309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5650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2017-03-21T16:00:00Z</dcterms:created>
  <dc:creator>wsadmin</dc:creator>
  <cp:lastModifiedBy>Martina Kalmeta</cp:lastModifiedBy>
  <cp:lastPrinted>2017-01-18T13:54:00Z</cp:lastPrinted>
  <dcterms:modified xmlns:xsi="http://www.w3.org/2001/XMLSchema-instance" xsi:type="dcterms:W3CDTF">2017-03-22T10:36:00Z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