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7ed" w14:paraId="cfb47ed" w:rsidRDefault="00CE4F7C" w:rsidR="00CE4F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2D5" w:rsidP="009D32D5" w:rsidR="009D32D5" w:rsidRPr="005946BD">
      <w:pPr>
        <w:jc w:val="both"/>
        <w:rPr>
          <w:b/>
        </w:rPr>
      </w:pPr>
      <w:r w:rsidRPr="005946BD">
        <w:rPr>
          <w:b/>
        </w:rPr>
        <w:t xml:space="preserve">                                                                                                                            </w:t>
      </w:r>
    </w:p>
    <w:p w:rsidRDefault="009D32D5" w:rsidP="009D32D5" w:rsidR="009D32D5" w:rsidRPr="005946BD">
      <w:r w:rsidRPr="005946BD">
        <w:t>REPUBLIKA HRVATSKA</w:t>
      </w:r>
    </w:p>
    <w:p w:rsidRDefault="009D32D5" w:rsidP="009D32D5" w:rsidR="009D32D5" w:rsidRPr="005946BD">
      <w:r w:rsidRPr="005946BD">
        <w:t xml:space="preserve">  Trgovački sud u Zagrebu</w:t>
      </w:r>
    </w:p>
    <w:p w:rsidRDefault="009D32D5" w:rsidP="009D32D5" w:rsidR="009D32D5" w:rsidRPr="005946BD">
      <w:r w:rsidRPr="005946BD">
        <w:t xml:space="preserve">    Zagreb, Amruševa 2/II  </w:t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Pr="005946BD">
        <w:t>72 St-</w:t>
      </w:r>
      <w:r w:rsidR="00FC16DE">
        <w:t>2944/2016</w:t>
      </w:r>
      <w:r w:rsidR="00E24CC8">
        <w:t>-24</w:t>
      </w:r>
    </w:p>
    <w:p w:rsidRDefault="00C7672E" w:rsidP="009D32D5" w:rsidR="009D32D5" w:rsidRPr="00C7672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C7672E">
        <w:t>REPUBLIKA HRVATSKA</w:t>
      </w:r>
    </w:p>
    <w:p w:rsidRDefault="006A1F07" w:rsidP="009D32D5" w:rsidR="009D32D5" w:rsidRPr="00C7672E">
      <w:pPr>
        <w:jc w:val="center"/>
      </w:pPr>
      <w:r w:rsidRPr="00C7672E">
        <w:t xml:space="preserve">Z A K LJ U Č A K </w:t>
      </w:r>
    </w:p>
    <w:p w:rsidRDefault="004E6EE1" w:rsidP="009D32D5" w:rsidR="004E6EE1" w:rsidRPr="00C7672E">
      <w:pPr>
        <w:jc w:val="center"/>
      </w:pPr>
    </w:p>
    <w:p w:rsidRDefault="004E6EE1" w:rsidP="004E6EE1" w:rsidR="00FC16DE">
      <w:pPr>
        <w:jc w:val="both"/>
      </w:pPr>
      <w:r>
        <w:t xml:space="preserve">                Trgovački sud u Zagrebu po sucu pojedincu Nikoli Ribariću, kao steča</w:t>
      </w:r>
      <w:r w:rsidR="00FC16DE">
        <w:t xml:space="preserve">jnom sucu u stečajnom postupku </w:t>
      </w:r>
      <w:r>
        <w:t xml:space="preserve">nad dužnikom </w:t>
      </w:r>
      <w:r w:rsidR="00FC16DE">
        <w:t>TRICON NEKRETNINE, d.o.o. u stečaju, Zagreb, Masarykova 11 MBS: 080531335 OIB: 51698322982, dana 4. siječnja 2018. godine</w:t>
      </w:r>
    </w:p>
    <w:p w:rsidRDefault="00FC16DE" w:rsidP="004E6EE1" w:rsidR="00FC16DE">
      <w:pPr>
        <w:jc w:val="both"/>
      </w:pPr>
    </w:p>
    <w:p w:rsidRDefault="00C7672E" w:rsidP="006A1F07" w:rsidR="009D32D5" w:rsidRPr="00C7672E">
      <w:pPr>
        <w:ind w:left="3540"/>
        <w:jc w:val="both"/>
      </w:pPr>
      <w:r>
        <w:t>z a k l j</w:t>
      </w:r>
      <w:r w:rsidR="006A1F07" w:rsidRPr="00C7672E">
        <w:t xml:space="preserve"> u č i o   je </w:t>
      </w:r>
    </w:p>
    <w:p w:rsidRDefault="009D32D5" w:rsidP="000A4568" w:rsidR="009D32D5" w:rsidRPr="005946BD">
      <w:pPr>
        <w:jc w:val="both"/>
        <w:rPr>
          <w:b/>
        </w:rPr>
      </w:pPr>
    </w:p>
    <w:p w:rsidRDefault="000A4568" w:rsidP="000A4568" w:rsidR="000A4568" w:rsidRPr="00A60AC9">
      <w:pPr>
        <w:jc w:val="both"/>
      </w:pPr>
      <w:r w:rsidRPr="00A60AC9">
        <w:tab/>
      </w:r>
      <w:r>
        <w:t xml:space="preserve">Poziva se </w:t>
      </w:r>
      <w:r w:rsidRPr="00A60AC9">
        <w:t>stečajn</w:t>
      </w:r>
      <w:r>
        <w:t>i</w:t>
      </w:r>
      <w:r w:rsidRPr="00A60AC9">
        <w:t xml:space="preserve"> upravitelj</w:t>
      </w:r>
      <w:r>
        <w:t>,</w:t>
      </w:r>
      <w:r w:rsidRPr="00A60AC9">
        <w:t xml:space="preserve"> da u roku od </w:t>
      </w:r>
      <w:r w:rsidR="00A0078C">
        <w:t>15</w:t>
      </w:r>
      <w:r w:rsidRPr="00A60AC9">
        <w:t xml:space="preserve"> dana </w:t>
      </w:r>
      <w:r>
        <w:t xml:space="preserve">od dana primitka ovog zaključka, </w:t>
      </w:r>
      <w:r w:rsidRPr="00A60AC9">
        <w:t xml:space="preserve">dostavi detaljno izvješće o tijeku stečajnog postupka odnosno o radnjama koje su poduzete nakon podnošenja zadnjeg izvješća. </w:t>
      </w:r>
    </w:p>
    <w:p w:rsidRDefault="000A4568" w:rsidP="000A4568" w:rsidR="000A4568" w:rsidRPr="00A60AC9"/>
    <w:p w:rsidRDefault="00AD5FAE" w:rsidP="00AD5FAE" w:rsidR="00AD5FAE" w:rsidRPr="005946BD">
      <w:pPr>
        <w:jc w:val="both"/>
      </w:pPr>
      <w:r w:rsidRPr="005946BD">
        <w:tab/>
      </w:r>
    </w:p>
    <w:p w:rsidRDefault="009D32D5" w:rsidP="009D32D5" w:rsidR="009D32D5" w:rsidRPr="005946BD">
      <w:pPr>
        <w:jc w:val="center"/>
      </w:pPr>
      <w:r w:rsidRPr="005946BD">
        <w:t>Obrazloženje</w:t>
      </w:r>
    </w:p>
    <w:p w:rsidRDefault="009D32D5" w:rsidP="009D32D5" w:rsidR="009D32D5" w:rsidRPr="005946BD">
      <w:pPr>
        <w:jc w:val="both"/>
      </w:pPr>
    </w:p>
    <w:p w:rsidRDefault="009D32D5" w:rsidP="009D32D5" w:rsidR="009D32D5">
      <w:pPr>
        <w:jc w:val="both"/>
      </w:pPr>
      <w:r w:rsidRPr="005946BD">
        <w:tab/>
      </w:r>
      <w:r w:rsidR="000A4568">
        <w:t xml:space="preserve">Odredbom članka </w:t>
      </w:r>
      <w:r w:rsidR="00FC16DE">
        <w:t>89</w:t>
      </w:r>
      <w:r w:rsidR="000A4568">
        <w:t>.st.2. Stečajnog zakona</w:t>
      </w:r>
      <w:r w:rsidR="00FC16DE">
        <w:t xml:space="preserve"> (NN 71/15)</w:t>
      </w:r>
      <w:r w:rsidR="000A4568">
        <w:t xml:space="preserve"> određena je obveza stečajnog upravitelja na podnošenje izvješća o stanju stečajne mase i tijeku postupka.</w:t>
      </w:r>
    </w:p>
    <w:p w:rsidRDefault="000A4568" w:rsidP="000A4568" w:rsidR="000A4568" w:rsidRPr="005946BD">
      <w:pPr>
        <w:ind w:firstLine="708"/>
        <w:jc w:val="both"/>
      </w:pPr>
      <w:r>
        <w:t>Slijedom navedenoga odlučeno je kao u izreci.</w:t>
      </w:r>
    </w:p>
    <w:p w:rsidRDefault="00D70BF6" w:rsidP="009D32D5" w:rsidR="00D70BF6" w:rsidRPr="005946BD">
      <w:pPr>
        <w:ind w:firstLine="708"/>
        <w:jc w:val="both"/>
      </w:pPr>
    </w:p>
    <w:p w:rsidRDefault="009D32D5" w:rsidP="00005F22" w:rsidR="002C47AE">
      <w:pPr>
        <w:jc w:val="both"/>
      </w:pPr>
      <w:r w:rsidRPr="005946BD">
        <w:tab/>
      </w:r>
      <w:r w:rsidR="005A77BB" w:rsidRPr="005946BD">
        <w:tab/>
      </w:r>
      <w:r w:rsidR="005A77BB" w:rsidRPr="005946BD">
        <w:tab/>
      </w:r>
      <w:r w:rsidR="005A77BB" w:rsidRPr="005946BD">
        <w:tab/>
      </w:r>
      <w:r w:rsidRPr="005946BD">
        <w:t>U Zagrebu</w:t>
      </w:r>
      <w:r w:rsidRPr="00D70BF6">
        <w:rPr>
          <w:b/>
        </w:rPr>
        <w:t xml:space="preserve">,  </w:t>
      </w:r>
      <w:r w:rsidR="00602897">
        <w:t>4</w:t>
      </w:r>
      <w:r w:rsidR="000A4568">
        <w:t>.</w:t>
      </w:r>
      <w:r w:rsidR="00602897">
        <w:t xml:space="preserve"> siječnja</w:t>
      </w:r>
      <w:r w:rsidRPr="005946BD">
        <w:t xml:space="preserve">  201</w:t>
      </w:r>
      <w:r w:rsidR="00602897">
        <w:t>8</w:t>
      </w:r>
      <w:r w:rsidRPr="005946BD">
        <w:t>. godine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="00005F22">
        <w:t xml:space="preserve">     </w:t>
      </w:r>
      <w:r w:rsidR="00005F22">
        <w:tab/>
      </w:r>
    </w:p>
    <w:p w:rsidRDefault="002C47AE" w:rsidP="00005F22" w:rsidR="002C47AE">
      <w:pPr>
        <w:jc w:val="both"/>
      </w:pPr>
    </w:p>
    <w:p w:rsidRDefault="00E24CC8" w:rsidP="00E91121" w:rsidR="00E24C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4CC8" w:rsidP="00E91121" w:rsidR="00E24C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4CC8" w:rsidP="00E91121" w:rsidR="00E24C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4CC8" w:rsidP="00E91121" w:rsidR="00E24CC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4CC8" w:rsidP="00E91121" w:rsidR="00E24C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41C61" w:rsidP="00602897" w:rsidR="00641C61">
      <w:pPr>
        <w:pStyle w:val="Podnaslov"/>
        <w:ind w:firstLine="708" w:left="4956"/>
        <w:rPr>
          <w:b w:val="false"/>
        </w:rPr>
      </w:pPr>
    </w:p>
    <w:p w:rsidRDefault="005A77BB" w:rsidP="005A77BB" w:rsidR="005A77BB" w:rsidRPr="005946BD">
      <w:pPr>
        <w:jc w:val="both"/>
        <w:rPr>
          <w:b/>
        </w:rPr>
      </w:pPr>
      <w:r w:rsidRPr="005946BD">
        <w:rPr>
          <w:b/>
        </w:rPr>
        <w:t>UPUTA O PRAVNOM LIJEKU:</w:t>
      </w:r>
    </w:p>
    <w:p w:rsidRDefault="005A77BB" w:rsidP="005A77BB" w:rsidR="00CE4F7C">
      <w:pPr>
        <w:jc w:val="both"/>
      </w:pPr>
      <w:r w:rsidRPr="005946B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5946BD">
          <w:t>11. st</w:t>
        </w:r>
      </w:smartTag>
      <w:r w:rsidRPr="005946BD">
        <w:t>. 9. SZ )</w:t>
      </w:r>
      <w:r w:rsidRPr="005946BD">
        <w:tab/>
      </w:r>
    </w:p>
    <w:p w:rsidRDefault="00C7672E" w:rsidP="005A77BB" w:rsidR="00C7672E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E24CC8" w:rsidP="005A77BB" w:rsidR="00E24CC8">
      <w:pPr>
        <w:jc w:val="both"/>
      </w:pPr>
    </w:p>
    <w:p w:rsidRDefault="004E6EE1" w:rsidP="00AD5B4D" w:rsidR="004E6EE1" w:rsidRPr="005946BD">
      <w:pPr>
        <w:jc w:val="both"/>
      </w:pPr>
    </w:p>
    <w:sectPr w:rsidSect="00191E9B" w:rsidR="004E6EE1" w:rsidRPr="005946BD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FFA" w:rsidR="00AB2FFA">
      <w:r>
        <w:separator/>
      </w:r>
    </w:p>
  </w:endnote>
  <w:endnote w:id="0" w:type="continuationSeparator">
    <w:p w:rsidRDefault="00AB2FFA" w:rsidR="00AB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FFA" w:rsidR="00AB2FFA">
      <w:r>
        <w:separator/>
      </w:r>
    </w:p>
  </w:footnote>
  <w:footnote w:id="0" w:type="continuationSeparator">
    <w:p w:rsidRDefault="00AB2FFA" w:rsidR="00AB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F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05F22"/>
    <w:rsid w:val="00021F00"/>
    <w:rsid w:val="000A4568"/>
    <w:rsid w:val="00191E9B"/>
    <w:rsid w:val="00237930"/>
    <w:rsid w:val="00247EE4"/>
    <w:rsid w:val="002C47AE"/>
    <w:rsid w:val="003F6655"/>
    <w:rsid w:val="004E6EE1"/>
    <w:rsid w:val="005007AC"/>
    <w:rsid w:val="005946BD"/>
    <w:rsid w:val="005A77BB"/>
    <w:rsid w:val="00602897"/>
    <w:rsid w:val="00641C61"/>
    <w:rsid w:val="0067709D"/>
    <w:rsid w:val="006A1F07"/>
    <w:rsid w:val="007A69E1"/>
    <w:rsid w:val="007C33CD"/>
    <w:rsid w:val="0082284D"/>
    <w:rsid w:val="00943A0F"/>
    <w:rsid w:val="009D32D5"/>
    <w:rsid w:val="00A0078C"/>
    <w:rsid w:val="00A32CD5"/>
    <w:rsid w:val="00AB2FFA"/>
    <w:rsid w:val="00AD5B4D"/>
    <w:rsid w:val="00AD5FAE"/>
    <w:rsid w:val="00B80789"/>
    <w:rsid w:val="00C6766C"/>
    <w:rsid w:val="00C7672E"/>
    <w:rsid w:val="00CE4F7C"/>
    <w:rsid w:val="00D55CAF"/>
    <w:rsid w:val="00D57C34"/>
    <w:rsid w:val="00D70BF6"/>
    <w:rsid w:val="00E24CC8"/>
    <w:rsid w:val="00E77B5B"/>
    <w:rsid w:val="00FC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F7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E4F7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1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F7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E4F7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1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57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162</properties:Words>
  <properties:Characters>859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2018-01-04T13:04:00Z</dcterms:created>
  <dc:creator>nribaric</dc:creator>
  <cp:lastModifiedBy>Jadranka Zelić</cp:lastModifiedBy>
  <cp:lastPrinted>2018-01-04T13:04:00Z</cp:lastPrinted>
  <dcterms:modified xmlns:xsi="http://www.w3.org/2001/XMLSchema-instance" xsi:type="dcterms:W3CDTF">2018-01-04T13:04:00Z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