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2c75" w14:paraId="ce52c75" w:rsidRDefault="00AE2470" w:rsidP="00AE2470" w:rsidR="00AE247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70" w:rsidP="00AE2470" w:rsidR="00AE2470" w:rsidRPr="00944B2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944B2C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AE2470" w:rsidP="00AE2470" w:rsidR="00AE247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44B2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E2470" w:rsidP="00AE2470" w:rsidR="00AE247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2470" w:rsidP="00AE2470" w:rsidR="00AE2470" w:rsidRPr="00944B2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E2470" w:rsidP="00AE2470" w:rsidR="00AE247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2470" w:rsidP="00AE2470" w:rsidR="00AE2470" w:rsidRPr="005D578C">
      <w:pPr>
        <w:jc w:val="center"/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RAMMING VODNJAN d. o. o. Pula, Benussijeva 58, OIB 38162764308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130041791,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44B2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RAMMING VODNJAN d. o. o. Pula, Benussijeva 58, OIB 38162764308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130041791,</w:t>
      </w:r>
      <w:r w:rsidRPr="005D578C">
        <w:rPr>
          <w:rFonts w:cs="Times New Roman" w:eastAsia="Times New Roman"/>
          <w:szCs w:val="24"/>
        </w:rPr>
        <w:t xml:space="preserve"> s danom </w:t>
      </w:r>
      <w:r w:rsidR="00944B2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AE2470" w:rsidP="00AE2470" w:rsidR="00AE2470">
      <w:pPr>
        <w:rPr>
          <w:rFonts w:cs="Times New Roman" w:eastAsia="Times New Roman"/>
          <w:szCs w:val="20"/>
        </w:rPr>
      </w:pPr>
    </w:p>
    <w:p w:rsidRDefault="00AE2470" w:rsidP="00AE2470" w:rsidR="00AE247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RAMMING VODNJAN d. o. o. Pula, Benussijeva 58, OIB 38162764308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130041791.</w:t>
      </w:r>
    </w:p>
    <w:p w:rsidRDefault="00AE2470" w:rsidP="00AE2470" w:rsidR="00AE2470">
      <w:pPr>
        <w:ind w:firstLine="709"/>
        <w:rPr>
          <w:rFonts w:cs="Times New Roman" w:eastAsia="Times New Roman"/>
          <w:szCs w:val="24"/>
        </w:rPr>
      </w:pPr>
    </w:p>
    <w:p w:rsidRDefault="00AE2470" w:rsidP="00AE2470" w:rsidR="00AE247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RAMMING VODNJAN d. o. o. Pula, Benussijeva 58, OIB 38162764308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130041791.</w:t>
      </w:r>
    </w:p>
    <w:p w:rsidRDefault="00AE2470" w:rsidP="00AE2470" w:rsidR="00AE2470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2470" w:rsidP="00AE2470" w:rsidR="00AE2470">
      <w:pPr>
        <w:ind w:firstLine="708"/>
        <w:rPr>
          <w:rFonts w:cs="Times New Roman" w:eastAsia="Times New Roman"/>
          <w:szCs w:val="24"/>
        </w:rPr>
      </w:pPr>
    </w:p>
    <w:p w:rsidRDefault="00AE2470" w:rsidP="00AE2470" w:rsidR="00AE247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RAMMING VODNJAN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St-977/2015-3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2470" w:rsidP="00AE2470" w:rsidR="00AE247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44B2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2470" w:rsidP="00AE2470" w:rsidR="00AE2470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2470" w:rsidP="00AE2470" w:rsidR="00AE247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5B3AEC">
        <w:rPr>
          <w:rFonts w:cs="Times New Roman" w:eastAsia="Times New Roman"/>
          <w:szCs w:val="24"/>
        </w:rPr>
        <w:t>, v. r.</w:t>
      </w:r>
    </w:p>
    <w:p w:rsidRDefault="00AE2470" w:rsidP="00AE2470" w:rsidR="00AE2470">
      <w:pPr>
        <w:jc w:val="left"/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left"/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E2470" w:rsidP="00AE2470" w:rsidR="00AE247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E2470" w:rsidP="00AE2470" w:rsidR="00AE2470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rPr>
          <w:rFonts w:cs="Times New Roman" w:eastAsia="Times New Roman"/>
          <w:szCs w:val="24"/>
        </w:rPr>
      </w:pPr>
    </w:p>
    <w:p w:rsidRDefault="00AE2470" w:rsidP="00AE2470" w:rsidR="00AE247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RAMMING VODNJAN d. o. o. Pula, Benussijeva 58,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–Ingrid (Šćulac) Racan, Pula, Benussijeva 58, </w:t>
      </w:r>
    </w:p>
    <w:p w:rsidRDefault="00AE2470" w:rsidP="00AE2470" w:rsidR="00AE247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E2470" w:rsidP="00AE2470" w:rsidR="00AE247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E2470" w:rsidP="00AE2470" w:rsidR="00AE247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E2470" w:rsidP="00AE2470" w:rsidR="00AE24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AE2470" w:rsidP="00AE2470" w:rsidR="00AE2470"/>
    <w:p w:rsidRDefault="005B3AEC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470" w:rsidP="00AE2470" w:rsidR="00AE2470">
      <w:r>
        <w:separator/>
      </w:r>
    </w:p>
  </w:endnote>
  <w:endnote w:id="0" w:type="continuationSeparator">
    <w:p w:rsidRDefault="00AE2470" w:rsidP="00AE2470" w:rsidR="00AE2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470" w:rsidP="00AE2470" w:rsidR="00AE2470">
      <w:r>
        <w:separator/>
      </w:r>
    </w:p>
  </w:footnote>
  <w:footnote w:id="0" w:type="continuationSeparator">
    <w:p w:rsidRDefault="00AE2470" w:rsidP="00AE2470" w:rsidR="00AE2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47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3AE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47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32E"/>
    <w:rsid w:val="0024241D"/>
    <w:rsid w:val="005B3AEC"/>
    <w:rsid w:val="0060732E"/>
    <w:rsid w:val="0075528E"/>
    <w:rsid w:val="0079403F"/>
    <w:rsid w:val="00944B2C"/>
    <w:rsid w:val="00AE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7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47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247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4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7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4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47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3AE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3A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3A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7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47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247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4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7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4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47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3AE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3A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3A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RAMMING VODNJAN d.o.o. PULA</izvorni_sadrzaj>
    <derivirana_varijabla naziv="DomainObject.Predmet.ProtustrankaFormated_1">  RAMMING VODNJAN d.o.o. PULA</derivirana_varijabla>
  </DomainObject.Predmet.ProtustrankaFormated>
  <DomainObject.Predmet.ProtustrankaFormatedOIB>
    <izvorni_sadrzaj>  RAMMING VODNJAN d.o.o. PULA, OIB 38162764308</izvorni_sadrzaj>
    <derivirana_varijabla naziv="DomainObject.Predmet.ProtustrankaFormatedOIB_1">  RAMMING VODNJAN d.o.o. PULA, OIB 38162764308</derivirana_varijabla>
  </DomainObject.Predmet.ProtustrankaFormatedOIB>
  <DomainObject.Predmet.ProtustrankaFormatedWithAdress>
    <izvorni_sadrzaj> RAMMING VODNJAN d.o.o. PULA, Benussijeva 58, 52100 Pula</izvorni_sadrzaj>
    <derivirana_varijabla naziv="DomainObject.Predmet.ProtustrankaFormatedWithAdress_1"> RAMMING VODNJAN d.o.o. PULA, Benussijeva 58, 52100 Pula</derivirana_varijabla>
  </DomainObject.Predmet.ProtustrankaFormatedWithAdress>
  <DomainObject.Predmet.ProtustrankaFormatedWithAdressOIB>
    <izvorni_sadrzaj> RAMMING VODNJAN d.o.o. PULA, OIB 38162764308, Benussijeva 58, 52100 Pula</izvorni_sadrzaj>
    <derivirana_varijabla naziv="DomainObject.Predmet.ProtustrankaFormatedWithAdressOIB_1"> RAMMING VODNJAN d.o.o. PULA, OIB 38162764308, Benussijeva 58, 52100 Pula</derivirana_varijabla>
  </DomainObject.Predmet.ProtustrankaFormatedWithAdressOIB>
  <DomainObject.Predmet.ProtustrankaWithAdress>
    <izvorni_sadrzaj>RAMMING VODNJAN d.o.o. PULA Benussijeva 58, 52100 Pula</izvorni_sadrzaj>
    <derivirana_varijabla naziv="DomainObject.Predmet.ProtustrankaWithAdress_1">RAMMING VODNJAN d.o.o. PULA Benussijeva 58, 52100 Pula</derivirana_varijabla>
  </DomainObject.Predmet.ProtustrankaWithAdress>
  <DomainObject.Predmet.ProtustrankaWithAdressOIB>
    <izvorni_sadrzaj>RAMMING VODNJAN d.o.o. PULA, OIB 38162764308, Benussijeva 58, 52100 Pula</izvorni_sadrzaj>
    <derivirana_varijabla naziv="DomainObject.Predmet.ProtustrankaWithAdressOIB_1">RAMMING VODNJAN d.o.o. PULA, OIB 38162764308, Benussijeva 58, 52100 Pula</derivirana_varijabla>
  </DomainObject.Predmet.ProtustrankaWithAdressOIB>
  <DomainObject.Predmet.ProtustrankaNazivFormated>
    <izvorni_sadrzaj>RAMMING VODNJAN d.o.o. PULA</izvorni_sadrzaj>
    <derivirana_varijabla naziv="DomainObject.Predmet.ProtustrankaNazivFormated_1">RAMMING VODNJAN d.o.o. PULA</derivirana_varijabla>
  </DomainObject.Predmet.ProtustrankaNazivFormated>
  <DomainObject.Predmet.ProtustrankaNazivFormatedOIB>
    <izvorni_sadrzaj>RAMMING VODNJAN d.o.o. PULA, OIB 38162764308</izvorni_sadrzaj>
    <derivirana_varijabla naziv="DomainObject.Predmet.ProtustrankaNazivFormatedOIB_1">RAMMING VODNJAN d.o.o. PULA, OIB 38162764308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1132.03</izvorni_sadrzaj>
    <derivirana_varijabla naziv="DomainObject.Predmet.TrenutnaVrijednost_1">1132.03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RAMMING VODNJAN d.o.o. PULA</item>
    </izvorni_sadrzaj>
    <derivirana_varijabla naziv="DomainObject.Predmet.ProtuStrankaListFormated_1">
      <item>RAMMING VODNJAN d.o.o. PULA</item>
    </derivirana_varijabla>
  </DomainObject.Predmet.ProtuStrankaListFormated>
  <DomainObject.Predmet.ProtuStrankaListFormatedOIB>
    <izvorni_sadrzaj>
      <item>RAMMING VODNJAN d.o.o. PULA, OIB 38162764308</item>
    </izvorni_sadrzaj>
    <derivirana_varijabla naziv="DomainObject.Predmet.ProtuStrankaListFormatedOIB_1">
      <item>RAMMING VODNJAN d.o.o. PULA, OIB 38162764308</item>
    </derivirana_varijabla>
  </DomainObject.Predmet.ProtuStrankaListFormatedOIB>
  <DomainObject.Predmet.ProtuStrankaListFormatedWithAdress>
    <izvorni_sadrzaj>
      <item>RAMMING VODNJAN d.o.o. PULA, Benussijeva 58, 52100 Pula</item>
    </izvorni_sadrzaj>
    <derivirana_varijabla naziv="DomainObject.Predmet.ProtuStrankaListFormatedWithAdress_1">
      <item>RAMMING VODNJAN d.o.o. PULA, Benussijeva 58, 52100 Pula</item>
    </derivirana_varijabla>
  </DomainObject.Predmet.ProtuStrankaListFormatedWithAdress>
  <DomainObject.Predmet.ProtuStrankaListFormatedWithAdressOIB>
    <izvorni_sadrzaj>
      <item>RAMMING VODNJAN d.o.o. PULA, OIB 38162764308, Benussijeva 58, 52100 Pula</item>
    </izvorni_sadrzaj>
    <derivirana_varijabla naziv="DomainObject.Predmet.ProtuStrankaListFormatedWithAdressOIB_1">
      <item>RAMMING VODNJAN d.o.o. PULA, OIB 38162764308, Benussijeva 58, 52100 Pula</item>
    </derivirana_varijabla>
  </DomainObject.Predmet.ProtuStrankaListFormatedWithAdressOIB>
  <DomainObject.Predmet.ProtuStrankaListNazivFormated>
    <izvorni_sadrzaj>
      <item>RAMMING VODNJAN d.o.o. PULA</item>
    </izvorni_sadrzaj>
    <derivirana_varijabla naziv="DomainObject.Predmet.ProtuStrankaListNazivFormated_1">
      <item>RAMMING VODNJAN d.o.o. PULA</item>
    </derivirana_varijabla>
  </DomainObject.Predmet.ProtuStrankaListNazivFormated>
  <DomainObject.Predmet.ProtuStrankaListNazivFormatedOIB>
    <izvorni_sadrzaj>
      <item>RAMMING VODNJAN d.o.o. PULA, OIB 38162764308</item>
    </izvorni_sadrzaj>
    <derivirana_varijabla naziv="DomainObject.Predmet.ProtuStrankaListNazivFormatedOIB_1">
      <item>RAMMING VODNJAN d.o.o. PULA, OIB 38162764308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RAMMING VODNJAN d.o.o. PULA</izvorni_sadrzaj>
    <derivirana_varijabla naziv="DomainObject.Predmet.ProtustrankaIDrugi_1">RAMMING VODNJAN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RAMMING VODNJAN d.o.o. PULA, OIB 38162764308, Benussijeva 58, 52100 Pula</izvorni_sadrzaj>
    <derivirana_varijabla naziv="DomainObject.Predmet.ProtustrankaIDrugiAdressOIB_1">RAMMING VODNJAN d.o.o. PULA, OIB 38162764308, Benussijeva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RAMMING VODNJAN d.o.o. PULA</item>
    </izvorni_sadrzaj>
    <derivirana_varijabla naziv="DomainObject.Predmet.SudioniciListNaziv_1">
      <item>FINANCIJSKA AGENCIJA, RC RIJEKA, PODRUŽNICA PULA, PULA</item>
      <item>RAMMING VODNJAN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RAMMING VODNJAN d.o.o. PULA, OIB 38162764308, Benussijeva 58,52100 Pula</item>
    </izvorni_sadrzaj>
    <derivirana_varijabla naziv="DomainObject.Predmet.SudioniciListAdressOIB_1">
      <item>FINANCIJSKA AGENCIJA, RC RIJEKA, PODRUŽNICA PULA, PULA, OIB 85821130368, Ulica grada Vukovara 70,Zagreb</item>
      <item>RAMMING VODNJAN d.o.o. PULA, OIB 38162764308, Benussijeva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38162764308</item>
    </izvorni_sadrzaj>
    <derivirana_varijabla naziv="DomainObject.Predmet.SudioniciListNazivOIB_1">
      <item>, OIB 85821130368</item>
      <item>, OIB 38162764308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3050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2016-03-17T12:06:00Z</dcterms:created>
  <dc:creator>Mihaela Kaligari</dc:creator>
  <dc:description/>
  <cp:keywords/>
  <cp:lastModifiedBy>Jasmina Matika</cp:lastModifiedBy>
  <cp:lastPrinted>2016-03-23T12:53:00Z</cp:lastPrinted>
  <dcterms:modified xmlns:xsi="http://www.w3.org/2001/XMLSchema-instance" xsi:type="dcterms:W3CDTF">2016-03-23T13:41:00Z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