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2fd205" w14:paraId="82fd205" w:rsidRDefault="00747127" w:rsidP="00747127" w:rsidR="00747127">
      <w:pPr>
        <w:pStyle w:val="Bezproreda"/>
        <w:jc w:val="center"/>
        <w15:collapsed w:val="false"/>
        <w:rPr>
          <w:rFonts w:cs="Times New Roman" w:hAnsi="Times New Roman" w:ascii="Times New Roman"/>
          <w:sz w:val="24"/>
          <w:szCs w:val="24"/>
        </w:rPr>
      </w:pPr>
      <w:bookmarkStart w:name="_GoBack" w:id="0"/>
      <w:bookmarkEnd w:id="0"/>
      <w:r>
        <w:rPr>
          <w:rFonts w:cs="Times New Roman" w:hAnsi="Times New Roman" w:ascii="Times New Roman"/>
          <w:sz w:val="24"/>
          <w:szCs w:val="24"/>
        </w:rPr>
        <w:t xml:space="preserve">                                                      Z A P I S N I K                                     9 St-9/15</w:t>
      </w:r>
    </w:p>
    <w:p w:rsidRDefault="00747127" w:rsidP="00747127" w:rsidR="00747127">
      <w:pPr>
        <w:pStyle w:val="Bezproreda"/>
        <w:jc w:val="center"/>
        <w:rPr>
          <w:rFonts w:cs="Times New Roman" w:hAnsi="Times New Roman" w:ascii="Times New Roman"/>
          <w:sz w:val="24"/>
          <w:szCs w:val="24"/>
        </w:rPr>
      </w:pPr>
    </w:p>
    <w:p w:rsidRDefault="00747127" w:rsidP="00747127" w:rsidR="00747127">
      <w:pPr>
        <w:pStyle w:val="Bezproreda"/>
        <w:jc w:val="center"/>
        <w:rPr>
          <w:rFonts w:hAnsi="Times New Roman" w:ascii="Times New Roman"/>
          <w:sz w:val="24"/>
          <w:szCs w:val="24"/>
        </w:rPr>
      </w:pPr>
      <w:r>
        <w:rPr>
          <w:rFonts w:cs="Times New Roman" w:hAnsi="Times New Roman" w:ascii="Times New Roman"/>
          <w:sz w:val="24"/>
          <w:szCs w:val="24"/>
        </w:rPr>
        <w:t xml:space="preserve">sastavljen kod Trgovačkog suda u Zadru, dana 03. veljače 2016. godine na ročištu radi treće usmene javne dražbe  u stečajnom postupku nad stečajnim dužnikom </w:t>
      </w:r>
      <w:r>
        <w:rPr>
          <w:rFonts w:hAnsi="Times New Roman" w:ascii="Times New Roman"/>
          <w:sz w:val="24"/>
          <w:szCs w:val="24"/>
        </w:rPr>
        <w:t xml:space="preserve">ADRIA d.d. 'u stečaju' iz Zadra, </w:t>
      </w:r>
      <w:proofErr w:type="spellStart"/>
      <w:r>
        <w:rPr>
          <w:rFonts w:hAnsi="Times New Roman" w:ascii="Times New Roman"/>
          <w:sz w:val="24"/>
          <w:szCs w:val="24"/>
        </w:rPr>
        <w:t>Gaženička</w:t>
      </w:r>
      <w:proofErr w:type="spellEnd"/>
      <w:r>
        <w:rPr>
          <w:rFonts w:hAnsi="Times New Roman" w:ascii="Times New Roman"/>
          <w:sz w:val="24"/>
          <w:szCs w:val="24"/>
        </w:rPr>
        <w:t xml:space="preserve"> cesta </w:t>
      </w:r>
      <w:proofErr w:type="spellStart"/>
      <w:r>
        <w:rPr>
          <w:rFonts w:hAnsi="Times New Roman" w:ascii="Times New Roman"/>
          <w:sz w:val="24"/>
          <w:szCs w:val="24"/>
        </w:rPr>
        <w:t>bb</w:t>
      </w:r>
      <w:proofErr w:type="spellEnd"/>
      <w:r>
        <w:rPr>
          <w:rFonts w:hAnsi="Times New Roman" w:ascii="Times New Roman"/>
          <w:sz w:val="24"/>
          <w:szCs w:val="24"/>
        </w:rPr>
        <w:t>, OIB: 87665769689, radi prodaje nekretnina i pokretnina po zaključcima od 09. Siječnja 2017.g.</w:t>
      </w:r>
    </w:p>
    <w:p w:rsidRDefault="00747127" w:rsidP="00747127" w:rsidR="00747127">
      <w:pPr>
        <w:pStyle w:val="Bezproreda"/>
        <w:rPr>
          <w:rFonts w:cs="Times New Roman" w:hAnsi="Times New Roman" w:ascii="Times New Roman"/>
          <w:sz w:val="24"/>
          <w:szCs w:val="24"/>
        </w:rPr>
      </w:pPr>
    </w:p>
    <w:p w:rsidRDefault="00747127" w:rsidP="00747127" w:rsidR="00747127">
      <w:pPr>
        <w:pStyle w:val="Bezproreda"/>
        <w:rPr>
          <w:rFonts w:cs="Times New Roman" w:hAnsi="Times New Roman" w:ascii="Times New Roman"/>
          <w:sz w:val="24"/>
          <w:szCs w:val="24"/>
        </w:rPr>
      </w:pPr>
    </w:p>
    <w:p w:rsidRDefault="00747127" w:rsidP="00747127" w:rsidR="00747127">
      <w:pPr>
        <w:pStyle w:val="Bezproreda"/>
        <w:rPr>
          <w:rFonts w:cs="Times New Roman" w:hAnsi="Times New Roman" w:ascii="Times New Roman"/>
          <w:b/>
          <w:sz w:val="24"/>
          <w:szCs w:val="24"/>
        </w:rPr>
      </w:pPr>
      <w:r>
        <w:rPr>
          <w:rFonts w:cs="Times New Roman" w:hAnsi="Times New Roman" w:ascii="Times New Roman"/>
          <w:b/>
          <w:sz w:val="24"/>
          <w:szCs w:val="24"/>
        </w:rPr>
        <w:t xml:space="preserve">Od suda nazočni:          </w:t>
      </w:r>
    </w:p>
    <w:p w:rsidRDefault="00747127" w:rsidP="00747127" w:rsidR="00747127">
      <w:pPr>
        <w:pStyle w:val="Bezproreda"/>
        <w:rPr>
          <w:rFonts w:cs="Times New Roman" w:hAnsi="Times New Roman" w:ascii="Times New Roman"/>
          <w:sz w:val="24"/>
          <w:szCs w:val="24"/>
        </w:rPr>
      </w:pPr>
      <w:r>
        <w:rPr>
          <w:rFonts w:cs="Times New Roman" w:hAnsi="Times New Roman" w:ascii="Times New Roman"/>
          <w:sz w:val="24"/>
          <w:szCs w:val="24"/>
        </w:rPr>
        <w:t xml:space="preserve">Terezija Goreta, sudac          </w:t>
      </w:r>
    </w:p>
    <w:p w:rsidRDefault="00747127" w:rsidP="00747127" w:rsidR="00747127">
      <w:pPr>
        <w:pStyle w:val="Bezproreda"/>
        <w:rPr>
          <w:rFonts w:cs="Times New Roman" w:hAnsi="Times New Roman" w:ascii="Times New Roman"/>
          <w:sz w:val="24"/>
          <w:szCs w:val="24"/>
        </w:rPr>
      </w:pPr>
      <w:r>
        <w:rPr>
          <w:rFonts w:cs="Times New Roman" w:hAnsi="Times New Roman" w:ascii="Times New Roman"/>
          <w:sz w:val="24"/>
          <w:szCs w:val="24"/>
        </w:rPr>
        <w:t>Marina Grgas Bile, zapisničar</w:t>
      </w:r>
    </w:p>
    <w:p w:rsidRDefault="00747127" w:rsidP="00747127" w:rsidR="00747127">
      <w:pPr>
        <w:pStyle w:val="Bezproreda"/>
        <w:rPr>
          <w:rFonts w:cs="Times New Roman" w:hAnsi="Times New Roman" w:ascii="Times New Roman"/>
          <w:sz w:val="24"/>
          <w:szCs w:val="24"/>
        </w:rPr>
      </w:pPr>
    </w:p>
    <w:p w:rsidRDefault="00747127" w:rsidP="00747127" w:rsidR="00747127">
      <w:pPr>
        <w:pStyle w:val="Bezproreda"/>
        <w:rPr>
          <w:rFonts w:cs="Times New Roman" w:hAnsi="Times New Roman" w:ascii="Times New Roman"/>
          <w:sz w:val="24"/>
          <w:szCs w:val="24"/>
        </w:rPr>
      </w:pPr>
      <w:r>
        <w:rPr>
          <w:rFonts w:cs="Times New Roman" w:hAnsi="Times New Roman" w:ascii="Times New Roman"/>
          <w:sz w:val="24"/>
          <w:szCs w:val="24"/>
        </w:rPr>
        <w:t>Početak u 10.00 sati</w:t>
      </w:r>
    </w:p>
    <w:p w:rsidRDefault="00747127" w:rsidP="00747127" w:rsidR="00747127">
      <w:pPr>
        <w:pStyle w:val="Bezproreda"/>
        <w:rPr>
          <w:rFonts w:cs="Times New Roman" w:hAnsi="Times New Roman" w:ascii="Times New Roman"/>
          <w:sz w:val="24"/>
          <w:szCs w:val="24"/>
        </w:rPr>
      </w:pPr>
    </w:p>
    <w:p w:rsidRDefault="00747127" w:rsidP="00747127" w:rsidR="00747127">
      <w:pPr>
        <w:pStyle w:val="Bezproreda"/>
        <w:jc w:val="both"/>
        <w:rPr>
          <w:rFonts w:cs="Times New Roman" w:hAnsi="Times New Roman" w:ascii="Times New Roman"/>
          <w:sz w:val="24"/>
          <w:szCs w:val="24"/>
        </w:rPr>
      </w:pPr>
      <w:r>
        <w:rPr>
          <w:rFonts w:cs="Times New Roman" w:hAnsi="Times New Roman" w:ascii="Times New Roman"/>
          <w:sz w:val="24"/>
          <w:szCs w:val="24"/>
        </w:rPr>
        <w:t xml:space="preserve">Utvrđuje se da je na ročište pristupio stečajni upravitelj Dragan Bijelić, </w:t>
      </w:r>
      <w:proofErr w:type="spellStart"/>
      <w:r>
        <w:rPr>
          <w:rFonts w:cs="Times New Roman" w:hAnsi="Times New Roman" w:ascii="Times New Roman"/>
          <w:sz w:val="24"/>
          <w:szCs w:val="24"/>
        </w:rPr>
        <w:t>dip.oecc</w:t>
      </w:r>
      <w:proofErr w:type="spellEnd"/>
      <w:r>
        <w:rPr>
          <w:rFonts w:cs="Times New Roman" w:hAnsi="Times New Roman" w:ascii="Times New Roman"/>
          <w:sz w:val="24"/>
          <w:szCs w:val="24"/>
        </w:rPr>
        <w:t xml:space="preserve"> iz Šibenika.</w:t>
      </w:r>
    </w:p>
    <w:p w:rsidRDefault="00747127" w:rsidP="00747127" w:rsidR="00747127">
      <w:pPr>
        <w:pStyle w:val="Bezproreda"/>
        <w:jc w:val="both"/>
        <w:rPr>
          <w:rFonts w:cs="Times New Roman" w:hAnsi="Times New Roman" w:ascii="Times New Roman"/>
          <w:sz w:val="24"/>
          <w:szCs w:val="24"/>
        </w:rPr>
      </w:pPr>
    </w:p>
    <w:p w:rsidRDefault="00747127" w:rsidP="00747127" w:rsidR="00747127">
      <w:pPr>
        <w:spacing w:lineRule="auto" w:line="240" w:after="0"/>
        <w:jc w:val="both"/>
        <w:rPr>
          <w:rFonts w:cs="Times New Roman" w:hAnsi="Times New Roman" w:ascii="Times New Roman"/>
          <w:sz w:val="24"/>
          <w:szCs w:val="24"/>
        </w:rPr>
      </w:pPr>
      <w:r>
        <w:rPr>
          <w:rFonts w:cs="Times New Roman" w:hAnsi="Times New Roman" w:ascii="Times New Roman"/>
          <w:sz w:val="24"/>
          <w:szCs w:val="24"/>
        </w:rPr>
        <w:t>Utvrđuje se da su ročištu pristupili:</w:t>
      </w:r>
    </w:p>
    <w:p w:rsidRDefault="00747127" w:rsidP="00747127" w:rsidR="00747127">
      <w:pPr>
        <w:spacing w:lineRule="auto" w:line="240" w:after="0"/>
        <w:jc w:val="both"/>
        <w:rPr>
          <w:rFonts w:cs="Times New Roman" w:hAnsi="Times New Roman" w:ascii="Times New Roman"/>
          <w:sz w:val="24"/>
          <w:szCs w:val="24"/>
        </w:rPr>
      </w:pPr>
    </w:p>
    <w:p w:rsidRDefault="00747127" w:rsidP="00747127" w:rsidR="00747127">
      <w:pPr>
        <w:spacing w:lineRule="auto" w:line="240" w:after="0"/>
        <w:jc w:val="both"/>
        <w:rPr>
          <w:rFonts w:cs="Times New Roman" w:hAnsi="Times New Roman" w:ascii="Times New Roman"/>
          <w:sz w:val="24"/>
          <w:szCs w:val="24"/>
        </w:rPr>
      </w:pPr>
      <w:r>
        <w:rPr>
          <w:rFonts w:cs="Times New Roman" w:hAnsi="Times New Roman" w:ascii="Times New Roman"/>
          <w:sz w:val="24"/>
          <w:szCs w:val="24"/>
        </w:rPr>
        <w:t xml:space="preserve">-za vjerovnika –,Dušan Polovina, za Hrvatske šume d.o.o. </w:t>
      </w:r>
      <w:proofErr w:type="spellStart"/>
      <w:r>
        <w:rPr>
          <w:rFonts w:cs="Times New Roman" w:hAnsi="Times New Roman" w:ascii="Times New Roman"/>
          <w:sz w:val="24"/>
          <w:szCs w:val="24"/>
        </w:rPr>
        <w:t>Amel</w:t>
      </w:r>
      <w:proofErr w:type="spellEnd"/>
      <w:r>
        <w:rPr>
          <w:rFonts w:cs="Times New Roman" w:hAnsi="Times New Roman" w:ascii="Times New Roman"/>
          <w:sz w:val="24"/>
          <w:szCs w:val="24"/>
        </w:rPr>
        <w:t xml:space="preserve"> </w:t>
      </w:r>
      <w:proofErr w:type="spellStart"/>
      <w:r>
        <w:rPr>
          <w:rFonts w:cs="Times New Roman" w:hAnsi="Times New Roman" w:ascii="Times New Roman"/>
          <w:sz w:val="24"/>
          <w:szCs w:val="24"/>
        </w:rPr>
        <w:t>Kapić</w:t>
      </w:r>
      <w:proofErr w:type="spellEnd"/>
      <w:r>
        <w:rPr>
          <w:rFonts w:cs="Times New Roman" w:hAnsi="Times New Roman" w:ascii="Times New Roman"/>
          <w:sz w:val="24"/>
          <w:szCs w:val="24"/>
        </w:rPr>
        <w:t xml:space="preserve">, odvjetnica iz Zadra, za OTP Banku d.d. Ivan Skoblar, odvjetnik iz Zadra, za Agit d.o.o. Ana </w:t>
      </w:r>
      <w:proofErr w:type="spellStart"/>
      <w:r>
        <w:rPr>
          <w:rFonts w:cs="Times New Roman" w:hAnsi="Times New Roman" w:ascii="Times New Roman"/>
          <w:sz w:val="24"/>
          <w:szCs w:val="24"/>
        </w:rPr>
        <w:t>Morić</w:t>
      </w:r>
      <w:proofErr w:type="spellEnd"/>
      <w:r>
        <w:rPr>
          <w:rFonts w:cs="Times New Roman" w:hAnsi="Times New Roman" w:ascii="Times New Roman"/>
          <w:sz w:val="24"/>
          <w:szCs w:val="24"/>
        </w:rPr>
        <w:t>, zam. Pun., Marija Brčić, odvjetnica u Splitu, Josip Žuvela, ponuđač</w:t>
      </w:r>
    </w:p>
    <w:p w:rsidRDefault="00747127" w:rsidP="00747127" w:rsidR="00747127">
      <w:pPr>
        <w:spacing w:lineRule="auto" w:line="240" w:after="0"/>
        <w:jc w:val="both"/>
        <w:rPr>
          <w:rFonts w:cs="Times New Roman" w:hAnsi="Times New Roman" w:ascii="Times New Roman"/>
          <w:sz w:val="24"/>
          <w:szCs w:val="24"/>
        </w:rPr>
      </w:pPr>
    </w:p>
    <w:p w:rsidRDefault="00747127" w:rsidP="00747127" w:rsidR="00747127">
      <w:pPr>
        <w:spacing w:lineRule="auto" w:line="240" w:after="0"/>
        <w:jc w:val="both"/>
        <w:rPr>
          <w:rFonts w:cs="Times New Roman" w:hAnsi="Times New Roman" w:ascii="Times New Roman"/>
          <w:sz w:val="24"/>
          <w:szCs w:val="24"/>
        </w:rPr>
      </w:pPr>
      <w:r>
        <w:rPr>
          <w:rFonts w:cs="Times New Roman" w:hAnsi="Times New Roman" w:ascii="Times New Roman"/>
          <w:sz w:val="24"/>
          <w:szCs w:val="24"/>
        </w:rPr>
        <w:t>Dušan Polovina predlaže izvod iz zapisnika 20. Listopada 1989.g.</w:t>
      </w:r>
    </w:p>
    <w:p w:rsidRDefault="00747127" w:rsidP="00747127" w:rsidR="00747127">
      <w:pPr>
        <w:pStyle w:val="Bezproreda"/>
        <w:jc w:val="both"/>
        <w:rPr>
          <w:rFonts w:cs="Times New Roman" w:hAnsi="Times New Roman" w:ascii="Times New Roman"/>
          <w:sz w:val="24"/>
          <w:szCs w:val="24"/>
        </w:rPr>
      </w:pPr>
    </w:p>
    <w:p w:rsidRDefault="00747127" w:rsidP="00747127" w:rsidR="00747127">
      <w:pPr>
        <w:pStyle w:val="Bezproreda"/>
        <w:jc w:val="both"/>
        <w:rPr>
          <w:rFonts w:cs="Times New Roman" w:hAnsi="Times New Roman" w:ascii="Times New Roman"/>
          <w:sz w:val="24"/>
          <w:szCs w:val="24"/>
        </w:rPr>
      </w:pPr>
      <w:r>
        <w:rPr>
          <w:rFonts w:cs="Times New Roman" w:hAnsi="Times New Roman" w:ascii="Times New Roman"/>
          <w:sz w:val="24"/>
          <w:szCs w:val="24"/>
        </w:rPr>
        <w:t>Utvrđuje se da su ročište  radi treće usmene javne dražbe zakazana zaključcima Trgovačkog suda u Zadru, Stalne službe u Šibeniku od dana 09. Siječnja 2017. godine pod poslovnim brojem 9 St-9/2015, te da su isti zaključci istaknuti na e-oglasnoj ploči Trgovačkog suda u Zadru, dana 09. Siječnja 2017. godine, te su oglasi objavljeni na web stranicama VTS Republike Hrvatske i na web stranicama HGK i na web stranici Trgovačkog suda u Zadru.</w:t>
      </w:r>
    </w:p>
    <w:p w:rsidRDefault="00747127" w:rsidP="00747127" w:rsidR="00747127">
      <w:pPr>
        <w:pStyle w:val="Bezproreda"/>
        <w:jc w:val="both"/>
        <w:rPr>
          <w:rFonts w:cs="Times New Roman" w:hAnsi="Times New Roman" w:ascii="Times New Roman"/>
          <w:sz w:val="24"/>
          <w:szCs w:val="24"/>
        </w:rPr>
      </w:pPr>
    </w:p>
    <w:p w:rsidRDefault="00747127" w:rsidP="00747127" w:rsidR="00747127">
      <w:pPr>
        <w:pStyle w:val="Bezproreda"/>
        <w:jc w:val="both"/>
        <w:rPr>
          <w:rFonts w:cs="Times New Roman" w:hAnsi="Times New Roman" w:ascii="Times New Roman"/>
          <w:sz w:val="24"/>
          <w:szCs w:val="24"/>
        </w:rPr>
      </w:pPr>
    </w:p>
    <w:p w:rsidRDefault="00747127" w:rsidP="00747127" w:rsidR="00747127">
      <w:pPr>
        <w:pStyle w:val="Bezproreda"/>
        <w:jc w:val="both"/>
        <w:rPr>
          <w:rFonts w:cs="Times New Roman" w:hAnsi="Times New Roman" w:ascii="Times New Roman"/>
          <w:sz w:val="24"/>
          <w:szCs w:val="24"/>
        </w:rPr>
      </w:pPr>
      <w:r>
        <w:rPr>
          <w:rFonts w:cs="Times New Roman" w:hAnsi="Times New Roman" w:ascii="Times New Roman"/>
          <w:sz w:val="24"/>
          <w:szCs w:val="24"/>
        </w:rPr>
        <w:t xml:space="preserve">Utvrđuje se da na treće ročište usmene javne dražbe pristigle dvije ponude, međutim utvrđuje se ovog trenutka da je ponuda jedna stigla 27. Siječnja 2017.g. dakle izvan roka, te je ista pregledom obračunskog lista i uplaćena van roka, budući je rok za uplatu bio do 25. Siječnja 2017.g. </w:t>
      </w:r>
    </w:p>
    <w:p w:rsidRDefault="00747127" w:rsidP="00747127" w:rsidR="00747127">
      <w:pPr>
        <w:pStyle w:val="Bezproreda"/>
        <w:jc w:val="both"/>
        <w:rPr>
          <w:rFonts w:cs="Times New Roman" w:hAnsi="Times New Roman" w:ascii="Times New Roman"/>
          <w:sz w:val="24"/>
          <w:szCs w:val="24"/>
        </w:rPr>
      </w:pPr>
    </w:p>
    <w:p w:rsidRDefault="00747127" w:rsidP="00747127" w:rsidR="00747127">
      <w:pPr>
        <w:pStyle w:val="Bezproreda"/>
        <w:jc w:val="both"/>
        <w:rPr>
          <w:rFonts w:cs="Times New Roman" w:hAnsi="Times New Roman" w:ascii="Times New Roman"/>
          <w:sz w:val="24"/>
          <w:szCs w:val="24"/>
        </w:rPr>
      </w:pPr>
      <w:r>
        <w:rPr>
          <w:rFonts w:cs="Times New Roman" w:hAnsi="Times New Roman" w:ascii="Times New Roman"/>
          <w:sz w:val="24"/>
          <w:szCs w:val="24"/>
        </w:rPr>
        <w:t xml:space="preserve">Nadalje, postoji još jedna ponuda, </w:t>
      </w:r>
      <w:proofErr w:type="spellStart"/>
      <w:r>
        <w:rPr>
          <w:rFonts w:cs="Times New Roman" w:hAnsi="Times New Roman" w:ascii="Times New Roman"/>
          <w:sz w:val="24"/>
          <w:szCs w:val="24"/>
        </w:rPr>
        <w:t>Subašić</w:t>
      </w:r>
      <w:proofErr w:type="spellEnd"/>
      <w:r>
        <w:rPr>
          <w:rFonts w:cs="Times New Roman" w:hAnsi="Times New Roman" w:ascii="Times New Roman"/>
          <w:sz w:val="24"/>
          <w:szCs w:val="24"/>
        </w:rPr>
        <w:t xml:space="preserve"> Slavka, koja je pristigla u roku, međutim ista je također uplaćena van roka, tako da ista također ne može biti razmatrana za prodaju. </w:t>
      </w:r>
    </w:p>
    <w:p w:rsidRDefault="00747127" w:rsidP="00747127" w:rsidR="00747127">
      <w:pPr>
        <w:pStyle w:val="Bezproreda"/>
        <w:jc w:val="both"/>
        <w:rPr>
          <w:rFonts w:cs="Times New Roman" w:hAnsi="Times New Roman" w:ascii="Times New Roman"/>
          <w:sz w:val="24"/>
          <w:szCs w:val="24"/>
        </w:rPr>
      </w:pPr>
    </w:p>
    <w:p w:rsidRDefault="00747127" w:rsidP="00747127" w:rsidR="00747127">
      <w:pPr>
        <w:pStyle w:val="Bezproreda"/>
        <w:jc w:val="both"/>
        <w:rPr>
          <w:rFonts w:cs="Times New Roman" w:hAnsi="Times New Roman" w:ascii="Times New Roman"/>
          <w:sz w:val="24"/>
          <w:szCs w:val="24"/>
        </w:rPr>
      </w:pPr>
      <w:r>
        <w:rPr>
          <w:rFonts w:cs="Times New Roman" w:hAnsi="Times New Roman" w:ascii="Times New Roman"/>
          <w:sz w:val="24"/>
          <w:szCs w:val="24"/>
        </w:rPr>
        <w:t xml:space="preserve">Prelazi se na otvaranje ponuda. </w:t>
      </w:r>
    </w:p>
    <w:p w:rsidRDefault="00747127" w:rsidP="00747127" w:rsidR="00747127">
      <w:pPr>
        <w:pStyle w:val="Bezproreda"/>
        <w:jc w:val="both"/>
        <w:rPr>
          <w:rFonts w:cs="Times New Roman" w:hAnsi="Times New Roman" w:ascii="Times New Roman"/>
          <w:sz w:val="24"/>
          <w:szCs w:val="24"/>
        </w:rPr>
      </w:pPr>
    </w:p>
    <w:p w:rsidRDefault="00747127" w:rsidP="00747127" w:rsidR="00747127">
      <w:pPr>
        <w:pStyle w:val="Bezproreda"/>
        <w:jc w:val="both"/>
        <w:rPr>
          <w:rFonts w:cs="Times New Roman" w:hAnsi="Times New Roman" w:ascii="Times New Roman"/>
          <w:sz w:val="24"/>
          <w:szCs w:val="24"/>
        </w:rPr>
      </w:pPr>
      <w:r>
        <w:rPr>
          <w:rFonts w:cs="Times New Roman" w:hAnsi="Times New Roman" w:ascii="Times New Roman"/>
          <w:sz w:val="24"/>
          <w:szCs w:val="24"/>
        </w:rPr>
        <w:t xml:space="preserve">Utvrđuje se da </w:t>
      </w:r>
      <w:proofErr w:type="spellStart"/>
      <w:r>
        <w:rPr>
          <w:rFonts w:cs="Times New Roman" w:hAnsi="Times New Roman" w:ascii="Times New Roman"/>
          <w:sz w:val="24"/>
          <w:szCs w:val="24"/>
        </w:rPr>
        <w:t>prileži</w:t>
      </w:r>
      <w:proofErr w:type="spellEnd"/>
      <w:r>
        <w:rPr>
          <w:rFonts w:cs="Times New Roman" w:hAnsi="Times New Roman" w:ascii="Times New Roman"/>
          <w:sz w:val="24"/>
          <w:szCs w:val="24"/>
        </w:rPr>
        <w:t xml:space="preserve"> u bijeloj kuverti ponuda društva Žuvela d.o.o. i to dvije ponude, a za koje obje je jamčevina plaćena van roka, i ponuda je van roka, jedna je ponuda za stroj za pakiranje naveden u točci 4. Od 16. I laboratorijska oprema.</w:t>
      </w:r>
    </w:p>
    <w:p w:rsidRDefault="00747127" w:rsidP="00747127" w:rsidR="00747127">
      <w:pPr>
        <w:pStyle w:val="Bezproreda"/>
        <w:jc w:val="both"/>
        <w:rPr>
          <w:rFonts w:cs="Times New Roman" w:hAnsi="Times New Roman" w:ascii="Times New Roman"/>
          <w:sz w:val="24"/>
          <w:szCs w:val="24"/>
        </w:rPr>
      </w:pPr>
    </w:p>
    <w:p w:rsidRDefault="00747127" w:rsidP="00747127" w:rsidR="00747127">
      <w:pPr>
        <w:pStyle w:val="Bezproreda"/>
        <w:jc w:val="both"/>
        <w:rPr>
          <w:rFonts w:cs="Times New Roman" w:hAnsi="Times New Roman" w:ascii="Times New Roman"/>
          <w:sz w:val="24"/>
          <w:szCs w:val="24"/>
        </w:rPr>
      </w:pPr>
      <w:r>
        <w:rPr>
          <w:rFonts w:cs="Times New Roman" w:hAnsi="Times New Roman" w:ascii="Times New Roman"/>
          <w:sz w:val="24"/>
          <w:szCs w:val="24"/>
        </w:rPr>
        <w:t xml:space="preserve">Prelazi se na otvaranje ponude u plavoj kuverti, koju je podnio </w:t>
      </w:r>
      <w:proofErr w:type="spellStart"/>
      <w:r>
        <w:rPr>
          <w:rFonts w:cs="Times New Roman" w:hAnsi="Times New Roman" w:ascii="Times New Roman"/>
          <w:sz w:val="24"/>
          <w:szCs w:val="24"/>
        </w:rPr>
        <w:t>Subašić</w:t>
      </w:r>
      <w:proofErr w:type="spellEnd"/>
      <w:r>
        <w:rPr>
          <w:rFonts w:cs="Times New Roman" w:hAnsi="Times New Roman" w:ascii="Times New Roman"/>
          <w:sz w:val="24"/>
          <w:szCs w:val="24"/>
        </w:rPr>
        <w:t xml:space="preserve"> Slavko iz Skradina, ista je pristigla u roku ali je uplaćena jamčevina tek 30. Siječnja 2017.g. pa se ista ne može razmatrati. Ponuda je za dostavno vozilo SEAT pod rednim brojem 4.23.</w:t>
      </w:r>
    </w:p>
    <w:p w:rsidRDefault="00747127" w:rsidP="00747127" w:rsidR="00747127">
      <w:pPr>
        <w:pStyle w:val="Bezproreda"/>
        <w:jc w:val="both"/>
        <w:rPr>
          <w:rFonts w:cs="Times New Roman" w:hAnsi="Times New Roman" w:ascii="Times New Roman"/>
          <w:sz w:val="24"/>
          <w:szCs w:val="24"/>
        </w:rPr>
      </w:pPr>
    </w:p>
    <w:p w:rsidRDefault="00747127" w:rsidP="00747127" w:rsidR="00747127">
      <w:pPr>
        <w:pStyle w:val="Bezproreda"/>
        <w:jc w:val="both"/>
        <w:rPr>
          <w:rFonts w:cs="Times New Roman" w:hAnsi="Times New Roman" w:ascii="Times New Roman"/>
          <w:sz w:val="24"/>
          <w:szCs w:val="24"/>
        </w:rPr>
      </w:pPr>
      <w:r>
        <w:rPr>
          <w:rFonts w:cs="Times New Roman" w:hAnsi="Times New Roman" w:ascii="Times New Roman"/>
          <w:sz w:val="24"/>
          <w:szCs w:val="24"/>
        </w:rPr>
        <w:t xml:space="preserve">Obzirom da nema uvjeta za održavanje treće javne dražbe, </w:t>
      </w:r>
    </w:p>
    <w:p w:rsidRDefault="00747127" w:rsidP="00747127" w:rsidR="00747127">
      <w:pPr>
        <w:pStyle w:val="Bezproreda"/>
        <w:jc w:val="both"/>
        <w:rPr>
          <w:rFonts w:cs="Times New Roman" w:hAnsi="Times New Roman" w:ascii="Times New Roman"/>
          <w:sz w:val="24"/>
          <w:szCs w:val="24"/>
        </w:rPr>
      </w:pPr>
    </w:p>
    <w:p w:rsidRDefault="00747127" w:rsidP="00747127" w:rsidR="00747127">
      <w:pPr>
        <w:pStyle w:val="Bezproreda"/>
        <w:jc w:val="both"/>
        <w:rPr>
          <w:rFonts w:cs="Times New Roman" w:hAnsi="Times New Roman" w:ascii="Times New Roman"/>
          <w:sz w:val="24"/>
          <w:szCs w:val="24"/>
        </w:rPr>
      </w:pPr>
    </w:p>
    <w:p w:rsidRDefault="00747127" w:rsidP="00747127" w:rsidR="00747127">
      <w:pPr>
        <w:pStyle w:val="Bezproreda"/>
        <w:jc w:val="both"/>
        <w:rPr>
          <w:rFonts w:cs="Times New Roman" w:hAnsi="Times New Roman" w:ascii="Times New Roman"/>
          <w:sz w:val="24"/>
          <w:szCs w:val="24"/>
        </w:rPr>
      </w:pPr>
    </w:p>
    <w:p w:rsidRDefault="00747127" w:rsidP="00747127" w:rsidR="00747127">
      <w:pPr>
        <w:pStyle w:val="Bezproreda"/>
        <w:jc w:val="both"/>
        <w:rPr>
          <w:rFonts w:cs="Times New Roman" w:hAnsi="Times New Roman" w:ascii="Times New Roman"/>
          <w:sz w:val="24"/>
          <w:szCs w:val="24"/>
        </w:rPr>
      </w:pPr>
    </w:p>
    <w:p w:rsidRDefault="00747127" w:rsidP="00747127" w:rsidR="00747127">
      <w:pPr>
        <w:pStyle w:val="Bezproreda"/>
        <w:jc w:val="both"/>
        <w:rPr>
          <w:rFonts w:cs="Times New Roman" w:hAnsi="Times New Roman" w:ascii="Times New Roman"/>
          <w:sz w:val="24"/>
          <w:szCs w:val="24"/>
        </w:rPr>
      </w:pPr>
    </w:p>
    <w:p w:rsidRDefault="00747127" w:rsidP="00747127" w:rsidR="00747127">
      <w:pPr>
        <w:pStyle w:val="Bezproreda"/>
        <w:jc w:val="both"/>
        <w:rPr>
          <w:rFonts w:cs="Times New Roman" w:hAnsi="Times New Roman" w:ascii="Times New Roman"/>
          <w:sz w:val="24"/>
          <w:szCs w:val="24"/>
        </w:rPr>
      </w:pPr>
    </w:p>
    <w:p w:rsidRDefault="00747127" w:rsidP="00747127" w:rsidR="00747127">
      <w:pPr>
        <w:pStyle w:val="Bezproreda"/>
        <w:jc w:val="both"/>
        <w:rPr>
          <w:rFonts w:cs="Times New Roman" w:hAnsi="Times New Roman" w:ascii="Times New Roman"/>
          <w:sz w:val="24"/>
          <w:szCs w:val="24"/>
        </w:rPr>
      </w:pPr>
    </w:p>
    <w:p w:rsidRDefault="00747127" w:rsidP="00747127" w:rsidR="00747127">
      <w:pPr>
        <w:pStyle w:val="Bezproreda"/>
        <w:jc w:val="center"/>
        <w:rPr>
          <w:rFonts w:cs="Times New Roman" w:hAnsi="Times New Roman" w:ascii="Times New Roman"/>
          <w:sz w:val="24"/>
          <w:szCs w:val="24"/>
        </w:rPr>
      </w:pPr>
      <w:r>
        <w:rPr>
          <w:rFonts w:cs="Times New Roman" w:hAnsi="Times New Roman" w:ascii="Times New Roman"/>
          <w:sz w:val="24"/>
          <w:szCs w:val="24"/>
        </w:rPr>
        <w:t>r j e š e n j e</w:t>
      </w:r>
    </w:p>
    <w:p w:rsidRDefault="00747127" w:rsidP="00747127" w:rsidR="00747127">
      <w:pPr>
        <w:pStyle w:val="Bezproreda"/>
        <w:jc w:val="both"/>
        <w:rPr>
          <w:rFonts w:cs="Times New Roman" w:hAnsi="Times New Roman" w:ascii="Times New Roman"/>
          <w:sz w:val="24"/>
          <w:szCs w:val="24"/>
        </w:rPr>
      </w:pPr>
    </w:p>
    <w:p w:rsidRDefault="00747127" w:rsidP="00747127" w:rsidR="00747127">
      <w:pPr>
        <w:pStyle w:val="Bezproreda"/>
        <w:jc w:val="both"/>
        <w:rPr>
          <w:rFonts w:cs="Times New Roman" w:hAnsi="Times New Roman" w:ascii="Times New Roman"/>
          <w:sz w:val="24"/>
          <w:szCs w:val="24"/>
        </w:rPr>
      </w:pPr>
    </w:p>
    <w:p w:rsidRDefault="00747127" w:rsidP="00747127" w:rsidR="00747127">
      <w:pPr>
        <w:pStyle w:val="Bezproreda"/>
        <w:jc w:val="both"/>
        <w:rPr>
          <w:rFonts w:cs="Times New Roman" w:hAnsi="Times New Roman" w:ascii="Times New Roman"/>
          <w:sz w:val="24"/>
          <w:szCs w:val="24"/>
        </w:rPr>
      </w:pPr>
      <w:r>
        <w:rPr>
          <w:rFonts w:cs="Times New Roman" w:hAnsi="Times New Roman" w:ascii="Times New Roman"/>
          <w:sz w:val="24"/>
          <w:szCs w:val="24"/>
        </w:rPr>
        <w:t xml:space="preserve">Nalaže se stečajnom upravitelju da nakon tri neuspjele javne dražbe, u roku od 30 dana predloži sudu sazivanje skupštine vjerovnika, sa prijedlogom dnevnog reda, nakon čega će sud zakazati skupštinu vjerovnika, sukladno Stečajnom zakonu. </w:t>
      </w:r>
    </w:p>
    <w:p w:rsidRDefault="00747127" w:rsidP="00747127" w:rsidR="00747127">
      <w:pPr>
        <w:pStyle w:val="Bezproreda"/>
        <w:jc w:val="both"/>
        <w:rPr>
          <w:rFonts w:cs="Times New Roman" w:hAnsi="Times New Roman" w:ascii="Times New Roman"/>
          <w:sz w:val="24"/>
          <w:szCs w:val="24"/>
        </w:rPr>
      </w:pPr>
    </w:p>
    <w:p w:rsidRDefault="00747127" w:rsidP="00747127" w:rsidR="00747127">
      <w:pPr>
        <w:pStyle w:val="Bezproreda"/>
        <w:jc w:val="both"/>
        <w:rPr>
          <w:rFonts w:cs="Times New Roman" w:hAnsi="Times New Roman" w:ascii="Times New Roman"/>
          <w:sz w:val="24"/>
          <w:szCs w:val="24"/>
        </w:rPr>
      </w:pPr>
    </w:p>
    <w:p w:rsidRDefault="00747127" w:rsidP="00747127" w:rsidR="00747127">
      <w:pPr>
        <w:pStyle w:val="Bezproreda"/>
        <w:jc w:val="center"/>
        <w:rPr>
          <w:rFonts w:cs="Times New Roman" w:hAnsi="Times New Roman" w:ascii="Times New Roman"/>
          <w:sz w:val="24"/>
          <w:szCs w:val="24"/>
        </w:rPr>
      </w:pPr>
      <w:r>
        <w:rPr>
          <w:rFonts w:cs="Times New Roman" w:hAnsi="Times New Roman" w:ascii="Times New Roman"/>
          <w:sz w:val="24"/>
          <w:szCs w:val="24"/>
        </w:rPr>
        <w:t>Dovršeno u 10.10 sati.</w:t>
      </w:r>
    </w:p>
    <w:p w:rsidRDefault="00747127" w:rsidP="00747127" w:rsidR="00747127">
      <w:pPr>
        <w:pStyle w:val="Bezproreda"/>
        <w:jc w:val="center"/>
        <w:rPr>
          <w:rFonts w:cs="Times New Roman" w:hAnsi="Times New Roman" w:ascii="Times New Roman"/>
          <w:sz w:val="24"/>
          <w:szCs w:val="24"/>
        </w:rPr>
      </w:pPr>
    </w:p>
    <w:p w:rsidRDefault="00747127" w:rsidP="00747127" w:rsidR="00747127">
      <w:pPr>
        <w:pStyle w:val="Bezproreda"/>
        <w:jc w:val="center"/>
        <w:rPr>
          <w:rFonts w:cs="Times New Roman" w:hAnsi="Times New Roman" w:ascii="Times New Roman"/>
          <w:sz w:val="24"/>
          <w:szCs w:val="24"/>
        </w:rPr>
      </w:pPr>
    </w:p>
    <w:p w:rsidRDefault="00747127" w:rsidP="00747127" w:rsidR="00747127">
      <w:pPr>
        <w:pStyle w:val="Bezproreda"/>
        <w:jc w:val="center"/>
        <w:rPr>
          <w:rFonts w:cs="Times New Roman" w:hAnsi="Times New Roman" w:ascii="Times New Roman"/>
          <w:sz w:val="24"/>
          <w:szCs w:val="24"/>
        </w:rPr>
      </w:pPr>
    </w:p>
    <w:p w:rsidRDefault="00747127" w:rsidP="00747127" w:rsidR="00747127">
      <w:pPr>
        <w:pStyle w:val="Bezproreda"/>
        <w:jc w:val="center"/>
        <w:rPr>
          <w:rFonts w:cs="Times New Roman" w:hAnsi="Times New Roman" w:ascii="Times New Roman"/>
          <w:sz w:val="24"/>
          <w:szCs w:val="24"/>
        </w:rPr>
      </w:pPr>
    </w:p>
    <w:p w:rsidRDefault="00747127" w:rsidP="00747127" w:rsidR="00747127">
      <w:pPr>
        <w:spacing w:lineRule="auto" w:line="240" w:after="0"/>
        <w:rPr>
          <w:rFonts w:cs="Times New Roman" w:hAnsi="Times New Roman" w:ascii="Times New Roman"/>
          <w:sz w:val="24"/>
          <w:szCs w:val="24"/>
        </w:rPr>
      </w:pPr>
      <w:r>
        <w:rPr>
          <w:rFonts w:cs="Times New Roman" w:hAnsi="Times New Roman" w:ascii="Times New Roman"/>
          <w:sz w:val="24"/>
          <w:szCs w:val="24"/>
        </w:rPr>
        <w:t xml:space="preserve">Stečajni upravitelj                                        Sudac:                           </w:t>
      </w:r>
    </w:p>
    <w:p w:rsidRDefault="00747127" w:rsidP="00747127" w:rsidR="00747127">
      <w:pPr>
        <w:spacing w:lineRule="auto" w:line="240" w:after="0"/>
        <w:jc w:val="center"/>
        <w:rPr>
          <w:rFonts w:cs="Times New Roman" w:hAnsi="Times New Roman" w:ascii="Times New Roman"/>
          <w:sz w:val="24"/>
          <w:szCs w:val="24"/>
        </w:rPr>
      </w:pPr>
      <w:r>
        <w:rPr>
          <w:rFonts w:cs="Times New Roman" w:hAnsi="Times New Roman" w:ascii="Times New Roman"/>
          <w:sz w:val="24"/>
          <w:szCs w:val="24"/>
        </w:rPr>
        <w:t xml:space="preserve">          </w:t>
      </w:r>
    </w:p>
    <w:p w:rsidRDefault="00747127" w:rsidP="00747127" w:rsidR="00747127">
      <w:pPr>
        <w:spacing w:lineRule="auto" w:line="240" w:after="0"/>
        <w:jc w:val="center"/>
        <w:rPr>
          <w:rFonts w:cs="Times New Roman" w:hAnsi="Times New Roman" w:ascii="Times New Roman"/>
          <w:sz w:val="24"/>
          <w:szCs w:val="24"/>
        </w:rPr>
      </w:pPr>
      <w:r>
        <w:rPr>
          <w:rFonts w:cs="Times New Roman" w:hAnsi="Times New Roman" w:ascii="Times New Roman"/>
          <w:sz w:val="24"/>
          <w:szCs w:val="24"/>
        </w:rPr>
        <w:t xml:space="preserve">                                </w:t>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p>
    <w:p w:rsidRDefault="00747127" w:rsidP="00747127" w:rsidR="00747127">
      <w:pPr>
        <w:spacing w:lineRule="auto" w:line="240" w:after="0"/>
        <w:ind w:left="5664"/>
        <w:jc w:val="center"/>
        <w:rPr>
          <w:rFonts w:cs="Times New Roman" w:hAnsi="Times New Roman" w:ascii="Times New Roman"/>
          <w:sz w:val="24"/>
          <w:szCs w:val="24"/>
        </w:rPr>
      </w:pPr>
    </w:p>
    <w:p w:rsidRDefault="00747127" w:rsidP="00747127" w:rsidR="00747127">
      <w:pPr>
        <w:spacing w:lineRule="auto" w:line="240" w:after="0"/>
        <w:jc w:val="center"/>
        <w:rPr>
          <w:rFonts w:cs="Times New Roman" w:hAnsi="Times New Roman" w:ascii="Times New Roman"/>
          <w:sz w:val="24"/>
          <w:szCs w:val="24"/>
        </w:rPr>
      </w:pPr>
      <w:r>
        <w:rPr>
          <w:rFonts w:cs="Times New Roman" w:hAnsi="Times New Roman" w:ascii="Times New Roman"/>
          <w:sz w:val="24"/>
          <w:szCs w:val="24"/>
        </w:rPr>
        <w:tab/>
      </w:r>
      <w:r>
        <w:rPr>
          <w:rFonts w:cs="Times New Roman" w:hAnsi="Times New Roman" w:ascii="Times New Roman"/>
          <w:sz w:val="24"/>
          <w:szCs w:val="24"/>
        </w:rPr>
        <w:tab/>
      </w:r>
    </w:p>
    <w:p w:rsidRDefault="00747127" w:rsidP="00747127" w:rsidR="00747127">
      <w:pPr>
        <w:spacing w:lineRule="auto" w:line="240" w:after="0"/>
        <w:jc w:val="center"/>
        <w:rPr>
          <w:rFonts w:cs="Times New Roman" w:hAnsi="Times New Roman" w:ascii="Times New Roman"/>
          <w:sz w:val="24"/>
          <w:szCs w:val="24"/>
        </w:rPr>
      </w:pPr>
    </w:p>
    <w:p w:rsidRDefault="00747127" w:rsidP="00747127" w:rsidR="00747127">
      <w:pPr>
        <w:spacing w:lineRule="auto" w:line="240" w:after="0"/>
        <w:jc w:val="center"/>
        <w:rPr>
          <w:rFonts w:cs="Times New Roman" w:hAnsi="Times New Roman" w:ascii="Times New Roman"/>
          <w:sz w:val="24"/>
          <w:szCs w:val="24"/>
        </w:rPr>
      </w:pPr>
      <w:r>
        <w:rPr>
          <w:rFonts w:cs="Times New Roman" w:hAnsi="Times New Roman" w:ascii="Times New Roman"/>
          <w:sz w:val="24"/>
          <w:szCs w:val="24"/>
        </w:rPr>
        <w:t>Zapisničar:</w:t>
      </w:r>
    </w:p>
    <w:p w:rsidRDefault="00747127" w:rsidP="00747127" w:rsidR="00747127">
      <w:pPr>
        <w:spacing w:lineRule="auto" w:line="240" w:after="0"/>
        <w:jc w:val="center"/>
        <w:rPr>
          <w:rFonts w:cs="Times New Roman" w:hAnsi="Times New Roman" w:ascii="Times New Roman"/>
          <w:sz w:val="24"/>
          <w:szCs w:val="24"/>
        </w:rPr>
      </w:pPr>
    </w:p>
    <w:p w:rsidRDefault="00747127" w:rsidP="00747127" w:rsidR="00747127">
      <w:pPr>
        <w:spacing w:lineRule="auto" w:line="240" w:after="0"/>
        <w:jc w:val="center"/>
        <w:rPr>
          <w:rFonts w:cs="Times New Roman" w:hAnsi="Times New Roman" w:ascii="Times New Roman"/>
          <w:sz w:val="24"/>
          <w:szCs w:val="24"/>
        </w:rPr>
      </w:pPr>
    </w:p>
    <w:p w:rsidRDefault="00747127" w:rsidP="00747127" w:rsidR="00747127">
      <w:pPr>
        <w:spacing w:lineRule="auto" w:line="240" w:after="0"/>
        <w:rPr>
          <w:rFonts w:cs="Times New Roman" w:hAnsi="Times New Roman" w:ascii="Times New Roman"/>
          <w:sz w:val="24"/>
          <w:szCs w:val="24"/>
        </w:rPr>
      </w:pPr>
    </w:p>
    <w:p w:rsidRDefault="00747127" w:rsidP="00747127" w:rsidR="00747127">
      <w:pPr>
        <w:pStyle w:val="Bezproreda"/>
        <w:rPr>
          <w:rFonts w:cs="Times New Roman" w:hAnsi="Times New Roman" w:ascii="Times New Roman"/>
          <w:sz w:val="24"/>
          <w:szCs w:val="24"/>
        </w:rPr>
      </w:pPr>
    </w:p>
    <w:p w:rsidRDefault="00747127" w:rsidP="00747127" w:rsidR="00747127">
      <w:pPr>
        <w:pStyle w:val="Bezproreda"/>
        <w:rPr>
          <w:rFonts w:cs="Times New Roman" w:hAnsi="Times New Roman" w:ascii="Times New Roman"/>
          <w:sz w:val="24"/>
          <w:szCs w:val="24"/>
        </w:rPr>
      </w:pPr>
    </w:p>
    <w:p w:rsidRDefault="00747127" w:rsidP="00747127" w:rsidR="00747127"/>
    <w:p w:rsidRDefault="00222DD9" w:rsidR="00222DD9"/>
    <w:sectPr w:rsidR="00222DD9">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D7C6BB7"/>
    <w:multiLevelType w:val="hybridMultilevel"/>
    <w:tmpl w:val="BD2E14A0"/>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
    <w:nsid w:val="71B61168"/>
    <w:multiLevelType w:val="multilevel"/>
    <w:tmpl w:val="041A001F"/>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F4386"/>
    <w:rsid w:val="00067C48"/>
    <w:rsid w:val="001615D3"/>
    <w:rsid w:val="00222DD9"/>
    <w:rsid w:val="002F4386"/>
    <w:rsid w:val="003D0A1E"/>
    <w:rsid w:val="004D5787"/>
    <w:rsid w:val="004F6353"/>
    <w:rsid w:val="006337BF"/>
    <w:rsid w:val="00641F50"/>
    <w:rsid w:val="00747127"/>
    <w:rsid w:val="00771066"/>
    <w:rsid w:val="00783586"/>
    <w:rsid w:val="00813AC6"/>
    <w:rsid w:val="008914A5"/>
    <w:rsid w:val="00C73051"/>
    <w:rsid w:val="00E45011"/>
    <w:rsid w:val="00F8783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4F6353"/>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4F6353"/>
    <w:pPr>
      <w:spacing w:lineRule="auto" w:line="240" w:after="0"/>
    </w:pPr>
  </w:style>
  <w:style w:styleId="Tekstrezerviranogmjesta" w:type="character">
    <w:name w:val="Placeholder Text"/>
    <w:basedOn w:val="Zadanifontodlomka"/>
    <w:uiPriority w:val="99"/>
    <w:semiHidden/>
    <w:rsid w:val="004D5787"/>
    <w:rPr>
      <w:color w:val="808080"/>
      <w:bdr w:space="0" w:sz="0" w:color="auto" w:val="none"/>
      <w:shd w:fill="auto" w:color="auto" w:val="clear"/>
    </w:rPr>
  </w:style>
  <w:style w:customStyle="true" w:styleId="eSPISCCParagraphDefaultFont" w:type="character">
    <w:name w:val="eSPIS_CC_Paragraph Default Font"/>
    <w:basedOn w:val="Zadanifontodlomka"/>
    <w:rsid w:val="004D5787"/>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4D5787"/>
    <w:rPr>
      <w:rFonts w:cs="Times New Roman" w:hAnsi="Times New Roman" w:ascii="Times New Roman"/>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4D5787"/>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4D5787"/>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4F6353"/>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4F6353"/>
    <w:pPr>
      <w:spacing w:after="0" w:line="240" w:lineRule="auto"/>
    </w:pPr>
  </w:style>
  <w:style w:styleId="Tekstrezerviranogmjesta" w:type="character">
    <w:name w:val="Placeholder Text"/>
    <w:basedOn w:val="Zadanifontodlomka"/>
    <w:uiPriority w:val="99"/>
    <w:semiHidden/>
    <w:rsid w:val="004D5787"/>
    <w:rPr>
      <w:color w:val="808080"/>
      <w:bdr w:color="auto" w:space="0" w:sz="0" w:val="none"/>
      <w:shd w:color="auto" w:fill="auto" w:val="clear"/>
    </w:rPr>
  </w:style>
  <w:style w:customStyle="1" w:styleId="eSPISCCParagraphDefaultFont" w:type="character">
    <w:name w:val="eSPIS_CC_Paragraph Default Font"/>
    <w:basedOn w:val="Zadanifontodlomka"/>
    <w:rsid w:val="004D5787"/>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4D5787"/>
    <w:rPr>
      <w:rFonts w:ascii="Times New Roman" w:cs="Times New Roman"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4D5787"/>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4D5787"/>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23970736">
      <w:bodyDiv w:val="true"/>
      <w:marLeft w:val="0"/>
      <w:marRight w:val="0"/>
      <w:marTop w:val="0"/>
      <w:marBottom w:val="0"/>
      <w:divBdr>
        <w:top w:space="0" w:sz="0" w:color="auto" w:val="none"/>
        <w:left w:space="0" w:sz="0" w:color="auto" w:val="none"/>
        <w:bottom w:space="0" w:sz="0" w:color="auto" w:val="none"/>
        <w:right w:space="0" w:sz="0" w:color="auto" w:val="none"/>
      </w:divBdr>
    </w:div>
    <w:div w:id="536699910">
      <w:bodyDiv w:val="true"/>
      <w:marLeft w:val="0"/>
      <w:marRight w:val="0"/>
      <w:marTop w:val="0"/>
      <w:marBottom w:val="0"/>
      <w:divBdr>
        <w:top w:space="0" w:sz="0" w:color="auto" w:val="none"/>
        <w:left w:space="0" w:sz="0" w:color="auto" w:val="none"/>
        <w:bottom w:space="0" w:sz="0" w:color="auto" w:val="none"/>
        <w:right w:space="0" w:sz="0" w:color="auto" w:val="none"/>
      </w:divBdr>
    </w:div>
    <w:div w:id="152019413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Sudnica 8</izvorni_sadrzaj>
    <derivirana_varijabla naziv="DomainObject.Prostorija.Naziv_1">Sudnica 8</derivirana_varijabla>
  </DomainObject.Prostorija.Naziv>
  <DomainObject.Prostorija.Oznaka>
    <izvorni_sadrzaj>Sudnica 8</izvorni_sadrzaj>
    <derivirana_varijabla naziv="DomainObject.Prostorija.Oznaka_1">Sudnica 8</derivirana_varijabla>
  </DomainObject.Prostorija.Oznaka>
  <DomainObject.Obrazlozenje>
    <izvorni_sadrzaj/>
    <derivirana_varijabla naziv="DomainObject.Obrazlozenje_1"/>
  </DomainObject.Obrazlozenje>
  <DomainObject.StvarniPocetakDatum>
    <izvorni_sadrzaj>3. veljače 2017.</izvorni_sadrzaj>
    <derivirana_varijabla naziv="DomainObject.StvarniPocetakDatum_1">3. veljače 2017.</derivirana_varijabla>
  </DomainObject.StvarniPocetakDatum>
  <DomainObject.StvarniZavrsetakDatum>
    <izvorni_sadrzaj>3. veljače 2017.</izvorni_sadrzaj>
    <derivirana_varijabla naziv="DomainObject.StvarniZavrsetakDatum_1">3. veljače 2017.</derivirana_varijabla>
  </DomainObject.StvarniZavrsetakDatum>
  <DomainObject.PlaniraniZavrsetakDatum>
    <izvorni_sadrzaj>3. veljače 2017.</izvorni_sadrzaj>
    <derivirana_varijabla naziv="DomainObject.PlaniraniZavrsetakDatum_1">3. veljače 2017.</derivirana_varijabla>
  </DomainObject.PlaniraniZavrsetakDatum>
  <DomainObject.PlaniraniPocetakDatum>
    <izvorni_sadrzaj>3. veljače 2017.</izvorni_sadrzaj>
    <derivirana_varijabla naziv="DomainObject.PlaniraniPocetakDatum_1">3. veljače 2017.</derivirana_varijabla>
  </DomainObject.PlaniraniPocetakDatum>
  <DomainObject.StvarniPocetakVrijeme>
    <izvorni_sadrzaj>10:00</izvorni_sadrzaj>
    <derivirana_varijabla naziv="DomainObject.StvarniPocetakVrijeme_1">10:00</derivirana_varijabla>
  </DomainObject.StvarniPocetakVrijeme>
  <DomainObject.StvarniZavrsetakVrijeme>
    <izvorni_sadrzaj>10:05</izvorni_sadrzaj>
    <derivirana_varijabla naziv="DomainObject.StvarniZavrsetakVrijeme_1">10:05</derivirana_varijabla>
  </DomainObject.StvarniZavrsetakVrijeme>
  <DomainObject.PlaniraniZavrsetakVrijeme>
    <izvorni_sadrzaj>10:05</izvorni_sadrzaj>
    <derivirana_varijabla naziv="DomainObject.PlaniraniZavrsetakVrijeme_1">10:05</derivirana_varijabla>
  </DomainObject.PlaniraniZavrsetakVrijeme>
  <DomainObject.PlaniraniPocetakVrijeme>
    <izvorni_sadrzaj>10:00</izvorni_sadrzaj>
    <derivirana_varijabla naziv="DomainObject.PlaniraniPocetakVrijeme_1">10:00</derivirana_varijabla>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2</izvorni_sadrzaj>
    <derivirana_varijabla naziv="DomainObject.Zapisnik.BrojStranica_1">2</derivirana_varijabla>
  </DomainObject.Zapisnik.BrojStranica>
  <DomainObject.Zapisnik.DatumKreiranja>
    <izvorni_sadrzaj>3. veljače 2017.</izvorni_sadrzaj>
    <derivirana_varijabla naziv="DomainObject.Zapisnik.DatumKreiranja_1">3. veljače 2017.</derivirana_varijabla>
  </DomainObject.Zapisnik.DatumKreiranja>
  <DomainObject.Zapisnik.ImovinskaKorist>
    <izvorni_sadrzaj/>
    <derivirana_varijabla naziv="DomainObject.Zapisnik.ImovinskaKorist_1"/>
  </DomainObject.Zapisnik.ImovinskaKorist>
  <DomainObject.Zapisnik.Oznaka>
    <izvorni_sadrzaj>St-9/2015-190</izvorni_sadrzaj>
    <derivirana_varijabla naziv="DomainObject.Zapisnik.Oznaka_1">St-9/2015-190</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izvorni_sadrzaj>
    <derivirana_varijabla naziv="DomainObject.Predmet.Broj_1">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veljače 2015.</izvorni_sadrzaj>
    <derivirana_varijabla naziv="DomainObject.Predmet.DatumOsnivanja_1">10. veljače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Spis OSZD Ovr-2244/2013 - nalazi se u 
posebnom omotu u steč.pisarnici na uvidu</izvorni_sadrzaj>
    <derivirana_varijabla naziv="DomainObject.Predmet.Opis_1">Spis OSZD Ovr-2244/2013 - nalazi se u 
posebnom omotu u steč.pisarnici na uvidu</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St-9/2015</izvorni_sadrzaj>
    <derivirana_varijabla naziv="DomainObject.Predmet.OznakaBroj_1">St-9/2015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UVID 16.01.2017., 20.01.17., 30.01.17.</izvorni_sadrzaj>
    <derivirana_varijabla naziv="DomainObject.Predmet.PrimjedbaSuca_1">UVID 16.01.2017., 20.01.17., 30.01.17.</derivirana_varijabla>
  </DomainObject.Predmet.PrimjedbaSuca>
  <DomainObject.Predmet.PrimjedbaUpisnicara>
    <izvorni_sadrzaj/>
    <derivirana_varijabla naziv="DomainObject.Predmet.PrimjedbaUpisnicara_1"/>
  </DomainObject.Predmet.PrimjedbaUpisnicara>
  <DomainObject.Predmet.ProtustrankaFormated>
    <izvorni_sadrzaj>  ADRIA dioničko društvo za ulov, preradu i promet ribom, te usluge putničke agencije zastupanog po punomoćniku Frane Grbić</izvorni_sadrzaj>
    <derivirana_varijabla naziv="DomainObject.Predmet.ProtustrankaFormated_1">  ADRIA dioničko društvo za ulov, preradu i promet ribom, te usluge putničke agencije zastupanog po punomoćniku Frane Grbić</derivirana_varijabla>
  </DomainObject.Predmet.ProtustrankaFormated>
  <DomainObject.Predmet.ProtustrankaFormatedOIB>
    <izvorni_sadrzaj>  ADRIA dioničko društvo za ulov, preradu i promet ribom, te usluge putničke agencije, OIB 87665769689 zastupanog po punomoćniku Frane Grbić</izvorni_sadrzaj>
    <derivirana_varijabla naziv="DomainObject.Predmet.ProtustrankaFormatedOIB_1">  ADRIA dioničko društvo za ulov, preradu i promet ribom, te usluge putničke agencije, OIB 87665769689 zastupanog po punomoćniku Frane Grbić</derivirana_varijabla>
  </DomainObject.Predmet.ProtustrankaFormatedOIB>
  <DomainObject.Predmet.ProtustrankaFormatedWithAdress>
    <izvorni_sadrzaj> ADRIA dioničko društvo za ulov, preradu i promet ribom, te usluge putničke agencije, Gaženička Cesta 32, 23000 Zadar zastupanog po punomoćniku Frane Grbić</izvorni_sadrzaj>
    <derivirana_varijabla naziv="DomainObject.Predmet.ProtustrankaFormatedWithAdress_1"> ADRIA dioničko društvo za ulov, preradu i promet ribom, te usluge putničke agencije, Gaženička Cesta 32, 23000 Zadar zastupanog po punomoćniku Frane Grbić</derivirana_varijabla>
  </DomainObject.Predmet.ProtustrankaFormatedWithAdress>
  <DomainObject.Predmet.ProtustrankaFormatedWithAdressOIB>
    <izvorni_sadrzaj> ADRIA dioničko društvo za ulov, preradu i promet ribom, te usluge putničke agencije, OIB 87665769689, Gaženička Cesta 32, 23000 Zadar zastupanog po punomoćniku Frane Grbić</izvorni_sadrzaj>
    <derivirana_varijabla naziv="DomainObject.Predmet.ProtustrankaFormatedWithAdressOIB_1"> ADRIA dioničko društvo za ulov, preradu i promet ribom, te usluge putničke agencije, OIB 87665769689, Gaženička Cesta 32, 23000 Zadar zastupanog po punomoćniku Frane Grbić</derivirana_varijabla>
  </DomainObject.Predmet.ProtustrankaFormatedWithAdressOIB>
  <DomainObject.Predmet.ProtustrankaWithAdress>
    <izvorni_sadrzaj>ADRIA dioničko društvo za ulov, preradu i promet ribom, te usluge putničke agencije Gaženička Cesta 32, 23000 Zadar</izvorni_sadrzaj>
    <derivirana_varijabla naziv="DomainObject.Predmet.ProtustrankaWithAdress_1">ADRIA dioničko društvo za ulov, preradu i promet ribom, te usluge putničke agencije Gaženička Cesta 32, 23000 Zadar</derivirana_varijabla>
  </DomainObject.Predmet.ProtustrankaWithAdress>
  <DomainObject.Predmet.ProtustrankaWithAdressOIB>
    <izvorni_sadrzaj>ADRIA dioničko društvo za ulov, preradu i promet ribom, te usluge putničke agencije, OIB 87665769689, Gaženička Cesta 32, 23000 Zadar</izvorni_sadrzaj>
    <derivirana_varijabla naziv="DomainObject.Predmet.ProtustrankaWithAdressOIB_1">ADRIA dioničko društvo za ulov, preradu i promet ribom, te usluge putničke agencije, OIB 87665769689, Gaženička Cesta 32, 23000 Zadar</derivirana_varijabla>
  </DomainObject.Predmet.ProtustrankaWithAdressOIB>
  <DomainObject.Predmet.ProtustrankaNazivFormated>
    <izvorni_sadrzaj>ADRIA dioničko društvo za ulov, preradu i promet ribom, te usluge putničke agencije</izvorni_sadrzaj>
    <derivirana_varijabla naziv="DomainObject.Predmet.ProtustrankaNazivFormated_1">ADRIA dioničko društvo za ulov, preradu i promet ribom, te usluge putničke agencije</derivirana_varijabla>
  </DomainObject.Predmet.ProtustrankaNazivFormated>
  <DomainObject.Predmet.ProtustrankaNazivFormatedOIB>
    <izvorni_sadrzaj>ADRIA dioničko društvo za ulov, preradu i promet ribom, te usluge putničke agencije, OIB 87665769689</izvorni_sadrzaj>
    <derivirana_varijabla naziv="DomainObject.Predmet.ProtustrankaNazivFormatedOIB_1">ADRIA dioničko društvo za ulov, preradu i promet ribom, te usluge putničke agencije, OIB 87665769689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9</izvorni_sadrzaj>
    <derivirana_varijabla naziv="DomainObject.Predmet.Referada.Naziv_1">Referada 9</derivirana_varijabla>
  </DomainObject.Predmet.Referada.Naziv>
  <DomainObject.Predmet.Referada.Oznaka>
    <izvorni_sadrzaj>9</izvorni_sadrzaj>
    <derivirana_varijabla naziv="DomainObject.Predmet.Referada.Oznaka_1">9</derivirana_varijabla>
  </DomainObject.Predmet.Referada.Oznaka>
  <DomainObject.Predmet.Referada.Prostorija.Naziv>
    <izvorni_sadrzaj>Sudnica 212 ŠIBENIK</izvorni_sadrzaj>
    <derivirana_varijabla naziv="DomainObject.Predmet.Referada.Prostorija.Naziv_1">Sudnica 212 ŠIBENIK</derivirana_varijabla>
  </DomainObject.Predmet.Referada.Prostorija.Naziv>
  <DomainObject.Predmet.Referada.Prostorija.Oznaka>
    <izvorni_sadrzaj>212 SS ŠI</izvorni_sadrzaj>
    <derivirana_varijabla naziv="DomainObject.Predmet.Referada.Prostorija.Oznaka_1">212 SS ŠI</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Terezija Goreta</izvorni_sadrzaj>
    <derivirana_varijabla naziv="DomainObject.Predmet.Referada.Sudac_1">Terezija Goreta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Safija Hrnjica zastupanog po punomoćniku IVICA BLAŽEVIĆ; NEVENKA BARIĆ zastupanog po punomoćniku IVICA BLAŽEVIĆ; Ante Alvir; Ljubica Perica; Biserka Buljat; Martina Nimčević; Ivka Marković; Stoja Matijević; Radojka Kevrić; Slavica Tadić; Marija Vujaklija; Marica Abramović; Zdenka Mikulić; Zvjezdana Karlić; Neda Zrilić; Ljiljana Žorić; Zvjezdana Utković; Vilma Šatalić; Senka Vrsaljko; Svetislav Arbanas; Jasna Zubčić; Anamaria Mičić; Nada Colić; Anka Jerak; Anka Jerak; Dragica Prtenjača; Branka Pupovac; Nataša Šestan; Jasenka Karaban; Sandra Perinović; Mirjana Ražov; Ljubica Franić; Vedranka Pavić; Jovanka Viduka; Kosa Grubić; Marica Ražov; Neda Ninčević; Sanja Gulan; Patricija Jelenković; Božica Katalinić; Dragica Fatović; Gordana Terzić; Vanja Štrbac; Neda Ninčević; Slavka Čačić; Nada Barjašić; Snježana Burčul; Jadranka Vranić; Franka Jelenković; Grozdana Ivković; Nevenka Butić; Pepica Ukalović; Danijela Munitić; Blaženka Škara; Senka Prtenjača; Dragica Zurak; Branka Bubnjar; Gordana Divljak; Anka Dundović; Rajka Mitrović; Jadranka Peroš; Anka Dražić; Grozdana Vičinović; Zoran Ražov; Nataša Ražov; Luka Vicković; Andrijana Parenta; Milenka Burčul; Suzana Vuković; Boris Bračun; Vojka Peša; Nada Glogoški; Danka Vidov; Veljko Smolić; Mirela Pavlović; Marijo Žepina; Tanja Vanjak; Marica Barjašić; Božena Rogić; Svetlana Knežević; Vera Grubić; Snježana Lonić; Krstina Škara; Mirjana Stipčević; Marija Grgurović; Branka Pilipović; Anđa Jurić; Zdenka Dražina; Vesna Lubor; OTP banka Hrvatska dioničko društvo zastupanog po punomoćniku Odvjetničko društvo ŠIŠKO i partneri, j.t.d.; Dušan Polovina</izvorni_sadrzaj>
    <derivirana_varijabla naziv="DomainObject.Predmet.StrankaFormated_1">  Safija Hrnjica zastupanog po punomoćniku IVICA BLAŽEVIĆ; NEVENKA BARIĆ zastupanog po punomoćniku IVICA BLAŽEVIĆ; Ante Alvir; Ljubica Perica; Biserka Buljat; Martina Nimčević; Ivka Marković; Stoja Matijević; Radojka Kevrić; Slavica Tadić; Marija Vujaklija; Marica Abramović; Zdenka Mikulić; Zvjezdana Karlić; Neda Zrilić; Ljiljana Žorić; Zvjezdana Utković; Vilma Šatalić; Senka Vrsaljko; Svetislav Arbanas; Jasna Zubčić; Anamaria Mičić; Nada Colić; Anka Jerak; Anka Jerak; Dragica Prtenjača; Branka Pupovac; Nataša Šestan; Jasenka Karaban; Sandra Perinović; Mirjana Ražov; Ljubica Franić; Vedranka Pavić; Jovanka Viduka; Kosa Grubić; Marica Ražov; Neda Ninčević; Sanja Gulan; Patricija Jelenković; Božica Katalinić; Dragica Fatović; Gordana Terzić; Vanja Štrbac; Neda Ninčević; Slavka Čačić; Nada Barjašić; Snježana Burčul; Jadranka Vranić; Franka Jelenković; Grozdana Ivković; Nevenka Butić; Pepica Ukalović; Danijela Munitić; Blaženka Škara; Senka Prtenjača; Dragica Zurak; Branka Bubnjar; Gordana Divljak; Anka Dundović; Rajka Mitrović; Jadranka Peroš; Anka Dražić; Grozdana Vičinović; Zoran Ražov; Nataša Ražov; Luka Vicković; Andrijana Parenta; Milenka Burčul; Suzana Vuković; Boris Bračun; Vojka Peša; Nada Glogoški; Danka Vidov; Veljko Smolić; Mirela Pavlović; Marijo Žepina; Tanja Vanjak; Marica Barjašić; Božena Rogić; Svetlana Knežević; Vera Grubić; Snježana Lonić; Krstina Škara; Mirjana Stipčević; Marija Grgurović; Branka Pilipović; Anđa Jurić; Zdenka Dražina; Vesna Lubor; OTP banka Hrvatska dioničko društvo zastupanog po punomoćniku Odvjetničko društvo ŠIŠKO i partneri, j.t.d.; Dušan Polovina</derivirana_varijabla>
  </DomainObject.Predmet.StrankaFormated>
  <DomainObject.Predmet.StrankaFormatedOIB>
    <izvorni_sadrzaj>  Safija Hrnjica, OIB 16514369668 zastupanog po punomoćniku IVICA BLAŽEVIĆ; NEVENKA BARIĆ, OIB 38080610746 zastupanog po punomoćniku IVICA BLAŽEVIĆ; Ante Alvir, OIB 40381493874; Ljubica Perica, OIB 67047264679; Biserka Buljat, OIB 62772570749; Martina Nimčević, OIB 95093526918; Ivka Marković, OIB 43671128195; Stoja Matijević, OIB 01836719432; Radojka Kevrić, OIB 71351051090; Slavica Tadić, OIB 64777352289; Marija Vujaklija, OIB 91410623440; Marica Abramović, OIB 03252871360; Zdenka Mikulić, OIB 40191222694; Zvjezdana Karlić, OIB 70585078991; Neda Zrilić, OIB 90906324186; Ljiljana Žorić, OIB 78819743256; Zvjezdana Utković, OIB 48408142576; Vilma Šatalić, OIB 43102813821; Senka Vrsaljko, OIB 34578675436; Svetislav Arbanas, OIB 30450740678; Jasna Zubčić, OIB 31565756948; Anamaria Mičić, OIB ; Nada Colić, OIB 54689037314; Anka Jerak, OIB 92456927461; Anka Jerak, OIB 92456927461; Dragica Prtenjača, OIB 19410869143; Branka Pupovac, OIB 30912109104; Nataša Šestan, OIB 72880417048; Jasenka Karaban, OIB 37363253278; Sandra Perinović, OIB 14173754232; Mirjana Ražov, OIB 89185813884; Ljubica Franić, OIB 85007157238; Vedranka Pavić, OIB 03873152543; Jovanka Viduka, OIB 81890885561; Kosa Grubić, OIB 25142035187; Marica Ražov, OIB 83957558046; Neda Ninčević, OIB 81132966178; Sanja Gulan, OIB 47663472211; Patricija Jelenković, OIB 97015117788; Božica Katalinić, OIB 70885575660; Dragica Fatović, OIB 61821714784; Gordana Terzić, OIB 74356143497; Vanja Štrbac, OIB 87996940103; Neda Ninčević, OIB 79724386588; Slavka Čačić, OIB 78279844047; Nada Barjašić, OIB 00218144456; Snježana Burčul, OIB 63694393581; Jadranka Vranić, OIB 83680713571; Franka Jelenković, OIB 33840565295; Grozdana Ivković, OIB 93263590633; Nevenka Butić, OIB 05635356569; Pepica Ukalović, OIB 15250291855; Danijela Munitić, OIB 46630389896; Blaženka Škara, OIB 19318104062; Senka Prtenjača, OIB 01062612035; Dragica Zurak, OIB 16352574863; Branka Bubnjar, OIB 43500269927; Gordana Divljak, OIB 82284201833; Anka Dundović, OIB 58779218375; Rajka Mitrović, OIB 64493147209; Jadranka Peroš, OIB 02355694767; Anka Dražić, OIB 80251465564; Grozdana Vičinović, OIB 71295396803; Zoran Ražov, OIB 98218565391; Nataša Ražov, OIB 90124368124; Luka Vicković, OIB 02519369477; Andrijana Parenta, OIB 50212169661; Milenka Burčul, OIB 23802280408; Suzana Vuković, OIB 57733056002; Boris Bračun, OIB 57210258579; Vojka Peša, OIB 19744851877; Nada Glogoški, OIB 67000509114; Danka Vidov, OIB 53095072689; Veljko Smolić, OIB 11266276447; Mirela Pavlović, OIB 51163410481; Marijo Žepina, OIB 99230982099; Tanja Vanjak, OIB 83621234228; Marica Barjašić, OIB 59623113544; Božena Rogić, OIB 80573387035; Svetlana Knežević, OIB 59991192712; Vera Grubić, OIB 71051158040; Snježana Lonić, OIB 85250831951; Krstina Škara, OIB 68202107940; Mirjana Stipčević, OIB 71395740283; Marija Grgurović, OIB 34794129407; Branka Pilipović, OIB 85878639666; Anđa Jurić, OIB 61977653678; Zdenka Dražina, OIB 68598530075; Vesna Lubor, OIB ; OTP banka Hrvatska dioničko društvo, OIB 52508873833 zastupanog po punomoćniku Odvjetničko društvo ŠIŠKO i partneri, j.t.d.; Dušan Polovina, OIB 93674503025</izvorni_sadrzaj>
    <derivirana_varijabla naziv="DomainObject.Predmet.StrankaFormatedOIB_1">  Safija Hrnjica, OIB 16514369668 zastupanog po punomoćniku IVICA BLAŽEVIĆ; NEVENKA BARIĆ, OIB 38080610746 zastupanog po punomoćniku IVICA BLAŽEVIĆ; Ante Alvir, OIB 40381493874; Ljubica Perica, OIB 67047264679; Biserka Buljat, OIB 62772570749; Martina Nimčević, OIB 95093526918; Ivka Marković, OIB 43671128195; Stoja Matijević, OIB 01836719432; Radojka Kevrić, OIB 71351051090; Slavica Tadić, OIB 64777352289; Marija Vujaklija, OIB 91410623440; Marica Abramović, OIB 03252871360; Zdenka Mikulić, OIB 40191222694; Zvjezdana Karlić, OIB 70585078991; Neda Zrilić, OIB 90906324186; Ljiljana Žorić, OIB 78819743256; Zvjezdana Utković, OIB 48408142576; Vilma Šatalić, OIB 43102813821; Senka Vrsaljko, OIB 34578675436; Svetislav Arbanas, OIB 30450740678; Jasna Zubčić, OIB 31565756948; Anamaria Mičić, OIB ; Nada Colić, OIB 54689037314; Anka Jerak, OIB 92456927461; Anka Jerak, OIB 92456927461; Dragica Prtenjača, OIB 19410869143; Branka Pupovac, OIB 30912109104; Nataša Šestan, OIB 72880417048; Jasenka Karaban, OIB 37363253278; Sandra Perinović, OIB 14173754232; Mirjana Ražov, OIB 89185813884; Ljubica Franić, OIB 85007157238; Vedranka Pavić, OIB 03873152543; Jovanka Viduka, OIB 81890885561; Kosa Grubić, OIB 25142035187; Marica Ražov, OIB 83957558046; Neda Ninčević, OIB 81132966178; Sanja Gulan, OIB 47663472211; Patricija Jelenković, OIB 97015117788; Božica Katalinić, OIB 70885575660; Dragica Fatović, OIB 61821714784; Gordana Terzić, OIB 74356143497; Vanja Štrbac, OIB 87996940103; Neda Ninčević, OIB 79724386588; Slavka Čačić, OIB 78279844047; Nada Barjašić, OIB 00218144456; Snježana Burčul, OIB 63694393581; Jadranka Vranić, OIB 83680713571; Franka Jelenković, OIB 33840565295; Grozdana Ivković, OIB 93263590633; Nevenka Butić, OIB 05635356569; Pepica Ukalović, OIB 15250291855; Danijela Munitić, OIB 46630389896; Blaženka Škara, OIB 19318104062; Senka Prtenjača, OIB 01062612035; Dragica Zurak, OIB 16352574863; Branka Bubnjar, OIB 43500269927; Gordana Divljak, OIB 82284201833; Anka Dundović, OIB 58779218375; Rajka Mitrović, OIB 64493147209; Jadranka Peroš, OIB 02355694767; Anka Dražić, OIB 80251465564; Grozdana Vičinović, OIB 71295396803; Zoran Ražov, OIB 98218565391; Nataša Ražov, OIB 90124368124; Luka Vicković, OIB 02519369477; Andrijana Parenta, OIB 50212169661; Milenka Burčul, OIB 23802280408; Suzana Vuković, OIB 57733056002; Boris Bračun, OIB 57210258579; Vojka Peša, OIB 19744851877; Nada Glogoški, OIB 67000509114; Danka Vidov, OIB 53095072689; Veljko Smolić, OIB 11266276447; Mirela Pavlović, OIB 51163410481; Marijo Žepina, OIB 99230982099; Tanja Vanjak, OIB 83621234228; Marica Barjašić, OIB 59623113544; Božena Rogić, OIB 80573387035; Svetlana Knežević, OIB 59991192712; Vera Grubić, OIB 71051158040; Snježana Lonić, OIB 85250831951; Krstina Škara, OIB 68202107940; Mirjana Stipčević, OIB 71395740283; Marija Grgurović, OIB 34794129407; Branka Pilipović, OIB 85878639666; Anđa Jurić, OIB 61977653678; Zdenka Dražina, OIB 68598530075; Vesna Lubor, OIB ; OTP banka Hrvatska dioničko društvo, OIB 52508873833 zastupanog po punomoćniku Odvjetničko društvo ŠIŠKO i partneri, j.t.d.; Dušan Polovina, OIB 93674503025</derivirana_varijabla>
  </DomainObject.Predmet.StrankaFormatedOIB>
  <DomainObject.Predmet.StrankaFormatedWithAdress>
    <izvorni_sadrzaj> Safija Hrnjica, Poličnik 7, 23241 Poličnik zastupanog po punomoćniku IVICA BLAŽEVIĆ; NEVENKA BARIĆ zastupanog po punomoćniku IVICA BLAŽEVIĆ; Ante Alvir, Sv. Vinka Paulskog 12, 23000 Zadar; Ljubica Perica, Ćirilometodska 4, 23000 Zadar; Biserka Buljat; Martina Nimčević; Ivka Marković; Stoja Matijević, Ulica Hrvatskih Branitelja 60, 23000 Murvica; Radojka Kevrić, Ulica Ante Starčevića 12, 23241 Visočane; Slavica Tadić, Ante Starčevića 16, 23000 Zadar; Marija Vujaklija, Put Rogovina 6, 23235 Vrsi; Marica Abramović, Gornje Biljane 311, 23420 Gornje Biljane; Zdenka Mikulić, Ulica Milke Trnine 12, 23000 Zadar; Zvjezdana Karlić, Pazinska 11, 23000 Zadar; Neda Zrilić, Bruška 68, 23420 Bruška; Ljiljana Žorić, Slunjska 44, 23000 Zadar; Zvjezdana Utković, Put Poljica 17, 23235 Vrsi; Vilma Šatalić, Jamine 41, 23205 Bibinje; Senka Vrsaljko, Nadin 38, 23223 Nadin; Svetislav Arbanas, Ploče 16, 23000 Zadar; Jasna Zubčić, Islam 4, 23242 Islam Latinski; Anamaria Mičić; Nada Colić, Tičevo 4, 23210 Gornje Raštane; Anka Jerak, Debeljak 86a, 23206 Debeljak; Anka Jerak, Debeljak 86a, 23206 Debeljak; Dragica Prtenjača, Polača 267, 23210 Polača; Branka Pupovac, Eugena Kvaternika 15, 23000 Zadar; Nataša Šestan, Zemunik Donji 69a, 23222 Zemunik Donji; Jasenka Karaban, Ulica Bl. Alojzija Stepinca 6, 23205 Bibinje; Sandra Perinović, Dubrovačka 32, 23000 Zadar; Mirjana Ražov, Gojka Šuška 10, 23223 Škabrnje; Ljubica Franić, Franićev Prilaz 10, 23206 Sukošan; Vedranka Pavić, Dr. Franje Tuđmana 181, 23206 Sukošan; Jovanka Viduka, Gornji Zemunik Ulica V 90, 23222 Zemunik Gornji; Kosa Grubić, Marije Jurić Zagorke 10, 23000 Zadar; Marica Ražov, Hrvatskog Državnog Sabora 39, 23223 Škabrnje; Neda Ninčević, Obala Kneza Branimira 14, 23000 Zadar; Sanja Gulan, Zore Dalmatinske 2, 23000 Zadar; Patricija Jelenković, Jure Kaštelana 2, 23000 Zadar; Božica Katalinić, Koići 2, 23244 Starigrad; Dragica Fatović, Miroslava Krleže 9c, 23000 Zadar; Gordana Terzić, Ante Starčevića 23g, 23000 Zadar; Vanja Štrbac, Ulica Viii 4, 23000 Petrčane; Neda Ninčević, Gorica 157, 23222 Gorica; Slavka Čačić, Knezova Šubića Bribirskih 1, 23000 Zadar; Nada Barjašić, Ulica Dr. Franje Tuđmana 156, 23241 Poličnik; Snježana Burčul, Galovac 37, 23222 Galovac; Jadranka Vranić, Tuđmanova Ulica 11, 23241 Visočane; Franka Jelenković, Vlatka Mačeka 10, 23000 Zadar; Grozdana Ivković, Hrvatskog Državnog Sabora 202, 23223 Škabrnje; Nevenka Butić, Briševo 139, 23000 Briševo; Pepica Ukalović, Ulica Dr. Franje Tuđmana 19, 23241 Suhovare; Danijela Munitić, Antuna Branka Šimića 4, 21000 Split; Blaženka Škara, Hrvatskog Državnog Sabora 169, 23223 Škabrnje; Senka Prtenjača, Polača 321, 23210 Polača; Dragica Zurak, Ul. Kneza Domagoja 10, 23312 Pridraga; Branka Bubnjar, Ulica Prkoških Domoljuba 46, 23223 Prkos; Gordana Divljak, Nadin 122, 23223 Nadin; Anka Dundović, Put Murvice 5, 23000 Zadar; Rajka Mitrović, Gornje Raštane 19, 23210 Gornje Raštane; Jadranka Peroš, Put Draga Ii 9, 23232 Zaton; Anka Dražić, Debeljak 223, 23206 Debeljak; Grozdana Vičinović, Podvornica 40, 23206 Sukošan; Zoran Ražov, Put Ražova 64, 23223 Škabrnje; Nataša Ražov, Put Ražova 64, 23223 Škabrnje; Luka Vicković, Sv. Marije 7, 23223 Škabrnje; Andrijana Parenta, Islam 34, 23242 Islam Latinski; Milenka Burčul, Galovac 18, 23222 Galovac; Suzana Vuković, Put Karduma 1a, 23223 Škabrnje; Boris Bračun, Put Karduma 1a, 23223 Škabrnje; Vojka Peša, Pastirski Put 6, 23232 Zaton; Nada Glogoški, Krneza 49, 23248 Krneza; Danka Vidov, Skradinska 83, 23000 Zadar; Veljko Smolić, Hrvatskih Branitelja 30, 23206 Sukošan; Mirela Pavlović, Pastirski Put 5, 23232 Zaton; Marijo Žepina, Bana Josipa Jelačića 14, 23234 Vir; Tanja Vanjak, Ravna 4, 23206 Sukošan; Marica Barjašić, Ulica Zlatka Perića 21, 23241 Poličnik; Božena Rogić, Sv. Marije 8, 23223 Škabrnje; Svetlana Knežević, Vatroslava Lisinskog 14b, 23000 Zadar; Vera Grubić, Ante Starčevića 25a, 23000 Zadar; Snježana Lonić, Kukljica Ulica Vi 5, 23273 Kukljica; Krstina Škara, Gojka Šuška 73, 23223 Škabrnje; Mirjana Stipčević, Grgura Barskog Zadranina 43, 23000 Zadar; Marija Grgurović, Crno 133, 23000 Crno; Branka Pilipović, Medviđa 67, 23420 Medviđa; Anđa Jurić, Palih Rodoljuba 20, 23000 Zadar; Zdenka Dražina, Nikole Jurišića 59, 23000 Zadar; Vesna Lubor; OTP banka Hrvatska dioničko društvo, Ulica Domovinskog rata 3, 23000 Zadar zastupanog po punomoćniku Odvjetničko društvo ŠIŠKO i partneri, j.t.d.; Dušan Polovina, Put Nina 78c, 23000 Zadar</izvorni_sadrzaj>
    <derivirana_varijabla naziv="DomainObject.Predmet.StrankaFormatedWithAdress_1"> Safija Hrnjica, Poličnik 7, 23241 Poličnik zastupanog po punomoćniku IVICA BLAŽEVIĆ; NEVENKA BARIĆ zastupanog po punomoćniku IVICA BLAŽEVIĆ; Ante Alvir, Sv. Vinka Paulskog 12, 23000 Zadar; Ljubica Perica, Ćirilometodska 4, 23000 Zadar; Biserka Buljat; Martina Nimčević; Ivka Marković; Stoja Matijević, Ulica Hrvatskih Branitelja 60, 23000 Murvica; Radojka Kevrić, Ulica Ante Starčevića 12, 23241 Visočane; Slavica Tadić, Ante Starčevića 16, 23000 Zadar; Marija Vujaklija, Put Rogovina 6, 23235 Vrsi; Marica Abramović, Gornje Biljane 311, 23420 Gornje Biljane; Zdenka Mikulić, Ulica Milke Trnine 12, 23000 Zadar; Zvjezdana Karlić, Pazinska 11, 23000 Zadar; Neda Zrilić, Bruška 68, 23420 Bruška; Ljiljana Žorić, Slunjska 44, 23000 Zadar; Zvjezdana Utković, Put Poljica 17, 23235 Vrsi; Vilma Šatalić, Jamine 41, 23205 Bibinje; Senka Vrsaljko, Nadin 38, 23223 Nadin; Svetislav Arbanas, Ploče 16, 23000 Zadar; Jasna Zubčić, Islam 4, 23242 Islam Latinski; Anamaria Mičić; Nada Colić, Tičevo 4, 23210 Gornje Raštane; Anka Jerak, Debeljak 86a, 23206 Debeljak; Anka Jerak, Debeljak 86a, 23206 Debeljak; Dragica Prtenjača, Polača 267, 23210 Polača; Branka Pupovac, Eugena Kvaternika 15, 23000 Zadar; Nataša Šestan, Zemunik Donji 69a, 23222 Zemunik Donji; Jasenka Karaban, Ulica Bl. Alojzija Stepinca 6, 23205 Bibinje; Sandra Perinović, Dubrovačka 32, 23000 Zadar; Mirjana Ražov, Gojka Šuška 10, 23223 Škabrnje; Ljubica Franić, Franićev Prilaz 10, 23206 Sukošan; Vedranka Pavić, Dr. Franje Tuđmana 181, 23206 Sukošan; Jovanka Viduka, Gornji Zemunik Ulica V 90, 23222 Zemunik Gornji; Kosa Grubić, Marije Jurić Zagorke 10, 23000 Zadar; Marica Ražov, Hrvatskog Državnog Sabora 39, 23223 Škabrnje; Neda Ninčević, Obala Kneza Branimira 14, 23000 Zadar; Sanja Gulan, Zore Dalmatinske 2, 23000 Zadar; Patricija Jelenković, Jure Kaštelana 2, 23000 Zadar; Božica Katalinić, Koići 2, 23244 Starigrad; Dragica Fatović, Miroslava Krleže 9c, 23000 Zadar; Gordana Terzić, Ante Starčevića 23g, 23000 Zadar; Vanja Štrbac, Ulica Viii 4, 23000 Petrčane; Neda Ninčević, Gorica 157, 23222 Gorica; Slavka Čačić, Knezova Šubića Bribirskih 1, 23000 Zadar; Nada Barjašić, Ulica Dr. Franje Tuđmana 156, 23241 Poličnik; Snježana Burčul, Galovac 37, 23222 Galovac; Jadranka Vranić, Tuđmanova Ulica 11, 23241 Visočane; Franka Jelenković, Vlatka Mačeka 10, 23000 Zadar; Grozdana Ivković, Hrvatskog Državnog Sabora 202, 23223 Škabrnje; Nevenka Butić, Briševo 139, 23000 Briševo; Pepica Ukalović, Ulica Dr. Franje Tuđmana 19, 23241 Suhovare; Danijela Munitić, Antuna Branka Šimića 4, 21000 Split; Blaženka Škara, Hrvatskog Državnog Sabora 169, 23223 Škabrnje; Senka Prtenjača, Polača 321, 23210 Polača; Dragica Zurak, Ul. Kneza Domagoja 10, 23312 Pridraga; Branka Bubnjar, Ulica Prkoških Domoljuba 46, 23223 Prkos; Gordana Divljak, Nadin 122, 23223 Nadin; Anka Dundović, Put Murvice 5, 23000 Zadar; Rajka Mitrović, Gornje Raštane 19, 23210 Gornje Raštane; Jadranka Peroš, Put Draga Ii 9, 23232 Zaton; Anka Dražić, Debeljak 223, 23206 Debeljak; Grozdana Vičinović, Podvornica 40, 23206 Sukošan; Zoran Ražov, Put Ražova 64, 23223 Škabrnje; Nataša Ražov, Put Ražova 64, 23223 Škabrnje; Luka Vicković, Sv. Marije 7, 23223 Škabrnje; Andrijana Parenta, Islam 34, 23242 Islam Latinski; Milenka Burčul, Galovac 18, 23222 Galovac; Suzana Vuković, Put Karduma 1a, 23223 Škabrnje; Boris Bračun, Put Karduma 1a, 23223 Škabrnje; Vojka Peša, Pastirski Put 6, 23232 Zaton; Nada Glogoški, Krneza 49, 23248 Krneza; Danka Vidov, Skradinska 83, 23000 Zadar; Veljko Smolić, Hrvatskih Branitelja 30, 23206 Sukošan; Mirela Pavlović, Pastirski Put 5, 23232 Zaton; Marijo Žepina, Bana Josipa Jelačića 14, 23234 Vir; Tanja Vanjak, Ravna 4, 23206 Sukošan; Marica Barjašić, Ulica Zlatka Perića 21, 23241 Poličnik; Božena Rogić, Sv. Marije 8, 23223 Škabrnje; Svetlana Knežević, Vatroslava Lisinskog 14b, 23000 Zadar; Vera Grubić, Ante Starčevića 25a, 23000 Zadar; Snježana Lonić, Kukljica Ulica Vi 5, 23273 Kukljica; Krstina Škara, Gojka Šuška 73, 23223 Škabrnje; Mirjana Stipčević, Grgura Barskog Zadranina 43, 23000 Zadar; Marija Grgurović, Crno 133, 23000 Crno; Branka Pilipović, Medviđa 67, 23420 Medviđa; Anđa Jurić, Palih Rodoljuba 20, 23000 Zadar; Zdenka Dražina, Nikole Jurišića 59, 23000 Zadar; Vesna Lubor; OTP banka Hrvatska dioničko društvo, Ulica Domovinskog rata 3, 23000 Zadar zastupanog po punomoćniku Odvjetničko društvo ŠIŠKO i partneri, j.t.d.; Dušan Polovina, Put Nina 78c, 23000 Zadar</derivirana_varijabla>
  </DomainObject.Predmet.StrankaFormatedWithAdress>
  <DomainObject.Predmet.StrankaFormatedWithAdressOIB>
    <izvorni_sadrzaj> Safija Hrnjica, OIB 16514369668, Poličnik 7, 23241 Poličnik zastupanog po punomoćniku IVICA BLAŽEVIĆ; NEVENKA BARIĆ, OIB 38080610746 zastupanog po punomoćniku IVICA BLAŽEVIĆ; Ante Alvir, OIB 40381493874, Sv. Vinka Paulskog 12, 23000 Zadar; Ljubica Perica, OIB 67047264679, Ćirilometodska 4, 23000 Zadar; Biserka Buljat, OIB 62772570749; Martina Nimčević, OIB 95093526918; Ivka Marković, OIB 43671128195; Stoja Matijević, OIB 01836719432, Ulica Hrvatskih Branitelja 60, 23000 Murvica; Radojka Kevrić, OIB 71351051090, Ulica Ante Starčevića 12, 23241 Visočane; Slavica Tadić, OIB 64777352289, Ante Starčevića 16, 23000 Zadar; Marija Vujaklija, OIB 91410623440, Put Rogovina 6, 23235 Vrsi; Marica Abramović, OIB 03252871360, Gornje Biljane 311, 23420 Gornje Biljane; Zdenka Mikulić, OIB 40191222694, Ulica Milke Trnine 12, 23000 Zadar; Zvjezdana Karlić, OIB 70585078991, Pazinska 11, 23000 Zadar; Neda Zrilić, OIB 90906324186, Bruška 68, 23420 Bruška; Ljiljana Žorić, OIB 78819743256, Slunjska 44, 23000 Zadar; Zvjezdana Utković, OIB 48408142576, Put Poljica 17, 23235 Vrsi; Vilma Šatalić, OIB 43102813821, Jamine 41, 23205 Bibinje; Senka Vrsaljko, OIB 34578675436, Nadin 38, 23223 Nadin; Svetislav Arbanas, OIB 30450740678, Ploče 16, 23000 Zadar; Jasna Zubčić, OIB 31565756948, Islam 4, 23242 Islam Latinski; Anamaria Mičić, OIB ; Nada Colić, OIB 54689037314, Tičevo 4, 23210 Gornje Raštane; Anka Jerak, OIB 92456927461, Debeljak 86a, 23206 Debeljak; Anka Jerak, OIB 92456927461, Debeljak 86a, 23206 Debeljak; Dragica Prtenjača, OIB 19410869143, Polača 267, 23210 Polača; Branka Pupovac, OIB 30912109104, Eugena Kvaternika 15, 23000 Zadar; Nataša Šestan, OIB 72880417048, Zemunik Donji 69a, 23222 Zemunik Donji; Jasenka Karaban, OIB 37363253278, Ulica Bl. Alojzija Stepinca 6, 23205 Bibinje; Sandra Perinović, OIB 14173754232, Dubrovačka 32, 23000 Zadar; Mirjana Ražov, OIB 89185813884, Gojka Šuška 10, 23223 Škabrnje; Ljubica Franić, OIB 85007157238, Franićev Prilaz 10, 23206 Sukošan; Vedranka Pavić, OIB 03873152543, Dr. Franje Tuđmana 181, 23206 Sukošan; Jovanka Viduka, OIB 81890885561, Gornji Zemunik Ulica V 90, 23222 Zemunik Gornji; Kosa Grubić, OIB 25142035187, Marije Jurić Zagorke 10, 23000 Zadar; Marica Ražov, OIB 83957558046, Hrvatskog Državnog Sabora 39, 23223 Škabrnje; Neda Ninčević, OIB 81132966178, Obala Kneza Branimira 14, 23000 Zadar; Sanja Gulan, OIB 47663472211, Zore Dalmatinske 2, 23000 Zadar; Patricija Jelenković, OIB 97015117788, Jure Kaštelana 2, 23000 Zadar; Božica Katalinić, OIB 70885575660, Koići 2, 23244 Starigrad; Dragica Fatović, OIB 61821714784, Miroslava Krleže 9c, 23000 Zadar; Gordana Terzić, OIB 74356143497, Ante Starčevića 23g, 23000 Zadar; Vanja Štrbac, OIB 87996940103, Ulica Viii 4, 23000 Petrčane; Neda Ninčević, OIB 79724386588, Gorica 157, 23222 Gorica; Slavka Čačić, OIB 78279844047, Knezova Šubića Bribirskih 1, 23000 Zadar; Nada Barjašić, OIB 00218144456, Ulica Dr. Franje Tuđmana 156, 23241 Poličnik; Snježana Burčul, OIB 63694393581, Galovac 37, 23222 Galovac; Jadranka Vranić, OIB 83680713571, Tuđmanova Ulica 11, 23241 Visočane; Franka Jelenković, OIB 33840565295, Vlatka Mačeka 10, 23000 Zadar; Grozdana Ivković, OIB 93263590633, Hrvatskog Državnog Sabora 202, 23223 Škabrnje; Nevenka Butić, OIB 05635356569, Briševo 139, 23000 Briševo; Pepica Ukalović, OIB 15250291855, Ulica Dr. Franje Tuđmana 19, 23241 Suhovare; Danijela Munitić, OIB 46630389896, Antuna Branka Šimića 4, 21000 Split; Blaženka Škara, OIB 19318104062, Hrvatskog Državnog Sabora 169, 23223 Škabrnje; Senka Prtenjača, OIB 01062612035, Polača 321, 23210 Polača; Dragica Zurak, OIB 16352574863, Ul. Kneza Domagoja 10, 23312 Pridraga; Branka Bubnjar, OIB 43500269927, Ulica Prkoških Domoljuba 46, 23223 Prkos; Gordana Divljak, OIB 82284201833, Nadin 122, 23223 Nadin; Anka Dundović, OIB 58779218375, Put Murvice 5, 23000 Zadar; Rajka Mitrović, OIB 64493147209, Gornje Raštane 19, 23210 Gornje Raštane; Jadranka Peroš, OIB 02355694767, Put Draga Ii 9, 23232 Zaton; Anka Dražić, OIB 80251465564, Debeljak 223, 23206 Debeljak; Grozdana Vičinović, OIB 71295396803, Podvornica 40, 23206 Sukošan; Zoran Ražov, OIB 98218565391, Put Ražova 64, 23223 Škabrnje; Nataša Ražov, OIB 90124368124, Put Ražova 64, 23223 Škabrnje; Luka Vicković, OIB 02519369477, Sv. Marije 7, 23223 Škabrnje; Andrijana Parenta, OIB 50212169661, Islam 34, 23242 Islam Latinski; Milenka Burčul, OIB 23802280408, Galovac 18, 23222 Galovac; Suzana Vuković, OIB 57733056002, Put Karduma 1a, 23223 Škabrnje; Boris Bračun, OIB 57210258579, Put Karduma 1a, 23223 Škabrnje; Vojka Peša, OIB 19744851877, Pastirski Put 6, 23232 Zaton; Nada Glogoški, OIB 67000509114, Krneza 49, 23248 Krneza; Danka Vidov, OIB 53095072689, Skradinska 83, 23000 Zadar; Veljko Smolić, OIB 11266276447, Hrvatskih Branitelja 30, 23206 Sukošan; Mirela Pavlović, OIB 51163410481, Pastirski Put 5, 23232 Zaton; Marijo Žepina, OIB 99230982099, Bana Josipa Jelačića 14, 23234 Vir; Tanja Vanjak, OIB 83621234228, Ravna 4, 23206 Sukošan; Marica Barjašić, OIB 59623113544, Ulica Zlatka Perića 21, 23241 Poličnik; Božena Rogić, OIB 80573387035, Sv. Marije 8, 23223 Škabrnje; Svetlana Knežević, OIB 59991192712, Vatroslava Lisinskog 14b, 23000 Zadar; Vera Grubić, OIB 71051158040, Ante Starčevića 25a, 23000 Zadar; Snježana Lonić, OIB 85250831951, Kukljica Ulica Vi 5, 23273 Kukljica; Krstina Škara, OIB 68202107940, Gojka Šuška 73, 23223 Škabrnje; Mirjana Stipčević, OIB 71395740283, Grgura Barskog Zadranina 43, 23000 Zadar; Marija Grgurović, OIB 34794129407, Crno 133, 23000 Crno; Branka Pilipović, OIB 85878639666, Medviđa 67, 23420 Medviđa; Anđa Jurić, OIB 61977653678, Palih Rodoljuba 20, 23000 Zadar; Zdenka Dražina, OIB 68598530075, Nikole Jurišića 59, 23000 Zadar; Vesna Lubor, OIB ; OTP banka Hrvatska dioničko društvo, OIB 52508873833, Ulica Domovinskog rata 3, 23000 Zadar zastupanog po punomoćniku Odvjetničko društvo ŠIŠKO i partneri, j.t.d.; Dušan Polovina, OIB 93674503025, Put Nina 78c, 23000 Zadar</izvorni_sadrzaj>
    <derivirana_varijabla naziv="DomainObject.Predmet.StrankaFormatedWithAdressOIB_1"> Safija Hrnjica, OIB 16514369668, Poličnik 7, 23241 Poličnik zastupanog po punomoćniku IVICA BLAŽEVIĆ; NEVENKA BARIĆ, OIB 38080610746 zastupanog po punomoćniku IVICA BLAŽEVIĆ; Ante Alvir, OIB 40381493874, Sv. Vinka Paulskog 12, 23000 Zadar; Ljubica Perica, OIB 67047264679, Ćirilometodska 4, 23000 Zadar; Biserka Buljat, OIB 62772570749; Martina Nimčević, OIB 95093526918; Ivka Marković, OIB 43671128195; Stoja Matijević, OIB 01836719432, Ulica Hrvatskih Branitelja 60, 23000 Murvica; Radojka Kevrić, OIB 71351051090, Ulica Ante Starčevića 12, 23241 Visočane; Slavica Tadić, OIB 64777352289, Ante Starčevića 16, 23000 Zadar; Marija Vujaklija, OIB 91410623440, Put Rogovina 6, 23235 Vrsi; Marica Abramović, OIB 03252871360, Gornje Biljane 311, 23420 Gornje Biljane; Zdenka Mikulić, OIB 40191222694, Ulica Milke Trnine 12, 23000 Zadar; Zvjezdana Karlić, OIB 70585078991, Pazinska 11, 23000 Zadar; Neda Zrilić, OIB 90906324186, Bruška 68, 23420 Bruška; Ljiljana Žorić, OIB 78819743256, Slunjska 44, 23000 Zadar; Zvjezdana Utković, OIB 48408142576, Put Poljica 17, 23235 Vrsi; Vilma Šatalić, OIB 43102813821, Jamine 41, 23205 Bibinje; Senka Vrsaljko, OIB 34578675436, Nadin 38, 23223 Nadin; Svetislav Arbanas, OIB 30450740678, Ploče 16, 23000 Zadar; Jasna Zubčić, OIB 31565756948, Islam 4, 23242 Islam Latinski; Anamaria Mičić, OIB ; Nada Colić, OIB 54689037314, Tičevo 4, 23210 Gornje Raštane; Anka Jerak, OIB 92456927461, Debeljak 86a, 23206 Debeljak; Anka Jerak, OIB 92456927461, Debeljak 86a, 23206 Debeljak; Dragica Prtenjača, OIB 19410869143, Polača 267, 23210 Polača; Branka Pupovac, OIB 30912109104, Eugena Kvaternika 15, 23000 Zadar; Nataša Šestan, OIB 72880417048, Zemunik Donji 69a, 23222 Zemunik Donji; Jasenka Karaban, OIB 37363253278, Ulica Bl. Alojzija Stepinca 6, 23205 Bibinje; Sandra Perinović, OIB 14173754232, Dubrovačka 32, 23000 Zadar; Mirjana Ražov, OIB 89185813884, Gojka Šuška 10, 23223 Škabrnje; Ljubica Franić, OIB 85007157238, Franićev Prilaz 10, 23206 Sukošan; Vedranka Pavić, OIB 03873152543, Dr. Franje Tuđmana 181, 23206 Sukošan; Jovanka Viduka, OIB 81890885561, Gornji Zemunik Ulica V 90, 23222 Zemunik Gornji; Kosa Grubić, OIB 25142035187, Marije Jurić Zagorke 10, 23000 Zadar; Marica Ražov, OIB 83957558046, Hrvatskog Državnog Sabora 39, 23223 Škabrnje; Neda Ninčević, OIB 81132966178, Obala Kneza Branimira 14, 23000 Zadar; Sanja Gulan, OIB 47663472211, Zore Dalmatinske 2, 23000 Zadar; Patricija Jelenković, OIB 97015117788, Jure Kaštelana 2, 23000 Zadar; Božica Katalinić, OIB 70885575660, Koići 2, 23244 Starigrad; Dragica Fatović, OIB 61821714784, Miroslava Krleže 9c, 23000 Zadar; Gordana Terzić, OIB 74356143497, Ante Starčevića 23g, 23000 Zadar; Vanja Štrbac, OIB 87996940103, Ulica Viii 4, 23000 Petrčane; Neda Ninčević, OIB 79724386588, Gorica 157, 23222 Gorica; Slavka Čačić, OIB 78279844047, Knezova Šubića Bribirskih 1, 23000 Zadar; Nada Barjašić, OIB 00218144456, Ulica Dr. Franje Tuđmana 156, 23241 Poličnik; Snježana Burčul, OIB 63694393581, Galovac 37, 23222 Galovac; Jadranka Vranić, OIB 83680713571, Tuđmanova Ulica 11, 23241 Visočane; Franka Jelenković, OIB 33840565295, Vlatka Mačeka 10, 23000 Zadar; Grozdana Ivković, OIB 93263590633, Hrvatskog Državnog Sabora 202, 23223 Škabrnje; Nevenka Butić, OIB 05635356569, Briševo 139, 23000 Briševo; Pepica Ukalović, OIB 15250291855, Ulica Dr. Franje Tuđmana 19, 23241 Suhovare; Danijela Munitić, OIB 46630389896, Antuna Branka Šimića 4, 21000 Split; Blaženka Škara, OIB 19318104062, Hrvatskog Državnog Sabora 169, 23223 Škabrnje; Senka Prtenjača, OIB 01062612035, Polača 321, 23210 Polača; Dragica Zurak, OIB 16352574863, Ul. Kneza Domagoja 10, 23312 Pridraga; Branka Bubnjar, OIB 43500269927, Ulica Prkoških Domoljuba 46, 23223 Prkos; Gordana Divljak, OIB 82284201833, Nadin 122, 23223 Nadin; Anka Dundović, OIB 58779218375, Put Murvice 5, 23000 Zadar; Rajka Mitrović, OIB 64493147209, Gornje Raštane 19, 23210 Gornje Raštane; Jadranka Peroš, OIB 02355694767, Put Draga Ii 9, 23232 Zaton; Anka Dražić, OIB 80251465564, Debeljak 223, 23206 Debeljak; Grozdana Vičinović, OIB 71295396803, Podvornica 40, 23206 Sukošan; Zoran Ražov, OIB 98218565391, Put Ražova 64, 23223 Škabrnje; Nataša Ražov, OIB 90124368124, Put Ražova 64, 23223 Škabrnje; Luka Vicković, OIB 02519369477, Sv. Marije 7, 23223 Škabrnje; Andrijana Parenta, OIB 50212169661, Islam 34, 23242 Islam Latinski; Milenka Burčul, OIB 23802280408, Galovac 18, 23222 Galovac; Suzana Vuković, OIB 57733056002, Put Karduma 1a, 23223 Škabrnje; Boris Bračun, OIB 57210258579, Put Karduma 1a, 23223 Škabrnje; Vojka Peša, OIB 19744851877, Pastirski Put 6, 23232 Zaton; Nada Glogoški, OIB 67000509114, Krneza 49, 23248 Krneza; Danka Vidov, OIB 53095072689, Skradinska 83, 23000 Zadar; Veljko Smolić, OIB 11266276447, Hrvatskih Branitelja 30, 23206 Sukošan; Mirela Pavlović, OIB 51163410481, Pastirski Put 5, 23232 Zaton; Marijo Žepina, OIB 99230982099, Bana Josipa Jelačića 14, 23234 Vir; Tanja Vanjak, OIB 83621234228, Ravna 4, 23206 Sukošan; Marica Barjašić, OIB 59623113544, Ulica Zlatka Perića 21, 23241 Poličnik; Božena Rogić, OIB 80573387035, Sv. Marije 8, 23223 Škabrnje; Svetlana Knežević, OIB 59991192712, Vatroslava Lisinskog 14b, 23000 Zadar; Vera Grubić, OIB 71051158040, Ante Starčevića 25a, 23000 Zadar; Snježana Lonić, OIB 85250831951, Kukljica Ulica Vi 5, 23273 Kukljica; Krstina Škara, OIB 68202107940, Gojka Šuška 73, 23223 Škabrnje; Mirjana Stipčević, OIB 71395740283, Grgura Barskog Zadranina 43, 23000 Zadar; Marija Grgurović, OIB 34794129407, Crno 133, 23000 Crno; Branka Pilipović, OIB 85878639666, Medviđa 67, 23420 Medviđa; Anđa Jurić, OIB 61977653678, Palih Rodoljuba 20, 23000 Zadar; Zdenka Dražina, OIB 68598530075, Nikole Jurišića 59, 23000 Zadar; Vesna Lubor, OIB ; OTP banka Hrvatska dioničko društvo, OIB 52508873833, Ulica Domovinskog rata 3, 23000 Zadar zastupanog po punomoćniku Odvjetničko društvo ŠIŠKO i partneri, j.t.d.; Dušan Polovina, OIB 93674503025, Put Nina 78c, 23000 Zadar</derivirana_varijabla>
  </DomainObject.Predmet.StrankaFormatedWithAdressOIB>
  <DomainObject.Predmet.StrankaWithAdress>
    <izvorni_sadrzaj>Safija Hrnjica Poličnik 7,23241 Poličnik,NEVENKA BARIĆ ,Ante Alvir Sv. Vinka Paulskog 12,23000 Zadar,Ljubica Perica Ćirilometodska 4,23000 Zadar,Biserka Buljat ,Martina Nimčević ,Ivka Marković ,Stoja Matijević Ulica Hrvatskih Branitelja 60,23000 Murvica,Radojka Kevrić Ulica Ante Starčevića 12,23241 Visočane,Slavica Tadić Ante Starčevića 16,23000 Zadar,Marija Vujaklija Put Rogovina 6,23235 Vrsi,Marica Abramović Gornje Biljane 311,23420 Gornje Biljane,Zdenka Mikulić Ulica Milke Trnine 12,23000 Zadar,Zvjezdana Karlić Pazinska 11,23000 Zadar,Neda Zrilić Bruška 68,23420 Bruška,Ljiljana Žorić Slunjska 44,23000 Zadar,Zvjezdana Utković Put Poljica 17,23235 Vrsi,Vilma Šatalić Jamine 41,23205 Bibinje,Senka Vrsaljko Nadin 38,23223 Nadin,Svetislav Arbanas Ploče 16,23000 Zadar,Jasna Zubčić Islam 4,23242 Islam Latinski,Anamaria Mičić ,Nada Colić Tičevo 4,23210 Gornje Raštane,Anka Jerak Debeljak 86a,23206 Debeljak,Anka Jerak Debeljak 86a,23206 Debeljak,Dragica Prtenjača Polača 267,23210 Polača,Branka Pupovac Eugena Kvaternika 15,23000 Zadar,Nataša Šestan Zemunik Donji 69a,23222 Zemunik Donji,Jasenka Karaban Ulica Bl. Alojzija Stepinca 6,23205 Bibinje,Sandra Perinović Dubrovačka 32,23000 Zadar,Mirjana Ražov Gojka Šuška 10,23223 Škabrnje,Ljubica Franić Franićev Prilaz 10,23206 Sukošan,Vedranka Pavić Dr. Franje Tuđmana 181,23206 Sukošan,Jovanka Viduka Gornji Zemunik Ulica V 90,23222 Zemunik Gornji,Kosa Grubić Marije Jurić Zagorke 10,23000 Zadar,Marica Ražov Hrvatskog Državnog Sabora 39,23223 Škabrnje,Neda Ninčević Obala Kneza Branimira 14,23000 Zadar,Sanja Gulan Zore Dalmatinske 2,23000 Zadar,Patricija Jelenković Jure Kaštelana 2,23000 Zadar,Božica Katalinić Koići 2,23244 Starigrad,Dragica Fatović Miroslava Krleže 9c,23000 Zadar,Gordana Terzić Ante Starčevića 23g,23000 Zadar,Vanja Štrbac Ulica Viii 4,23000 Petrčane,Neda Ninčević Gorica 157,23222 Gorica,Slavka Čačić Knezova Šubića Bribirskih 1,23000 Zadar,Nada Barjašić Ulica Dr. Franje Tuđmana 156,23241 Poličnik,Snježana Burčul Galovac 37,23222 Galovac,Jadranka Vranić Tuđmanova Ulica 11,23241 Visočane,Franka Jelenković Vlatka Mačeka 10,23000 Zadar,Grozdana Ivković Hrvatskog Državnog Sabora 202,23223 Škabrnje,Nevenka Butić Briševo 139,23000 Briševo,Pepica Ukalović Ulica Dr. Franje Tuđmana 19,23241 Suhovare,Danijela Munitić Antuna Branka Šimića 4,21000 Split,Blaženka Škara Hrvatskog Državnog Sabora 169,23223 Škabrnje,Senka Prtenjača Polača 321,23210 Polača,Dragica Zurak Ul. Kneza Domagoja 10,23312 Pridraga,Branka Bubnjar Ulica Prkoških Domoljuba 46,23223 Prkos,Gordana Divljak Nadin 122,23223 Nadin,Anka Dundović Put Murvice 5,23000 Zadar,Rajka Mitrović Gornje Raštane 19,23210 Gornje Raštane,Jadranka Peroš Put Draga Ii 9,23232 Zaton,Anka Dražić Debeljak 223,23206 Debeljak,Grozdana Vičinović Podvornica 40,23206 Sukošan,Zoran Ražov Put Ražova 64,23223 Škabrnje,Nataša Ražov Put Ražova 64,23223 Škabrnje,Luka Vicković Sv. Marije 7,23223 Škabrnje,Andrijana Parenta Islam 34,23242 Islam Latinski,Milenka Burčul Galovac 18,23222 Galovac,Suzana Vuković Put Karduma 1a,23223 Škabrnje,Boris Bračun Put Karduma 1a,23223 Škabrnje,Vojka Peša Pastirski Put 6,23232 Zaton,Nada Glogoški Krneza 49,23248 Krneza,Danka Vidov Skradinska 83,23000 Zadar,Veljko Smolić Hrvatskih Branitelja 30,23206 Sukošan,Mirela Pavlović Pastirski Put 5,23232 Zaton,Marijo Žepina Bana Josipa Jelačića 14,23234 Vir,Tanja Vanjak Ravna 4,23206 Sukošan,Marica Barjašić Ulica Zlatka Perića 21,23241 Poličnik,Božena Rogić Sv. Marije 8,23223 Škabrnje,Svetlana Knežević Vatroslava Lisinskog 14b,23000 Zadar,Vera Grubić Ante Starčevića 25a,23000 Zadar,Snježana Lonić Kukljica Ulica Vi 5,23273 Kukljica,Krstina Škara Gojka Šuška 73,23223 Škabrnje,Mirjana Stipčević Grgura Barskog Zadranina 43,23000 Zadar,Marija Grgurović Crno 133,23000 Crno,Branka Pilipović Medviđa 67,23420 Medviđa,Anđa Jurić Palih Rodoljuba 20,23000 Zadar,Zdenka Dražina Nikole Jurišića 59,23000 Zadar,Vesna Lubor ,OTP banka Hrvatska dioničko društvo Ulica Domovinskog rata 3,23000 Zadar,Dušan Polovina Put Nina 78c,23000 Zadar</izvorni_sadrzaj>
    <derivirana_varijabla naziv="DomainObject.Predmet.StrankaWithAdress_1">Safija Hrnjica Poličnik 7,23241 Poličnik,NEVENKA BARIĆ ,Ante Alvir Sv. Vinka Paulskog 12,23000 Zadar,Ljubica Perica Ćirilometodska 4,23000 Zadar,Biserka Buljat ,Martina Nimčević ,Ivka Marković ,Stoja Matijević Ulica Hrvatskih Branitelja 60,23000 Murvica,Radojka Kevrić Ulica Ante Starčevića 12,23241 Visočane,Slavica Tadić Ante Starčevića 16,23000 Zadar,Marija Vujaklija Put Rogovina 6,23235 Vrsi,Marica Abramović Gornje Biljane 311,23420 Gornje Biljane,Zdenka Mikulić Ulica Milke Trnine 12,23000 Zadar,Zvjezdana Karlić Pazinska 11,23000 Zadar,Neda Zrilić Bruška 68,23420 Bruška,Ljiljana Žorić Slunjska 44,23000 Zadar,Zvjezdana Utković Put Poljica 17,23235 Vrsi,Vilma Šatalić Jamine 41,23205 Bibinje,Senka Vrsaljko Nadin 38,23223 Nadin,Svetislav Arbanas Ploče 16,23000 Zadar,Jasna Zubčić Islam 4,23242 Islam Latinski,Anamaria Mičić ,Nada Colić Tičevo 4,23210 Gornje Raštane,Anka Jerak Debeljak 86a,23206 Debeljak,Anka Jerak Debeljak 86a,23206 Debeljak,Dragica Prtenjača Polača 267,23210 Polača,Branka Pupovac Eugena Kvaternika 15,23000 Zadar,Nataša Šestan Zemunik Donji 69a,23222 Zemunik Donji,Jasenka Karaban Ulica Bl. Alojzija Stepinca 6,23205 Bibinje,Sandra Perinović Dubrovačka 32,23000 Zadar,Mirjana Ražov Gojka Šuška 10,23223 Škabrnje,Ljubica Franić Franićev Prilaz 10,23206 Sukošan,Vedranka Pavić Dr. Franje Tuđmana 181,23206 Sukošan,Jovanka Viduka Gornji Zemunik Ulica V 90,23222 Zemunik Gornji,Kosa Grubić Marije Jurić Zagorke 10,23000 Zadar,Marica Ražov Hrvatskog Državnog Sabora 39,23223 Škabrnje,Neda Ninčević Obala Kneza Branimira 14,23000 Zadar,Sanja Gulan Zore Dalmatinske 2,23000 Zadar,Patricija Jelenković Jure Kaštelana 2,23000 Zadar,Božica Katalinić Koići 2,23244 Starigrad,Dragica Fatović Miroslava Krleže 9c,23000 Zadar,Gordana Terzić Ante Starčevića 23g,23000 Zadar,Vanja Štrbac Ulica Viii 4,23000 Petrčane,Neda Ninčević Gorica 157,23222 Gorica,Slavka Čačić Knezova Šubića Bribirskih 1,23000 Zadar,Nada Barjašić Ulica Dr. Franje Tuđmana 156,23241 Poličnik,Snježana Burčul Galovac 37,23222 Galovac,Jadranka Vranić Tuđmanova Ulica 11,23241 Visočane,Franka Jelenković Vlatka Mačeka 10,23000 Zadar,Grozdana Ivković Hrvatskog Državnog Sabora 202,23223 Škabrnje,Nevenka Butić Briševo 139,23000 Briševo,Pepica Ukalović Ulica Dr. Franje Tuđmana 19,23241 Suhovare,Danijela Munitić Antuna Branka Šimića 4,21000 Split,Blaženka Škara Hrvatskog Državnog Sabora 169,23223 Škabrnje,Senka Prtenjača Polača 321,23210 Polača,Dragica Zurak Ul. Kneza Domagoja 10,23312 Pridraga,Branka Bubnjar Ulica Prkoških Domoljuba 46,23223 Prkos,Gordana Divljak Nadin 122,23223 Nadin,Anka Dundović Put Murvice 5,23000 Zadar,Rajka Mitrović Gornje Raštane 19,23210 Gornje Raštane,Jadranka Peroš Put Draga Ii 9,23232 Zaton,Anka Dražić Debeljak 223,23206 Debeljak,Grozdana Vičinović Podvornica 40,23206 Sukošan,Zoran Ražov Put Ražova 64,23223 Škabrnje,Nataša Ražov Put Ražova 64,23223 Škabrnje,Luka Vicković Sv. Marije 7,23223 Škabrnje,Andrijana Parenta Islam 34,23242 Islam Latinski,Milenka Burčul Galovac 18,23222 Galovac,Suzana Vuković Put Karduma 1a,23223 Škabrnje,Boris Bračun Put Karduma 1a,23223 Škabrnje,Vojka Peša Pastirski Put 6,23232 Zaton,Nada Glogoški Krneza 49,23248 Krneza,Danka Vidov Skradinska 83,23000 Zadar,Veljko Smolić Hrvatskih Branitelja 30,23206 Sukošan,Mirela Pavlović Pastirski Put 5,23232 Zaton,Marijo Žepina Bana Josipa Jelačića 14,23234 Vir,Tanja Vanjak Ravna 4,23206 Sukošan,Marica Barjašić Ulica Zlatka Perića 21,23241 Poličnik,Božena Rogić Sv. Marije 8,23223 Škabrnje,Svetlana Knežević Vatroslava Lisinskog 14b,23000 Zadar,Vera Grubić Ante Starčevića 25a,23000 Zadar,Snježana Lonić Kukljica Ulica Vi 5,23273 Kukljica,Krstina Škara Gojka Šuška 73,23223 Škabrnje,Mirjana Stipčević Grgura Barskog Zadranina 43,23000 Zadar,Marija Grgurović Crno 133,23000 Crno,Branka Pilipović Medviđa 67,23420 Medviđa,Anđa Jurić Palih Rodoljuba 20,23000 Zadar,Zdenka Dražina Nikole Jurišića 59,23000 Zadar,Vesna Lubor ,OTP banka Hrvatska dioničko društvo Ulica Domovinskog rata 3,23000 Zadar,Dušan Polovina Put Nina 78c,23000 Zadar</derivirana_varijabla>
  </DomainObject.Predmet.StrankaWithAdress>
  <DomainObject.Predmet.StrankaWithAdressOIB>
    <izvorni_sadrzaj>Safija Hrnjica, OIB 16514369668, Poličnik 7,23241 Poličnik,NEVENKA BARIĆ, OIB 38080610746,Ante Alvir, OIB 40381493874, Sv. Vinka Paulskog 12,23000 Zadar,Ljubica Perica, OIB 67047264679, Ćirilometodska 4,23000 Zadar,Biserka Buljat, OIB 62772570749,Martina Nimčević, OIB 95093526918,Ivka Marković, OIB 43671128195,Stoja Matijević, OIB 01836719432, Ulica Hrvatskih Branitelja 60,23000 Murvica,Radojka Kevrić, OIB 71351051090, Ulica Ante Starčevića 12,23241 Visočane,Slavica Tadić, OIB 64777352289, Ante Starčevića 16,23000 Zadar,Marija Vujaklija, OIB 91410623440, Put Rogovina 6,23235 Vrsi,Marica Abramović, OIB 03252871360, Gornje Biljane 311,23420 Gornje Biljane,Zdenka Mikulić, OIB 40191222694, Ulica Milke Trnine 12,23000 Zadar,Zvjezdana Karlić, OIB 70585078991, Pazinska 11,23000 Zadar,Neda Zrilić, OIB 90906324186, Bruška 68,23420 Bruška,Ljiljana Žorić, OIB 78819743256, Slunjska 44,23000 Zadar,Zvjezdana Utković, OIB 48408142576, Put Poljica 17,23235 Vrsi,Vilma Šatalić, OIB 43102813821, Jamine 41,23205 Bibinje,Senka Vrsaljko, OIB 34578675436, Nadin 38,23223 Nadin,Svetislav Arbanas, OIB 30450740678, Ploče 16,23000 Zadar,Jasna Zubčić, OIB 31565756948, Islam 4,23242 Islam Latinski,Anamaria Mičić, OIB ,Nada Colić, OIB 54689037314, Tičevo 4,23210 Gornje Raštane,Anka Jerak, OIB 92456927461, Debeljak 86a,23206 Debeljak,Anka Jerak, OIB 92456927461, Debeljak 86a,23206 Debeljak,Dragica Prtenjača, OIB 19410869143, Polača 267,23210 Polača,Branka Pupovac, OIB 30912109104, Eugena Kvaternika 15,23000 Zadar,Nataša Šestan, OIB 72880417048, Zemunik Donji 69a,23222 Zemunik Donji,Jasenka Karaban, OIB 37363253278, Ulica Bl. Alojzija Stepinca 6,23205 Bibinje,Sandra Perinović, OIB 14173754232, Dubrovačka 32,23000 Zadar,Mirjana Ražov, OIB 89185813884, Gojka Šuška 10,23223 Škabrnje,Ljubica Franić, OIB 85007157238, Franićev Prilaz 10,23206 Sukošan,Vedranka Pavić, OIB 03873152543, Dr. Franje Tuđmana 181,23206 Sukošan,Jovanka Viduka, OIB 81890885561, Gornji Zemunik Ulica V 90,23222 Zemunik Gornji,Kosa Grubić, OIB 25142035187, Marije Jurić Zagorke 10,23000 Zadar,Marica Ražov, OIB 83957558046, Hrvatskog Državnog Sabora 39,23223 Škabrnje,Neda Ninčević, OIB 81132966178, Obala Kneza Branimira 14,23000 Zadar,Sanja Gulan, OIB 47663472211, Zore Dalmatinske 2,23000 Zadar,Patricija Jelenković, OIB 97015117788, Jure Kaštelana 2,23000 Zadar,Božica Katalinić, OIB 70885575660, Koići 2,23244 Starigrad,Dragica Fatović, OIB 61821714784, Miroslava Krleže 9c,23000 Zadar,Gordana Terzić, OIB 74356143497, Ante Starčevića 23g,23000 Zadar,Vanja Štrbac, OIB 87996940103, Ulica Viii 4,23000 Petrčane,Neda Ninčević, OIB 79724386588, Gorica 157,23222 Gorica,Slavka Čačić, OIB 78279844047, Knezova Šubića Bribirskih 1,23000 Zadar,Nada Barjašić, OIB 00218144456, Ulica Dr. Franje Tuđmana 156,23241 Poličnik,Snježana Burčul, OIB 63694393581, Galovac 37,23222 Galovac,Jadranka Vranić, OIB 83680713571, Tuđmanova Ulica 11,23241 Visočane,Franka Jelenković, OIB 33840565295, Vlatka Mačeka 10,23000 Zadar,Grozdana Ivković, OIB 93263590633, Hrvatskog Državnog Sabora 202,23223 Škabrnje,Nevenka Butić, OIB 05635356569, Briševo 139,23000 Briševo,Pepica Ukalović, OIB 15250291855, Ulica Dr. Franje Tuđmana 19,23241 Suhovare,Danijela Munitić, OIB 46630389896, Antuna Branka Šimića 4,21000 Split,Blaženka Škara, OIB 19318104062, Hrvatskog Državnog Sabora 169,23223 Škabrnje,Senka Prtenjača, OIB 01062612035, Polača 321,23210 Polača,Dragica Zurak, OIB 16352574863, Ul. Kneza Domagoja 10,23312 Pridraga,Branka Bubnjar, OIB 43500269927, Ulica Prkoških Domoljuba 46,23223 Prkos,Gordana Divljak, OIB 82284201833, Nadin 122,23223 Nadin,Anka Dundović, OIB 58779218375, Put Murvice 5,23000 Zadar,Rajka Mitrović, OIB 64493147209, Gornje Raštane 19,23210 Gornje Raštane,Jadranka Peroš, OIB 02355694767, Put Draga Ii 9,23232 Zaton,Anka Dražić, OIB 80251465564, Debeljak 223,23206 Debeljak,Grozdana Vičinović, OIB 71295396803, Podvornica 40,23206 Sukošan,Zoran Ražov, OIB 98218565391, Put Ražova 64,23223 Škabrnje,Nataša Ražov, OIB 90124368124, Put Ražova 64,23223 Škabrnje,Luka Vicković, OIB 02519369477, Sv. Marije 7,23223 Škabrnje,Andrijana Parenta, OIB 50212169661, Islam 34,23242 Islam Latinski,Milenka Burčul, OIB 23802280408, Galovac 18,23222 Galovac,Suzana Vuković, OIB 57733056002, Put Karduma 1a,23223 Škabrnje,Boris Bračun, OIB 57210258579, Put Karduma 1a,23223 Škabrnje,Vojka Peša, OIB 19744851877, Pastirski Put 6,23232 Zaton,Nada Glogoški, OIB 67000509114, Krneza 49,23248 Krneza,Danka Vidov, OIB 53095072689, Skradinska 83,23000 Zadar,Veljko Smolić, OIB 11266276447, Hrvatskih Branitelja 30,23206 Sukošan,Mirela Pavlović, OIB 51163410481, Pastirski Put 5,23232 Zaton,Marijo Žepina, OIB 99230982099, Bana Josipa Jelačića 14,23234 Vir,Tanja Vanjak, OIB 83621234228, Ravna 4,23206 Sukošan,Marica Barjašić, OIB 59623113544, Ulica Zlatka Perića 21,23241 Poličnik,Božena Rogić, OIB 80573387035, Sv. Marije 8,23223 Škabrnje,Svetlana Knežević, OIB 59991192712, Vatroslava Lisinskog 14b,23000 Zadar,Vera Grubić, OIB 71051158040, Ante Starčevića 25a,23000 Zadar,Snježana Lonić, OIB 85250831951, Kukljica Ulica Vi 5,23273 Kukljica,Krstina Škara, OIB 68202107940, Gojka Šuška 73,23223 Škabrnje,Mirjana Stipčević, OIB 71395740283, Grgura Barskog Zadranina 43,23000 Zadar,Marija Grgurović, OIB 34794129407, Crno 133,23000 Crno,Branka Pilipović, OIB 85878639666, Medviđa 67,23420 Medviđa,Anđa Jurić, OIB 61977653678, Palih Rodoljuba 20,23000 Zadar,Zdenka Dražina, OIB 68598530075, Nikole Jurišića 59,23000 Zadar,Vesna Lubor, OIB ,OTP banka Hrvatska dioničko društvo, OIB 52508873833, Ulica Domovinskog rata 3,23000 Zadar,Dušan Polovina, OIB 93674503025, Put Nina 78c,23000 Zadar</izvorni_sadrzaj>
    <derivirana_varijabla naziv="DomainObject.Predmet.StrankaWithAdressOIB_1">Safija Hrnjica, OIB 16514369668, Poličnik 7,23241 Poličnik,NEVENKA BARIĆ, OIB 38080610746,Ante Alvir, OIB 40381493874, Sv. Vinka Paulskog 12,23000 Zadar,Ljubica Perica, OIB 67047264679, Ćirilometodska 4,23000 Zadar,Biserka Buljat, OIB 62772570749,Martina Nimčević, OIB 95093526918,Ivka Marković, OIB 43671128195,Stoja Matijević, OIB 01836719432, Ulica Hrvatskih Branitelja 60,23000 Murvica,Radojka Kevrić, OIB 71351051090, Ulica Ante Starčevića 12,23241 Visočane,Slavica Tadić, OIB 64777352289, Ante Starčevića 16,23000 Zadar,Marija Vujaklija, OIB 91410623440, Put Rogovina 6,23235 Vrsi,Marica Abramović, OIB 03252871360, Gornje Biljane 311,23420 Gornje Biljane,Zdenka Mikulić, OIB 40191222694, Ulica Milke Trnine 12,23000 Zadar,Zvjezdana Karlić, OIB 70585078991, Pazinska 11,23000 Zadar,Neda Zrilić, OIB 90906324186, Bruška 68,23420 Bruška,Ljiljana Žorić, OIB 78819743256, Slunjska 44,23000 Zadar,Zvjezdana Utković, OIB 48408142576, Put Poljica 17,23235 Vrsi,Vilma Šatalić, OIB 43102813821, Jamine 41,23205 Bibinje,Senka Vrsaljko, OIB 34578675436, Nadin 38,23223 Nadin,Svetislav Arbanas, OIB 30450740678, Ploče 16,23000 Zadar,Jasna Zubčić, OIB 31565756948, Islam 4,23242 Islam Latinski,Anamaria Mičić, OIB ,Nada Colić, OIB 54689037314, Tičevo 4,23210 Gornje Raštane,Anka Jerak, OIB 92456927461, Debeljak 86a,23206 Debeljak,Anka Jerak, OIB 92456927461, Debeljak 86a,23206 Debeljak,Dragica Prtenjača, OIB 19410869143, Polača 267,23210 Polača,Branka Pupovac, OIB 30912109104, Eugena Kvaternika 15,23000 Zadar,Nataša Šestan, OIB 72880417048, Zemunik Donji 69a,23222 Zemunik Donji,Jasenka Karaban, OIB 37363253278, Ulica Bl. Alojzija Stepinca 6,23205 Bibinje,Sandra Perinović, OIB 14173754232, Dubrovačka 32,23000 Zadar,Mirjana Ražov, OIB 89185813884, Gojka Šuška 10,23223 Škabrnje,Ljubica Franić, OIB 85007157238, Franićev Prilaz 10,23206 Sukošan,Vedranka Pavić, OIB 03873152543, Dr. Franje Tuđmana 181,23206 Sukošan,Jovanka Viduka, OIB 81890885561, Gornji Zemunik Ulica V 90,23222 Zemunik Gornji,Kosa Grubić, OIB 25142035187, Marije Jurić Zagorke 10,23000 Zadar,Marica Ražov, OIB 83957558046, Hrvatskog Državnog Sabora 39,23223 Škabrnje,Neda Ninčević, OIB 81132966178, Obala Kneza Branimira 14,23000 Zadar,Sanja Gulan, OIB 47663472211, Zore Dalmatinske 2,23000 Zadar,Patricija Jelenković, OIB 97015117788, Jure Kaštelana 2,23000 Zadar,Božica Katalinić, OIB 70885575660, Koići 2,23244 Starigrad,Dragica Fatović, OIB 61821714784, Miroslava Krleže 9c,23000 Zadar,Gordana Terzić, OIB 74356143497, Ante Starčevića 23g,23000 Zadar,Vanja Štrbac, OIB 87996940103, Ulica Viii 4,23000 Petrčane,Neda Ninčević, OIB 79724386588, Gorica 157,23222 Gorica,Slavka Čačić, OIB 78279844047, Knezova Šubića Bribirskih 1,23000 Zadar,Nada Barjašić, OIB 00218144456, Ulica Dr. Franje Tuđmana 156,23241 Poličnik,Snježana Burčul, OIB 63694393581, Galovac 37,23222 Galovac,Jadranka Vranić, OIB 83680713571, Tuđmanova Ulica 11,23241 Visočane,Franka Jelenković, OIB 33840565295, Vlatka Mačeka 10,23000 Zadar,Grozdana Ivković, OIB 93263590633, Hrvatskog Državnog Sabora 202,23223 Škabrnje,Nevenka Butić, OIB 05635356569, Briševo 139,23000 Briševo,Pepica Ukalović, OIB 15250291855, Ulica Dr. Franje Tuđmana 19,23241 Suhovare,Danijela Munitić, OIB 46630389896, Antuna Branka Šimića 4,21000 Split,Blaženka Škara, OIB 19318104062, Hrvatskog Državnog Sabora 169,23223 Škabrnje,Senka Prtenjača, OIB 01062612035, Polača 321,23210 Polača,Dragica Zurak, OIB 16352574863, Ul. Kneza Domagoja 10,23312 Pridraga,Branka Bubnjar, OIB 43500269927, Ulica Prkoških Domoljuba 46,23223 Prkos,Gordana Divljak, OIB 82284201833, Nadin 122,23223 Nadin,Anka Dundović, OIB 58779218375, Put Murvice 5,23000 Zadar,Rajka Mitrović, OIB 64493147209, Gornje Raštane 19,23210 Gornje Raštane,Jadranka Peroš, OIB 02355694767, Put Draga Ii 9,23232 Zaton,Anka Dražić, OIB 80251465564, Debeljak 223,23206 Debeljak,Grozdana Vičinović, OIB 71295396803, Podvornica 40,23206 Sukošan,Zoran Ražov, OIB 98218565391, Put Ražova 64,23223 Škabrnje,Nataša Ražov, OIB 90124368124, Put Ražova 64,23223 Škabrnje,Luka Vicković, OIB 02519369477, Sv. Marije 7,23223 Škabrnje,Andrijana Parenta, OIB 50212169661, Islam 34,23242 Islam Latinski,Milenka Burčul, OIB 23802280408, Galovac 18,23222 Galovac,Suzana Vuković, OIB 57733056002, Put Karduma 1a,23223 Škabrnje,Boris Bračun, OIB 57210258579, Put Karduma 1a,23223 Škabrnje,Vojka Peša, OIB 19744851877, Pastirski Put 6,23232 Zaton,Nada Glogoški, OIB 67000509114, Krneza 49,23248 Krneza,Danka Vidov, OIB 53095072689, Skradinska 83,23000 Zadar,Veljko Smolić, OIB 11266276447, Hrvatskih Branitelja 30,23206 Sukošan,Mirela Pavlović, OIB 51163410481, Pastirski Put 5,23232 Zaton,Marijo Žepina, OIB 99230982099, Bana Josipa Jelačića 14,23234 Vir,Tanja Vanjak, OIB 83621234228, Ravna 4,23206 Sukošan,Marica Barjašić, OIB 59623113544, Ulica Zlatka Perića 21,23241 Poličnik,Božena Rogić, OIB 80573387035, Sv. Marije 8,23223 Škabrnje,Svetlana Knežević, OIB 59991192712, Vatroslava Lisinskog 14b,23000 Zadar,Vera Grubić, OIB 71051158040, Ante Starčevića 25a,23000 Zadar,Snježana Lonić, OIB 85250831951, Kukljica Ulica Vi 5,23273 Kukljica,Krstina Škara, OIB 68202107940, Gojka Šuška 73,23223 Škabrnje,Mirjana Stipčević, OIB 71395740283, Grgura Barskog Zadranina 43,23000 Zadar,Marija Grgurović, OIB 34794129407, Crno 133,23000 Crno,Branka Pilipović, OIB 85878639666, Medviđa 67,23420 Medviđa,Anđa Jurić, OIB 61977653678, Palih Rodoljuba 20,23000 Zadar,Zdenka Dražina, OIB 68598530075, Nikole Jurišića 59,23000 Zadar,Vesna Lubor, OIB ,OTP banka Hrvatska dioničko društvo, OIB 52508873833, Ulica Domovinskog rata 3,23000 Zadar,Dušan Polovina, OIB 93674503025, Put Nina 78c,23000 Zadar</derivirana_varijabla>
  </DomainObject.Predmet.StrankaWithAdressOIB>
  <DomainObject.Predmet.StrankaNazivFormated>
    <izvorni_sadrzaj>Safija Hrnjica,NEVENKA BARIĆ,Ante Alvir,Ljubica Perica,Biserka Buljat,Martina Nimčević,Ivka Marković,Stoja Matijević,Radojka Kevrić,Slavica Tadić,Marija Vujaklija,Marica Abramović,Zdenka Mikulić,Zvjezdana Karlić,Neda Zrilić,Ljiljana Žorić,Zvjezdana Utković,Vilma Šatalić,Senka Vrsaljko,Svetislav Arbanas,Jasna Zubčić,Anamaria Mičić,Nada Colić,Anka Jerak,Anka Jerak,Dragica Prtenjača,Branka Pupovac,Nataša Šestan,Jasenka Karaban,Sandra Perinović,Mirjana Ražov,Ljubica Franić,Vedranka Pavić,Jovanka Viduka,Kosa Grubić,Marica Ražov,Neda Ninčević,Sanja Gulan,Patricija Jelenković,Božica Katalinić,Dragica Fatović,Gordana Terzić,Vanja Štrbac,Neda Ninčević,Slavka Čačić,Nada Barjašić,Snježana Burčul,Jadranka Vranić,Franka Jelenković,Grozdana Ivković,Nevenka Butić,Pepica Ukalović,Danijela Munitić,Blaženka Škara,Senka Prtenjača,Dragica Zurak,Branka Bubnjar,Gordana Divljak,Anka Dundović,Rajka Mitrović,Jadranka Peroš,Anka Dražić,Grozdana Vičinović,Zoran Ražov,Nataša Ražov,Luka Vicković,Andrijana Parenta,Milenka Burčul,Suzana Vuković,Boris Bračun,Vojka Peša,Nada Glogoški,Danka Vidov,Veljko Smolić,Mirela Pavlović,Marijo Žepina,Tanja Vanjak,Marica Barjašić,Božena Rogić,Svetlana Knežević,Vera Grubić,Snježana Lonić,Krstina Škara,Mirjana Stipčević,Marija Grgurović,Branka Pilipović,Anđa Jurić,Zdenka Dražina,Vesna Lubor,OTP banka Hrvatska dioničko društvo,Dušan Polovina</izvorni_sadrzaj>
    <derivirana_varijabla naziv="DomainObject.Predmet.StrankaNazivFormated_1">Safija Hrnjica,NEVENKA BARIĆ,Ante Alvir,Ljubica Perica,Biserka Buljat,Martina Nimčević,Ivka Marković,Stoja Matijević,Radojka Kevrić,Slavica Tadić,Marija Vujaklija,Marica Abramović,Zdenka Mikulić,Zvjezdana Karlić,Neda Zrilić,Ljiljana Žorić,Zvjezdana Utković,Vilma Šatalić,Senka Vrsaljko,Svetislav Arbanas,Jasna Zubčić,Anamaria Mičić,Nada Colić,Anka Jerak,Anka Jerak,Dragica Prtenjača,Branka Pupovac,Nataša Šestan,Jasenka Karaban,Sandra Perinović,Mirjana Ražov,Ljubica Franić,Vedranka Pavić,Jovanka Viduka,Kosa Grubić,Marica Ražov,Neda Ninčević,Sanja Gulan,Patricija Jelenković,Božica Katalinić,Dragica Fatović,Gordana Terzić,Vanja Štrbac,Neda Ninčević,Slavka Čačić,Nada Barjašić,Snježana Burčul,Jadranka Vranić,Franka Jelenković,Grozdana Ivković,Nevenka Butić,Pepica Ukalović,Danijela Munitić,Blaženka Škara,Senka Prtenjača,Dragica Zurak,Branka Bubnjar,Gordana Divljak,Anka Dundović,Rajka Mitrović,Jadranka Peroš,Anka Dražić,Grozdana Vičinović,Zoran Ražov,Nataša Ražov,Luka Vicković,Andrijana Parenta,Milenka Burčul,Suzana Vuković,Boris Bračun,Vojka Peša,Nada Glogoški,Danka Vidov,Veljko Smolić,Mirela Pavlović,Marijo Žepina,Tanja Vanjak,Marica Barjašić,Božena Rogić,Svetlana Knežević,Vera Grubić,Snježana Lonić,Krstina Škara,Mirjana Stipčević,Marija Grgurović,Branka Pilipović,Anđa Jurić,Zdenka Dražina,Vesna Lubor,OTP banka Hrvatska dioničko društvo,Dušan Polovina</derivirana_varijabla>
  </DomainObject.Predmet.StrankaNazivFormated>
  <DomainObject.Predmet.StrankaNazivFormatedOIB>
    <izvorni_sadrzaj>Safija Hrnjica, OIB 16514369668,NEVENKA BARIĆ, OIB 38080610746,Ante Alvir, OIB 40381493874,Ljubica Perica, OIB 67047264679,Biserka Buljat, OIB 62772570749,Martina Nimčević, OIB 95093526918,Ivka Marković, OIB 43671128195,Stoja Matijević, OIB 01836719432,Radojka Kevrić, OIB 71351051090,Slavica Tadić, OIB 64777352289,Marija Vujaklija, OIB 91410623440,Marica Abramović, OIB 03252871360,Zdenka Mikulić, OIB 40191222694,Zvjezdana Karlić, OIB 70585078991,Neda Zrilić, OIB 90906324186,Ljiljana Žorić, OIB 78819743256,Zvjezdana Utković, OIB 48408142576,Vilma Šatalić, OIB 43102813821,Senka Vrsaljko, OIB 34578675436,Svetislav Arbanas, OIB 30450740678,Jasna Zubčić, OIB 31565756948,Anamaria Mičić, OIB ,Nada Colić, OIB 54689037314,Anka Jerak, OIB 92456927461,Anka Jerak, OIB 92456927461,Dragica Prtenjača, OIB 19410869143,Branka Pupovac, OIB 30912109104,Nataša Šestan, OIB 72880417048,Jasenka Karaban, OIB 37363253278,Sandra Perinović, OIB 14173754232,Mirjana Ražov, OIB 89185813884,Ljubica Franić, OIB 85007157238,Vedranka Pavić, OIB 03873152543,Jovanka Viduka, OIB 81890885561,Kosa Grubić, OIB 25142035187,Marica Ražov, OIB 83957558046,Neda Ninčević, OIB 81132966178,Sanja Gulan, OIB 47663472211,Patricija Jelenković, OIB 97015117788,Božica Katalinić, OIB 70885575660,Dragica Fatović, OIB 61821714784,Gordana Terzić, OIB 74356143497,Vanja Štrbac, OIB 87996940103,Neda Ninčević, OIB 79724386588,Slavka Čačić, OIB 78279844047,Nada Barjašić, OIB 00218144456,Snježana Burčul, OIB 63694393581,Jadranka Vranić, OIB 83680713571,Franka Jelenković, OIB 33840565295,Grozdana Ivković, OIB 93263590633,Nevenka Butić, OIB 05635356569,Pepica Ukalović, OIB 15250291855,Danijela Munitić, OIB 46630389896,Blaženka Škara, OIB 19318104062,Senka Prtenjača, OIB 01062612035,Dragica Zurak, OIB 16352574863,Branka Bubnjar, OIB 43500269927,Gordana Divljak, OIB 82284201833,Anka Dundović, OIB 58779218375,Rajka Mitrović, OIB 64493147209,Jadranka Peroš, OIB 02355694767,Anka Dražić, OIB 80251465564,Grozdana Vičinović, OIB 71295396803,Zoran Ražov, OIB 98218565391,Nataša Ražov, OIB 90124368124,Luka Vicković, OIB 02519369477,Andrijana Parenta, OIB 50212169661,Milenka Burčul, OIB 23802280408,Suzana Vuković, OIB 57733056002,Boris Bračun, OIB 57210258579,Vojka Peša, OIB 19744851877,Nada Glogoški, OIB 67000509114,Danka Vidov, OIB 53095072689,Veljko Smolić, OIB 11266276447,Mirela Pavlović, OIB 51163410481,Marijo Žepina, OIB 99230982099,Tanja Vanjak, OIB 83621234228,Marica Barjašić, OIB 59623113544,Božena Rogić, OIB 80573387035,Svetlana Knežević, OIB 59991192712,Vera Grubić, OIB 71051158040,Snježana Lonić, OIB 85250831951,Krstina Škara, OIB 68202107940,Mirjana Stipčević, OIB 71395740283,Marija Grgurović, OIB 34794129407,Branka Pilipović, OIB 85878639666,Anđa Jurić, OIB 61977653678,Zdenka Dražina, OIB 68598530075,Vesna Lubor, OIB ,OTP banka Hrvatska dioničko društvo, OIB 52508873833,Dušan Polovina, OIB 93674503025</izvorni_sadrzaj>
    <derivirana_varijabla naziv="DomainObject.Predmet.StrankaNazivFormatedOIB_1">Safija Hrnjica, OIB 16514369668,NEVENKA BARIĆ, OIB 38080610746,Ante Alvir, OIB 40381493874,Ljubica Perica, OIB 67047264679,Biserka Buljat, OIB 62772570749,Martina Nimčević, OIB 95093526918,Ivka Marković, OIB 43671128195,Stoja Matijević, OIB 01836719432,Radojka Kevrić, OIB 71351051090,Slavica Tadić, OIB 64777352289,Marija Vujaklija, OIB 91410623440,Marica Abramović, OIB 03252871360,Zdenka Mikulić, OIB 40191222694,Zvjezdana Karlić, OIB 70585078991,Neda Zrilić, OIB 90906324186,Ljiljana Žorić, OIB 78819743256,Zvjezdana Utković, OIB 48408142576,Vilma Šatalić, OIB 43102813821,Senka Vrsaljko, OIB 34578675436,Svetislav Arbanas, OIB 30450740678,Jasna Zubčić, OIB 31565756948,Anamaria Mičić, OIB ,Nada Colić, OIB 54689037314,Anka Jerak, OIB 92456927461,Anka Jerak, OIB 92456927461,Dragica Prtenjača, OIB 19410869143,Branka Pupovac, OIB 30912109104,Nataša Šestan, OIB 72880417048,Jasenka Karaban, OIB 37363253278,Sandra Perinović, OIB 14173754232,Mirjana Ražov, OIB 89185813884,Ljubica Franić, OIB 85007157238,Vedranka Pavić, OIB 03873152543,Jovanka Viduka, OIB 81890885561,Kosa Grubić, OIB 25142035187,Marica Ražov, OIB 83957558046,Neda Ninčević, OIB 81132966178,Sanja Gulan, OIB 47663472211,Patricija Jelenković, OIB 97015117788,Božica Katalinić, OIB 70885575660,Dragica Fatović, OIB 61821714784,Gordana Terzić, OIB 74356143497,Vanja Štrbac, OIB 87996940103,Neda Ninčević, OIB 79724386588,Slavka Čačić, OIB 78279844047,Nada Barjašić, OIB 00218144456,Snježana Burčul, OIB 63694393581,Jadranka Vranić, OIB 83680713571,Franka Jelenković, OIB 33840565295,Grozdana Ivković, OIB 93263590633,Nevenka Butić, OIB 05635356569,Pepica Ukalović, OIB 15250291855,Danijela Munitić, OIB 46630389896,Blaženka Škara, OIB 19318104062,Senka Prtenjača, OIB 01062612035,Dragica Zurak, OIB 16352574863,Branka Bubnjar, OIB 43500269927,Gordana Divljak, OIB 82284201833,Anka Dundović, OIB 58779218375,Rajka Mitrović, OIB 64493147209,Jadranka Peroš, OIB 02355694767,Anka Dražić, OIB 80251465564,Grozdana Vičinović, OIB 71295396803,Zoran Ražov, OIB 98218565391,Nataša Ražov, OIB 90124368124,Luka Vicković, OIB 02519369477,Andrijana Parenta, OIB 50212169661,Milenka Burčul, OIB 23802280408,Suzana Vuković, OIB 57733056002,Boris Bračun, OIB 57210258579,Vojka Peša, OIB 19744851877,Nada Glogoški, OIB 67000509114,Danka Vidov, OIB 53095072689,Veljko Smolić, OIB 11266276447,Mirela Pavlović, OIB 51163410481,Marijo Žepina, OIB 99230982099,Tanja Vanjak, OIB 83621234228,Marica Barjašić, OIB 59623113544,Božena Rogić, OIB 80573387035,Svetlana Knežević, OIB 59991192712,Vera Grubić, OIB 71051158040,Snježana Lonić, OIB 85250831951,Krstina Škara, OIB 68202107940,Mirjana Stipčević, OIB 71395740283,Marija Grgurović, OIB 34794129407,Branka Pilipović, OIB 85878639666,Anđa Jurić, OIB 61977653678,Zdenka Dražina, OIB 68598530075,Vesna Lubor, OIB ,OTP banka Hrvatska dioničko društvo, OIB 52508873833,Dušan Polovina, OIB 93674503025</derivirana_varijabla>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Trgovački sud u Zadru - Stalna služba u Šibeniku</izvorni_sadrzaj>
    <derivirana_varijabla naziv="DomainObject.Predmet.Sud.Naziv_1">Trgovački sud u Zadru - Stalna služba u Šibeniku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9</izvorni_sadrzaj>
    <derivirana_varijabla naziv="DomainObject.Predmet.TrenutnaLokacijaSpisa.Naziv_1">Referada 9</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izvanparnična pisarnica SS ŠI</izvorni_sadrzaj>
    <derivirana_varijabla naziv="DomainObject.Predmet.UstrojstvenaJedinicaVodi.Naziv_1">Stečajna i izvanparnična pisarnica SS ŠI</derivirana_varijabla>
  </DomainObject.Predmet.UstrojstvenaJedinicaVodi.Naziv>
  <DomainObject.Predmet.UstrojstvenaJedinicaVodi.Oznaka>
    <izvorni_sadrzaj>St i izvan. SS Ši</izvorni_sadrzaj>
    <derivirana_varijabla naziv="DomainObject.Predmet.UstrojstvenaJedinicaVodi.Oznaka_1">St i izvan. SS Ši</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Marina Gulin</izvorni_sadrzaj>
    <derivirana_varijabla naziv="DomainObject.Predmet.Zapisnicar_1">Marina Gulin</derivirana_varijabla>
  </DomainObject.Predmet.Zapisnicar>
  <DomainObject.Predmet.StrankaListFormated>
    <izvorni_sadrzaj>
      <item>Safija Hrnjica zastupanog po punomoćniku IVICA BLAŽEVIĆ</item>
      <item>NEVENKA BARIĆ zastupanog po punomoćniku IVICA BLAŽEVIĆ</item>
      <item>Ante Alvir</item>
      <item>Ljubica Perica</item>
      <item>Biserka Buljat</item>
      <item>Martina Nimčević</item>
      <item>Ivka Marković</item>
      <item>Stoja Matijević</item>
      <item>Radojka Kevrić</item>
      <item>Slavica Tadić</item>
      <item>Marija Vujaklija</item>
      <item>Marica Abramović</item>
      <item>Zdenka Mikulić</item>
      <item>Zvjezdana Karlić</item>
      <item>Neda Zrilić</item>
      <item>Ljiljana Žorić</item>
      <item>Zvjezdana Utković</item>
      <item>Vilma Šatalić</item>
      <item>Senka Vrsaljko</item>
      <item>Svetislav Arbanas</item>
      <item>Jasna Zubčić</item>
      <item>Anamaria Mičić</item>
      <item>Nada Colić</item>
      <item>Anka Jerak</item>
      <item>Anka Jerak</item>
      <item>Dragica Prtenjača</item>
      <item>Branka Pupovac</item>
      <item>Nataša Šestan</item>
      <item>Jasenka Karaban</item>
      <item>Sandra Perinović</item>
      <item>Mirjana Ražov</item>
      <item>Ljubica Franić</item>
      <item>Vedranka Pavić</item>
      <item>Jovanka Viduka</item>
      <item>Kosa Grubić</item>
      <item>Marica Ražov</item>
      <item>Neda Ninčević</item>
      <item>Sanja Gulan</item>
      <item>Patricija Jelenković</item>
      <item>Božica Katalinić</item>
      <item>Dragica Fatović</item>
      <item>Gordana Terzić</item>
      <item>Vanja Štrbac</item>
      <item>Neda Ninčević</item>
      <item>Slavka Čačić</item>
      <item>Nada Barjašić</item>
      <item>Snježana Burčul</item>
      <item>Jadranka Vranić</item>
      <item>Franka Jelenković</item>
      <item>Grozdana Ivković</item>
      <item>Nevenka Butić</item>
      <item>Pepica Ukalović</item>
      <item>Danijela Munitić</item>
      <item>Blaženka Škara</item>
      <item>Senka Prtenjača</item>
      <item>Dragica Zurak</item>
      <item>Branka Bubnjar</item>
      <item>Gordana Divljak</item>
      <item>Anka Dundović</item>
      <item>Rajka Mitrović</item>
      <item>Jadranka Peroš</item>
      <item>Anka Dražić</item>
      <item>Grozdana Vičinović</item>
      <item>Zoran Ražov</item>
      <item>Nataša Ražov</item>
      <item>Luka Vicković</item>
      <item>Andrijana Parenta</item>
      <item>Milenka Burčul</item>
      <item>Suzana Vuković</item>
      <item>Boris Bračun</item>
      <item>Vojka Peša</item>
      <item>Nada Glogoški</item>
      <item>Danka Vidov</item>
      <item>Veljko Smolić</item>
      <item>Mirela Pavlović</item>
      <item>Marijo Žepina</item>
      <item>Tanja Vanjak</item>
      <item>Marica Barjašić</item>
      <item>Božena Rogić</item>
      <item>Svetlana Knežević</item>
      <item>Vera Grubić</item>
      <item>Snježana Lonić</item>
      <item>Krstina Škara</item>
      <item>Mirjana Stipčević</item>
      <item>Marija Grgurović</item>
      <item>Branka Pilipović</item>
      <item>Anđa Jurić</item>
      <item>Zdenka Dražina</item>
      <item>Vesna Lubor</item>
      <item>OTP banka Hrvatska dioničko društvo zastupanog po punomoćniku Odvjetničko društvo ŠIŠKO i partneri, j.t.d.</item>
      <item>Dušan Polovina</item>
    </izvorni_sadrzaj>
    <derivirana_varijabla naziv="DomainObject.Predmet.StrankaListFormated_1">
      <item>Safija Hrnjica zastupanog po punomoćniku IVICA BLAŽEVIĆ</item>
      <item>NEVENKA BARIĆ zastupanog po punomoćniku IVICA BLAŽEVIĆ</item>
      <item>Ante Alvir</item>
      <item>Ljubica Perica</item>
      <item>Biserka Buljat</item>
      <item>Martina Nimčević</item>
      <item>Ivka Marković</item>
      <item>Stoja Matijević</item>
      <item>Radojka Kevrić</item>
      <item>Slavica Tadić</item>
      <item>Marija Vujaklija</item>
      <item>Marica Abramović</item>
      <item>Zdenka Mikulić</item>
      <item>Zvjezdana Karlić</item>
      <item>Neda Zrilić</item>
      <item>Ljiljana Žorić</item>
      <item>Zvjezdana Utković</item>
      <item>Vilma Šatalić</item>
      <item>Senka Vrsaljko</item>
      <item>Svetislav Arbanas</item>
      <item>Jasna Zubčić</item>
      <item>Anamaria Mičić</item>
      <item>Nada Colić</item>
      <item>Anka Jerak</item>
      <item>Anka Jerak</item>
      <item>Dragica Prtenjača</item>
      <item>Branka Pupovac</item>
      <item>Nataša Šestan</item>
      <item>Jasenka Karaban</item>
      <item>Sandra Perinović</item>
      <item>Mirjana Ražov</item>
      <item>Ljubica Franić</item>
      <item>Vedranka Pavić</item>
      <item>Jovanka Viduka</item>
      <item>Kosa Grubić</item>
      <item>Marica Ražov</item>
      <item>Neda Ninčević</item>
      <item>Sanja Gulan</item>
      <item>Patricija Jelenković</item>
      <item>Božica Katalinić</item>
      <item>Dragica Fatović</item>
      <item>Gordana Terzić</item>
      <item>Vanja Štrbac</item>
      <item>Neda Ninčević</item>
      <item>Slavka Čačić</item>
      <item>Nada Barjašić</item>
      <item>Snježana Burčul</item>
      <item>Jadranka Vranić</item>
      <item>Franka Jelenković</item>
      <item>Grozdana Ivković</item>
      <item>Nevenka Butić</item>
      <item>Pepica Ukalović</item>
      <item>Danijela Munitić</item>
      <item>Blaženka Škara</item>
      <item>Senka Prtenjača</item>
      <item>Dragica Zurak</item>
      <item>Branka Bubnjar</item>
      <item>Gordana Divljak</item>
      <item>Anka Dundović</item>
      <item>Rajka Mitrović</item>
      <item>Jadranka Peroš</item>
      <item>Anka Dražić</item>
      <item>Grozdana Vičinović</item>
      <item>Zoran Ražov</item>
      <item>Nataša Ražov</item>
      <item>Luka Vicković</item>
      <item>Andrijana Parenta</item>
      <item>Milenka Burčul</item>
      <item>Suzana Vuković</item>
      <item>Boris Bračun</item>
      <item>Vojka Peša</item>
      <item>Nada Glogoški</item>
      <item>Danka Vidov</item>
      <item>Veljko Smolić</item>
      <item>Mirela Pavlović</item>
      <item>Marijo Žepina</item>
      <item>Tanja Vanjak</item>
      <item>Marica Barjašić</item>
      <item>Božena Rogić</item>
      <item>Svetlana Knežević</item>
      <item>Vera Grubić</item>
      <item>Snježana Lonić</item>
      <item>Krstina Škara</item>
      <item>Mirjana Stipčević</item>
      <item>Marija Grgurović</item>
      <item>Branka Pilipović</item>
      <item>Anđa Jurić</item>
      <item>Zdenka Dražina</item>
      <item>Vesna Lubor</item>
      <item>OTP banka Hrvatska dioničko društvo zastupanog po punomoćniku Odvjetničko društvo ŠIŠKO i partneri, j.t.d.</item>
      <item>Dušan Polovina</item>
    </derivirana_varijabla>
  </DomainObject.Predmet.StrankaListFormated>
  <DomainObject.Predmet.StrankaListFormatedOIB>
    <izvorni_sadrzaj>
      <item>Safija Hrnjica, OIB 16514369668 zastupanog po punomoćniku IVICA BLAŽEVIĆ</item>
      <item>NEVENKA BARIĆ, OIB 38080610746 zastupanog po punomoćniku IVICA BLAŽEVIĆ</item>
      <item>Ante Alvir, OIB 40381493874</item>
      <item>Ljubica Perica, OIB 67047264679</item>
      <item>Biserka Buljat, OIB 62772570749</item>
      <item>Martina Nimčević, OIB 95093526918</item>
      <item>Ivka Marković, OIB 43671128195</item>
      <item>Stoja Matijević, OIB 01836719432</item>
      <item>Radojka Kevrić, OIB 71351051090</item>
      <item>Slavica Tadić, OIB 64777352289</item>
      <item>Marija Vujaklija, OIB 91410623440</item>
      <item>Marica Abramović, OIB 03252871360</item>
      <item>Zdenka Mikulić, OIB 40191222694</item>
      <item>Zvjezdana Karlić, OIB 70585078991</item>
      <item>Neda Zrilić, OIB 90906324186</item>
      <item>Ljiljana Žorić, OIB 78819743256</item>
      <item>Zvjezdana Utković, OIB 48408142576</item>
      <item>Vilma Šatalić, OIB 43102813821</item>
      <item>Senka Vrsaljko, OIB 34578675436</item>
      <item>Svetislav Arbanas, OIB 30450740678</item>
      <item>Jasna Zubčić, OIB 31565756948</item>
      <item>Anamaria Mičić, OIB </item>
      <item>Nada Colić, OIB 54689037314</item>
      <item>Anka Jerak, OIB 92456927461</item>
      <item>Anka Jerak, OIB 92456927461</item>
      <item>Dragica Prtenjača, OIB 19410869143</item>
      <item>Branka Pupovac, OIB 30912109104</item>
      <item>Nataša Šestan, OIB 72880417048</item>
      <item>Jasenka Karaban, OIB 37363253278</item>
      <item>Sandra Perinović, OIB 14173754232</item>
      <item>Mirjana Ražov, OIB 89185813884</item>
      <item>Ljubica Franić, OIB 85007157238</item>
      <item>Vedranka Pavić, OIB 03873152543</item>
      <item>Jovanka Viduka, OIB 81890885561</item>
      <item>Kosa Grubić, OIB 25142035187</item>
      <item>Marica Ražov, OIB 83957558046</item>
      <item>Neda Ninčević, OIB 81132966178</item>
      <item>Sanja Gulan, OIB 47663472211</item>
      <item>Patricija Jelenković, OIB 97015117788</item>
      <item>Božica Katalinić, OIB 70885575660</item>
      <item>Dragica Fatović, OIB 61821714784</item>
      <item>Gordana Terzić, OIB 74356143497</item>
      <item>Vanja Štrbac, OIB 87996940103</item>
      <item>Neda Ninčević, OIB 79724386588</item>
      <item>Slavka Čačić, OIB 78279844047</item>
      <item>Nada Barjašić, OIB 00218144456</item>
      <item>Snježana Burčul, OIB 63694393581</item>
      <item>Jadranka Vranić, OIB 83680713571</item>
      <item>Franka Jelenković, OIB 33840565295</item>
      <item>Grozdana Ivković, OIB 93263590633</item>
      <item>Nevenka Butić, OIB 05635356569</item>
      <item>Pepica Ukalović, OIB 15250291855</item>
      <item>Danijela Munitić, OIB 46630389896</item>
      <item>Blaženka Škara, OIB 19318104062</item>
      <item>Senka Prtenjača, OIB 01062612035</item>
      <item>Dragica Zurak, OIB 16352574863</item>
      <item>Branka Bubnjar, OIB 43500269927</item>
      <item>Gordana Divljak, OIB 82284201833</item>
      <item>Anka Dundović, OIB 58779218375</item>
      <item>Rajka Mitrović, OIB 64493147209</item>
      <item>Jadranka Peroš, OIB 02355694767</item>
      <item>Anka Dražić, OIB 80251465564</item>
      <item>Grozdana Vičinović, OIB 71295396803</item>
      <item>Zoran Ražov, OIB 98218565391</item>
      <item>Nataša Ražov, OIB 90124368124</item>
      <item>Luka Vicković, OIB 02519369477</item>
      <item>Andrijana Parenta, OIB 50212169661</item>
      <item>Milenka Burčul, OIB 23802280408</item>
      <item>Suzana Vuković, OIB 57733056002</item>
      <item>Boris Bračun, OIB 57210258579</item>
      <item>Vojka Peša, OIB 19744851877</item>
      <item>Nada Glogoški, OIB 67000509114</item>
      <item>Danka Vidov, OIB 53095072689</item>
      <item>Veljko Smolić, OIB 11266276447</item>
      <item>Mirela Pavlović, OIB 51163410481</item>
      <item>Marijo Žepina, OIB 99230982099</item>
      <item>Tanja Vanjak, OIB 83621234228</item>
      <item>Marica Barjašić, OIB 59623113544</item>
      <item>Božena Rogić, OIB 80573387035</item>
      <item>Svetlana Knežević, OIB 59991192712</item>
      <item>Vera Grubić, OIB 71051158040</item>
      <item>Snježana Lonić, OIB 85250831951</item>
      <item>Krstina Škara, OIB 68202107940</item>
      <item>Mirjana Stipčević, OIB 71395740283</item>
      <item>Marija Grgurović, OIB 34794129407</item>
      <item>Branka Pilipović, OIB 85878639666</item>
      <item>Anđa Jurić, OIB 61977653678</item>
      <item>Zdenka Dražina, OIB 68598530075</item>
      <item>Vesna Lubor, OIB </item>
      <item>OTP banka Hrvatska dioničko društvo, OIB 52508873833 zastupanog po punomoćniku Odvjetničko društvo ŠIŠKO i partneri, j.t.d.</item>
      <item>Dušan Polovina, OIB 93674503025</item>
    </izvorni_sadrzaj>
    <derivirana_varijabla naziv="DomainObject.Predmet.StrankaListFormatedOIB_1">
      <item>Safija Hrnjica, OIB 16514369668 zastupanog po punomoćniku IVICA BLAŽEVIĆ</item>
      <item>NEVENKA BARIĆ, OIB 38080610746 zastupanog po punomoćniku IVICA BLAŽEVIĆ</item>
      <item>Ante Alvir, OIB 40381493874</item>
      <item>Ljubica Perica, OIB 67047264679</item>
      <item>Biserka Buljat, OIB 62772570749</item>
      <item>Martina Nimčević, OIB 95093526918</item>
      <item>Ivka Marković, OIB 43671128195</item>
      <item>Stoja Matijević, OIB 01836719432</item>
      <item>Radojka Kevrić, OIB 71351051090</item>
      <item>Slavica Tadić, OIB 64777352289</item>
      <item>Marija Vujaklija, OIB 91410623440</item>
      <item>Marica Abramović, OIB 03252871360</item>
      <item>Zdenka Mikulić, OIB 40191222694</item>
      <item>Zvjezdana Karlić, OIB 70585078991</item>
      <item>Neda Zrilić, OIB 90906324186</item>
      <item>Ljiljana Žorić, OIB 78819743256</item>
      <item>Zvjezdana Utković, OIB 48408142576</item>
      <item>Vilma Šatalić, OIB 43102813821</item>
      <item>Senka Vrsaljko, OIB 34578675436</item>
      <item>Svetislav Arbanas, OIB 30450740678</item>
      <item>Jasna Zubčić, OIB 31565756948</item>
      <item>Anamaria Mičić, OIB </item>
      <item>Nada Colić, OIB 54689037314</item>
      <item>Anka Jerak, OIB 92456927461</item>
      <item>Anka Jerak, OIB 92456927461</item>
      <item>Dragica Prtenjača, OIB 19410869143</item>
      <item>Branka Pupovac, OIB 30912109104</item>
      <item>Nataša Šestan, OIB 72880417048</item>
      <item>Jasenka Karaban, OIB 37363253278</item>
      <item>Sandra Perinović, OIB 14173754232</item>
      <item>Mirjana Ražov, OIB 89185813884</item>
      <item>Ljubica Franić, OIB 85007157238</item>
      <item>Vedranka Pavić, OIB 03873152543</item>
      <item>Jovanka Viduka, OIB 81890885561</item>
      <item>Kosa Grubić, OIB 25142035187</item>
      <item>Marica Ražov, OIB 83957558046</item>
      <item>Neda Ninčević, OIB 81132966178</item>
      <item>Sanja Gulan, OIB 47663472211</item>
      <item>Patricija Jelenković, OIB 97015117788</item>
      <item>Božica Katalinić, OIB 70885575660</item>
      <item>Dragica Fatović, OIB 61821714784</item>
      <item>Gordana Terzić, OIB 74356143497</item>
      <item>Vanja Štrbac, OIB 87996940103</item>
      <item>Neda Ninčević, OIB 79724386588</item>
      <item>Slavka Čačić, OIB 78279844047</item>
      <item>Nada Barjašić, OIB 00218144456</item>
      <item>Snježana Burčul, OIB 63694393581</item>
      <item>Jadranka Vranić, OIB 83680713571</item>
      <item>Franka Jelenković, OIB 33840565295</item>
      <item>Grozdana Ivković, OIB 93263590633</item>
      <item>Nevenka Butić, OIB 05635356569</item>
      <item>Pepica Ukalović, OIB 15250291855</item>
      <item>Danijela Munitić, OIB 46630389896</item>
      <item>Blaženka Škara, OIB 19318104062</item>
      <item>Senka Prtenjača, OIB 01062612035</item>
      <item>Dragica Zurak, OIB 16352574863</item>
      <item>Branka Bubnjar, OIB 43500269927</item>
      <item>Gordana Divljak, OIB 82284201833</item>
      <item>Anka Dundović, OIB 58779218375</item>
      <item>Rajka Mitrović, OIB 64493147209</item>
      <item>Jadranka Peroš, OIB 02355694767</item>
      <item>Anka Dražić, OIB 80251465564</item>
      <item>Grozdana Vičinović, OIB 71295396803</item>
      <item>Zoran Ražov, OIB 98218565391</item>
      <item>Nataša Ražov, OIB 90124368124</item>
      <item>Luka Vicković, OIB 02519369477</item>
      <item>Andrijana Parenta, OIB 50212169661</item>
      <item>Milenka Burčul, OIB 23802280408</item>
      <item>Suzana Vuković, OIB 57733056002</item>
      <item>Boris Bračun, OIB 57210258579</item>
      <item>Vojka Peša, OIB 19744851877</item>
      <item>Nada Glogoški, OIB 67000509114</item>
      <item>Danka Vidov, OIB 53095072689</item>
      <item>Veljko Smolić, OIB 11266276447</item>
      <item>Mirela Pavlović, OIB 51163410481</item>
      <item>Marijo Žepina, OIB 99230982099</item>
      <item>Tanja Vanjak, OIB 83621234228</item>
      <item>Marica Barjašić, OIB 59623113544</item>
      <item>Božena Rogić, OIB 80573387035</item>
      <item>Svetlana Knežević, OIB 59991192712</item>
      <item>Vera Grubić, OIB 71051158040</item>
      <item>Snježana Lonić, OIB 85250831951</item>
      <item>Krstina Škara, OIB 68202107940</item>
      <item>Mirjana Stipčević, OIB 71395740283</item>
      <item>Marija Grgurović, OIB 34794129407</item>
      <item>Branka Pilipović, OIB 85878639666</item>
      <item>Anđa Jurić, OIB 61977653678</item>
      <item>Zdenka Dražina, OIB 68598530075</item>
      <item>Vesna Lubor, OIB </item>
      <item>OTP banka Hrvatska dioničko društvo, OIB 52508873833 zastupanog po punomoćniku Odvjetničko društvo ŠIŠKO i partneri, j.t.d.</item>
      <item>Dušan Polovina, OIB 93674503025</item>
    </derivirana_varijabla>
  </DomainObject.Predmet.StrankaListFormatedOIB>
  <DomainObject.Predmet.StrankaListFormatedWithAdress>
    <izvorni_sadrzaj>
      <item>Safija Hrnjica, Poličnik 7, 23241 Poličnik zastupanog po punomoćniku IVICA BLAŽEVIĆ</item>
      <item>NEVENKA BARIĆ zastupanog po punomoćniku IVICA BLAŽEVIĆ</item>
      <item>Ante Alvir, Sv. Vinka Paulskog 12, 23000 Zadar</item>
      <item>Ljubica Perica, Ćirilometodska 4, 23000 Zadar</item>
      <item>Biserka Buljat</item>
      <item>Martina Nimčević</item>
      <item>Ivka Marković</item>
      <item>Stoja Matijević, Ulica Hrvatskih Branitelja 60, 23000 Murvica</item>
      <item>Radojka Kevrić, Ulica Ante Starčevića 12, 23241 Visočane</item>
      <item>Slavica Tadić, Ante Starčevića 16, 23000 Zadar</item>
      <item>Marija Vujaklija, Put Rogovina 6, 23235 Vrsi</item>
      <item>Marica Abramović, Gornje Biljane 311, 23420 Gornje Biljane</item>
      <item>Zdenka Mikulić, Ulica Milke Trnine 12, 23000 Zadar</item>
      <item>Zvjezdana Karlić, Pazinska 11, 23000 Zadar</item>
      <item>Neda Zrilić, Bruška 68, 23420 Bruška</item>
      <item>Ljiljana Žorić, Slunjska 44, 23000 Zadar</item>
      <item>Zvjezdana Utković, Put Poljica 17, 23235 Vrsi</item>
      <item>Vilma Šatalić, Jamine 41, 23205 Bibinje</item>
      <item>Senka Vrsaljko, Nadin 38, 23223 Nadin</item>
      <item>Svetislav Arbanas, Ploče 16, 23000 Zadar</item>
      <item>Jasna Zubčić, Islam 4, 23242 Islam Latinski</item>
      <item>Anamaria Mičić</item>
      <item>Nada Colić, Tičevo 4, 23210 Gornje Raštane</item>
      <item>Anka Jerak, Debeljak 86a, 23206 Debeljak</item>
      <item>Anka Jerak, Debeljak 86a, 23206 Debeljak</item>
      <item>Dragica Prtenjača, Polača 267, 23210 Polača</item>
      <item>Branka Pupovac, Eugena Kvaternika 15, 23000 Zadar</item>
      <item>Nataša Šestan, Zemunik Donji 69a, 23222 Zemunik Donji</item>
      <item>Jasenka Karaban, Ulica Bl. Alojzija Stepinca 6, 23205 Bibinje</item>
      <item>Sandra Perinović, Dubrovačka 32, 23000 Zadar</item>
      <item>Mirjana Ražov, Gojka Šuška 10, 23223 Škabrnje</item>
      <item>Ljubica Franić, Franićev Prilaz 10, 23206 Sukošan</item>
      <item>Vedranka Pavić, Dr. Franje Tuđmana 181, 23206 Sukošan</item>
      <item>Jovanka Viduka, Gornji Zemunik Ulica V 90, 23222 Zemunik Gornji</item>
      <item>Kosa Grubić, Marije Jurić Zagorke 10, 23000 Zadar</item>
      <item>Marica Ražov, Hrvatskog Državnog Sabora 39, 23223 Škabrnje</item>
      <item>Neda Ninčević, Obala Kneza Branimira 14, 23000 Zadar</item>
      <item>Sanja Gulan, Zore Dalmatinske 2, 23000 Zadar</item>
      <item>Patricija Jelenković, Jure Kaštelana 2, 23000 Zadar</item>
      <item>Božica Katalinić, Koići 2, 23244 Starigrad</item>
      <item>Dragica Fatović, Miroslava Krleže 9c, 23000 Zadar</item>
      <item>Gordana Terzić, Ante Starčevića 23g, 23000 Zadar</item>
      <item>Vanja Štrbac, Ulica Viii 4, 23000 Petrčane</item>
      <item>Neda Ninčević, Gorica 157, 23222 Gorica</item>
      <item>Slavka Čačić, Knezova Šubića Bribirskih 1, 23000 Zadar</item>
      <item>Nada Barjašić, Ulica Dr. Franje Tuđmana 156, 23241 Poličnik</item>
      <item>Snježana Burčul, Galovac 37, 23222 Galovac</item>
      <item>Jadranka Vranić, Tuđmanova Ulica 11, 23241 Visočane</item>
      <item>Franka Jelenković, Vlatka Mačeka 10, 23000 Zadar</item>
      <item>Grozdana Ivković, Hrvatskog Državnog Sabora 202, 23223 Škabrnje</item>
      <item>Nevenka Butić, Briševo 139, 23000 Briševo</item>
      <item>Pepica Ukalović, Ulica Dr. Franje Tuđmana 19, 23241 Suhovare</item>
      <item>Danijela Munitić, Antuna Branka Šimića 4, 21000 Split</item>
      <item>Blaženka Škara, Hrvatskog Državnog Sabora 169, 23223 Škabrnje</item>
      <item>Senka Prtenjača, Polača 321, 23210 Polača</item>
      <item>Dragica Zurak, Ul. Kneza Domagoja 10, 23312 Pridraga</item>
      <item>Branka Bubnjar, Ulica Prkoških Domoljuba 46, 23223 Prkos</item>
      <item>Gordana Divljak, Nadin 122, 23223 Nadin</item>
      <item>Anka Dundović, Put Murvice 5, 23000 Zadar</item>
      <item>Rajka Mitrović, Gornje Raštane 19, 23210 Gornje Raštane</item>
      <item>Jadranka Peroš, Put Draga Ii 9, 23232 Zaton</item>
      <item>Anka Dražić, Debeljak 223, 23206 Debeljak</item>
      <item>Grozdana Vičinović, Podvornica 40, 23206 Sukošan</item>
      <item>Zoran Ražov, Put Ražova 64, 23223 Škabrnje</item>
      <item>Nataša Ražov, Put Ražova 64, 23223 Škabrnje</item>
      <item>Luka Vicković, Sv. Marije 7, 23223 Škabrnje</item>
      <item>Andrijana Parenta, Islam 34, 23242 Islam Latinski</item>
      <item>Milenka Burčul, Galovac 18, 23222 Galovac</item>
      <item>Suzana Vuković, Put Karduma 1a, 23223 Škabrnje</item>
      <item>Boris Bračun, Put Karduma 1a, 23223 Škabrnje</item>
      <item>Vojka Peša, Pastirski Put 6, 23232 Zaton</item>
      <item>Nada Glogoški, Krneza 49, 23248 Krneza</item>
      <item>Danka Vidov, Skradinska 83, 23000 Zadar</item>
      <item>Veljko Smolić, Hrvatskih Branitelja 30, 23206 Sukošan</item>
      <item>Mirela Pavlović, Pastirski Put 5, 23232 Zaton</item>
      <item>Marijo Žepina, Bana Josipa Jelačića 14, 23234 Vir</item>
      <item>Tanja Vanjak, Ravna 4, 23206 Sukošan</item>
      <item>Marica Barjašić, Ulica Zlatka Perića 21, 23241 Poličnik</item>
      <item>Božena Rogić, Sv. Marije 8, 23223 Škabrnje</item>
      <item>Svetlana Knežević, Vatroslava Lisinskog 14b, 23000 Zadar</item>
      <item>Vera Grubić, Ante Starčevića 25a, 23000 Zadar</item>
      <item>Snježana Lonić, Kukljica Ulica Vi 5, 23273 Kukljica</item>
      <item>Krstina Škara, Gojka Šuška 73, 23223 Škabrnje</item>
      <item>Mirjana Stipčević, Grgura Barskog Zadranina 43, 23000 Zadar</item>
      <item>Marija Grgurović, Crno 133, 23000 Crno</item>
      <item>Branka Pilipović, Medviđa 67, 23420 Medviđa</item>
      <item>Anđa Jurić, Palih Rodoljuba 20, 23000 Zadar</item>
      <item>Zdenka Dražina, Nikole Jurišića 59, 23000 Zadar</item>
      <item>Vesna Lubor</item>
      <item>OTP banka Hrvatska dioničko društvo, Ulica Domovinskog rata 3, 23000 Zadar zastupanog po punomoćniku Odvjetničko društvo ŠIŠKO i partneri, j.t.d.</item>
      <item>Dušan Polovina, Put Nina 78c, 23000 Zadar</item>
    </izvorni_sadrzaj>
    <derivirana_varijabla naziv="DomainObject.Predmet.StrankaListFormatedWithAdress_1">
      <item>Safija Hrnjica, Poličnik 7, 23241 Poličnik zastupanog po punomoćniku IVICA BLAŽEVIĆ</item>
      <item>NEVENKA BARIĆ zastupanog po punomoćniku IVICA BLAŽEVIĆ</item>
      <item>Ante Alvir, Sv. Vinka Paulskog 12, 23000 Zadar</item>
      <item>Ljubica Perica, Ćirilometodska 4, 23000 Zadar</item>
      <item>Biserka Buljat</item>
      <item>Martina Nimčević</item>
      <item>Ivka Marković</item>
      <item>Stoja Matijević, Ulica Hrvatskih Branitelja 60, 23000 Murvica</item>
      <item>Radojka Kevrić, Ulica Ante Starčevića 12, 23241 Visočane</item>
      <item>Slavica Tadić, Ante Starčevića 16, 23000 Zadar</item>
      <item>Marija Vujaklija, Put Rogovina 6, 23235 Vrsi</item>
      <item>Marica Abramović, Gornje Biljane 311, 23420 Gornje Biljane</item>
      <item>Zdenka Mikulić, Ulica Milke Trnine 12, 23000 Zadar</item>
      <item>Zvjezdana Karlić, Pazinska 11, 23000 Zadar</item>
      <item>Neda Zrilić, Bruška 68, 23420 Bruška</item>
      <item>Ljiljana Žorić, Slunjska 44, 23000 Zadar</item>
      <item>Zvjezdana Utković, Put Poljica 17, 23235 Vrsi</item>
      <item>Vilma Šatalić, Jamine 41, 23205 Bibinje</item>
      <item>Senka Vrsaljko, Nadin 38, 23223 Nadin</item>
      <item>Svetislav Arbanas, Ploče 16, 23000 Zadar</item>
      <item>Jasna Zubčić, Islam 4, 23242 Islam Latinski</item>
      <item>Anamaria Mičić</item>
      <item>Nada Colić, Tičevo 4, 23210 Gornje Raštane</item>
      <item>Anka Jerak, Debeljak 86a, 23206 Debeljak</item>
      <item>Anka Jerak, Debeljak 86a, 23206 Debeljak</item>
      <item>Dragica Prtenjača, Polača 267, 23210 Polača</item>
      <item>Branka Pupovac, Eugena Kvaternika 15, 23000 Zadar</item>
      <item>Nataša Šestan, Zemunik Donji 69a, 23222 Zemunik Donji</item>
      <item>Jasenka Karaban, Ulica Bl. Alojzija Stepinca 6, 23205 Bibinje</item>
      <item>Sandra Perinović, Dubrovačka 32, 23000 Zadar</item>
      <item>Mirjana Ražov, Gojka Šuška 10, 23223 Škabrnje</item>
      <item>Ljubica Franić, Franićev Prilaz 10, 23206 Sukošan</item>
      <item>Vedranka Pavić, Dr. Franje Tuđmana 181, 23206 Sukošan</item>
      <item>Jovanka Viduka, Gornji Zemunik Ulica V 90, 23222 Zemunik Gornji</item>
      <item>Kosa Grubić, Marije Jurić Zagorke 10, 23000 Zadar</item>
      <item>Marica Ražov, Hrvatskog Državnog Sabora 39, 23223 Škabrnje</item>
      <item>Neda Ninčević, Obala Kneza Branimira 14, 23000 Zadar</item>
      <item>Sanja Gulan, Zore Dalmatinske 2, 23000 Zadar</item>
      <item>Patricija Jelenković, Jure Kaštelana 2, 23000 Zadar</item>
      <item>Božica Katalinić, Koići 2, 23244 Starigrad</item>
      <item>Dragica Fatović, Miroslava Krleže 9c, 23000 Zadar</item>
      <item>Gordana Terzić, Ante Starčevića 23g, 23000 Zadar</item>
      <item>Vanja Štrbac, Ulica Viii 4, 23000 Petrčane</item>
      <item>Neda Ninčević, Gorica 157, 23222 Gorica</item>
      <item>Slavka Čačić, Knezova Šubića Bribirskih 1, 23000 Zadar</item>
      <item>Nada Barjašić, Ulica Dr. Franje Tuđmana 156, 23241 Poličnik</item>
      <item>Snježana Burčul, Galovac 37, 23222 Galovac</item>
      <item>Jadranka Vranić, Tuđmanova Ulica 11, 23241 Visočane</item>
      <item>Franka Jelenković, Vlatka Mačeka 10, 23000 Zadar</item>
      <item>Grozdana Ivković, Hrvatskog Državnog Sabora 202, 23223 Škabrnje</item>
      <item>Nevenka Butić, Briševo 139, 23000 Briševo</item>
      <item>Pepica Ukalović, Ulica Dr. Franje Tuđmana 19, 23241 Suhovare</item>
      <item>Danijela Munitić, Antuna Branka Šimića 4, 21000 Split</item>
      <item>Blaženka Škara, Hrvatskog Državnog Sabora 169, 23223 Škabrnje</item>
      <item>Senka Prtenjača, Polača 321, 23210 Polača</item>
      <item>Dragica Zurak, Ul. Kneza Domagoja 10, 23312 Pridraga</item>
      <item>Branka Bubnjar, Ulica Prkoških Domoljuba 46, 23223 Prkos</item>
      <item>Gordana Divljak, Nadin 122, 23223 Nadin</item>
      <item>Anka Dundović, Put Murvice 5, 23000 Zadar</item>
      <item>Rajka Mitrović, Gornje Raštane 19, 23210 Gornje Raštane</item>
      <item>Jadranka Peroš, Put Draga Ii 9, 23232 Zaton</item>
      <item>Anka Dražić, Debeljak 223, 23206 Debeljak</item>
      <item>Grozdana Vičinović, Podvornica 40, 23206 Sukošan</item>
      <item>Zoran Ražov, Put Ražova 64, 23223 Škabrnje</item>
      <item>Nataša Ražov, Put Ražova 64, 23223 Škabrnje</item>
      <item>Luka Vicković, Sv. Marije 7, 23223 Škabrnje</item>
      <item>Andrijana Parenta, Islam 34, 23242 Islam Latinski</item>
      <item>Milenka Burčul, Galovac 18, 23222 Galovac</item>
      <item>Suzana Vuković, Put Karduma 1a, 23223 Škabrnje</item>
      <item>Boris Bračun, Put Karduma 1a, 23223 Škabrnje</item>
      <item>Vojka Peša, Pastirski Put 6, 23232 Zaton</item>
      <item>Nada Glogoški, Krneza 49, 23248 Krneza</item>
      <item>Danka Vidov, Skradinska 83, 23000 Zadar</item>
      <item>Veljko Smolić, Hrvatskih Branitelja 30, 23206 Sukošan</item>
      <item>Mirela Pavlović, Pastirski Put 5, 23232 Zaton</item>
      <item>Marijo Žepina, Bana Josipa Jelačića 14, 23234 Vir</item>
      <item>Tanja Vanjak, Ravna 4, 23206 Sukošan</item>
      <item>Marica Barjašić, Ulica Zlatka Perića 21, 23241 Poličnik</item>
      <item>Božena Rogić, Sv. Marije 8, 23223 Škabrnje</item>
      <item>Svetlana Knežević, Vatroslava Lisinskog 14b, 23000 Zadar</item>
      <item>Vera Grubić, Ante Starčevića 25a, 23000 Zadar</item>
      <item>Snježana Lonić, Kukljica Ulica Vi 5, 23273 Kukljica</item>
      <item>Krstina Škara, Gojka Šuška 73, 23223 Škabrnje</item>
      <item>Mirjana Stipčević, Grgura Barskog Zadranina 43, 23000 Zadar</item>
      <item>Marija Grgurović, Crno 133, 23000 Crno</item>
      <item>Branka Pilipović, Medviđa 67, 23420 Medviđa</item>
      <item>Anđa Jurić, Palih Rodoljuba 20, 23000 Zadar</item>
      <item>Zdenka Dražina, Nikole Jurišića 59, 23000 Zadar</item>
      <item>Vesna Lubor</item>
      <item>OTP banka Hrvatska dioničko društvo, Ulica Domovinskog rata 3, 23000 Zadar zastupanog po punomoćniku Odvjetničko društvo ŠIŠKO i partneri, j.t.d.</item>
      <item>Dušan Polovina, Put Nina 78c, 23000 Zadar</item>
    </derivirana_varijabla>
  </DomainObject.Predmet.StrankaListFormatedWithAdress>
  <DomainObject.Predmet.StrankaListFormatedWithAdressOIB>
    <izvorni_sadrzaj>
      <item>Safija Hrnjica, OIB 16514369668, Poličnik 7, 23241 Poličnik zastupanog po punomoćniku IVICA BLAŽEVIĆ</item>
      <item>NEVENKA BARIĆ, OIB 38080610746 zastupanog po punomoćniku IVICA BLAŽEVIĆ</item>
      <item>Ante Alvir, OIB 40381493874, Sv. Vinka Paulskog 12, 23000 Zadar</item>
      <item>Ljubica Perica, OIB 67047264679, Ćirilometodska 4, 23000 Zadar</item>
      <item>Biserka Buljat, OIB 62772570749</item>
      <item>Martina Nimčević, OIB 95093526918</item>
      <item>Ivka Marković, OIB 43671128195</item>
      <item>Stoja Matijević, OIB 01836719432, Ulica Hrvatskih Branitelja 60, 23000 Murvica</item>
      <item>Radojka Kevrić, OIB 71351051090, Ulica Ante Starčevića 12, 23241 Visočane</item>
      <item>Slavica Tadić, OIB 64777352289, Ante Starčevića 16, 23000 Zadar</item>
      <item>Marija Vujaklija, OIB 91410623440, Put Rogovina 6, 23235 Vrsi</item>
      <item>Marica Abramović, OIB 03252871360, Gornje Biljane 311, 23420 Gornje Biljane</item>
      <item>Zdenka Mikulić, OIB 40191222694, Ulica Milke Trnine 12, 23000 Zadar</item>
      <item>Zvjezdana Karlić, OIB 70585078991, Pazinska 11, 23000 Zadar</item>
      <item>Neda Zrilić, OIB 90906324186, Bruška 68, 23420 Bruška</item>
      <item>Ljiljana Žorić, OIB 78819743256, Slunjska 44, 23000 Zadar</item>
      <item>Zvjezdana Utković, OIB 48408142576, Put Poljica 17, 23235 Vrsi</item>
      <item>Vilma Šatalić, OIB 43102813821, Jamine 41, 23205 Bibinje</item>
      <item>Senka Vrsaljko, OIB 34578675436, Nadin 38, 23223 Nadin</item>
      <item>Svetislav Arbanas, OIB 30450740678, Ploče 16, 23000 Zadar</item>
      <item>Jasna Zubčić, OIB 31565756948, Islam 4, 23242 Islam Latinski</item>
      <item>Anamaria Mičić, OIB </item>
      <item>Nada Colić, OIB 54689037314, Tičevo 4, 23210 Gornje Raštane</item>
      <item>Anka Jerak, OIB 92456927461, Debeljak 86a, 23206 Debeljak</item>
      <item>Anka Jerak, OIB 92456927461, Debeljak 86a, 23206 Debeljak</item>
      <item>Dragica Prtenjača, OIB 19410869143, Polača 267, 23210 Polača</item>
      <item>Branka Pupovac, OIB 30912109104, Eugena Kvaternika 15, 23000 Zadar</item>
      <item>Nataša Šestan, OIB 72880417048, Zemunik Donji 69a, 23222 Zemunik Donji</item>
      <item>Jasenka Karaban, OIB 37363253278, Ulica Bl. Alojzija Stepinca 6, 23205 Bibinje</item>
      <item>Sandra Perinović, OIB 14173754232, Dubrovačka 32, 23000 Zadar</item>
      <item>Mirjana Ražov, OIB 89185813884, Gojka Šuška 10, 23223 Škabrnje</item>
      <item>Ljubica Franić, OIB 85007157238, Franićev Prilaz 10, 23206 Sukošan</item>
      <item>Vedranka Pavić, OIB 03873152543, Dr. Franje Tuđmana 181, 23206 Sukošan</item>
      <item>Jovanka Viduka, OIB 81890885561, Gornji Zemunik Ulica V 90, 23222 Zemunik Gornji</item>
      <item>Kosa Grubić, OIB 25142035187, Marije Jurić Zagorke 10, 23000 Zadar</item>
      <item>Marica Ražov, OIB 83957558046, Hrvatskog Državnog Sabora 39, 23223 Škabrnje</item>
      <item>Neda Ninčević, OIB 81132966178, Obala Kneza Branimira 14, 23000 Zadar</item>
      <item>Sanja Gulan, OIB 47663472211, Zore Dalmatinske 2, 23000 Zadar</item>
      <item>Patricija Jelenković, OIB 97015117788, Jure Kaštelana 2, 23000 Zadar</item>
      <item>Božica Katalinić, OIB 70885575660, Koići 2, 23244 Starigrad</item>
      <item>Dragica Fatović, OIB 61821714784, Miroslava Krleže 9c, 23000 Zadar</item>
      <item>Gordana Terzić, OIB 74356143497, Ante Starčevića 23g, 23000 Zadar</item>
      <item>Vanja Štrbac, OIB 87996940103, Ulica Viii 4, 23000 Petrčane</item>
      <item>Neda Ninčević, OIB 79724386588, Gorica 157, 23222 Gorica</item>
      <item>Slavka Čačić, OIB 78279844047, Knezova Šubića Bribirskih 1, 23000 Zadar</item>
      <item>Nada Barjašić, OIB 00218144456, Ulica Dr. Franje Tuđmana 156, 23241 Poličnik</item>
      <item>Snježana Burčul, OIB 63694393581, Galovac 37, 23222 Galovac</item>
      <item>Jadranka Vranić, OIB 83680713571, Tuđmanova Ulica 11, 23241 Visočane</item>
      <item>Franka Jelenković, OIB 33840565295, Vlatka Mačeka 10, 23000 Zadar</item>
      <item>Grozdana Ivković, OIB 93263590633, Hrvatskog Državnog Sabora 202, 23223 Škabrnje</item>
      <item>Nevenka Butić, OIB 05635356569, Briševo 139, 23000 Briševo</item>
      <item>Pepica Ukalović, OIB 15250291855, Ulica Dr. Franje Tuđmana 19, 23241 Suhovare</item>
      <item>Danijela Munitić, OIB 46630389896, Antuna Branka Šimića 4, 21000 Split</item>
      <item>Blaženka Škara, OIB 19318104062, Hrvatskog Državnog Sabora 169, 23223 Škabrnje</item>
      <item>Senka Prtenjača, OIB 01062612035, Polača 321, 23210 Polača</item>
      <item>Dragica Zurak, OIB 16352574863, Ul. Kneza Domagoja 10, 23312 Pridraga</item>
      <item>Branka Bubnjar, OIB 43500269927, Ulica Prkoških Domoljuba 46, 23223 Prkos</item>
      <item>Gordana Divljak, OIB 82284201833, Nadin 122, 23223 Nadin</item>
      <item>Anka Dundović, OIB 58779218375, Put Murvice 5, 23000 Zadar</item>
      <item>Rajka Mitrović, OIB 64493147209, Gornje Raštane 19, 23210 Gornje Raštane</item>
      <item>Jadranka Peroš, OIB 02355694767, Put Draga Ii 9, 23232 Zaton</item>
      <item>Anka Dražić, OIB 80251465564, Debeljak 223, 23206 Debeljak</item>
      <item>Grozdana Vičinović, OIB 71295396803, Podvornica 40, 23206 Sukošan</item>
      <item>Zoran Ražov, OIB 98218565391, Put Ražova 64, 23223 Škabrnje</item>
      <item>Nataša Ražov, OIB 90124368124, Put Ražova 64, 23223 Škabrnje</item>
      <item>Luka Vicković, OIB 02519369477, Sv. Marije 7, 23223 Škabrnje</item>
      <item>Andrijana Parenta, OIB 50212169661, Islam 34, 23242 Islam Latinski</item>
      <item>Milenka Burčul, OIB 23802280408, Galovac 18, 23222 Galovac</item>
      <item>Suzana Vuković, OIB 57733056002, Put Karduma 1a, 23223 Škabrnje</item>
      <item>Boris Bračun, OIB 57210258579, Put Karduma 1a, 23223 Škabrnje</item>
      <item>Vojka Peša, OIB 19744851877, Pastirski Put 6, 23232 Zaton</item>
      <item>Nada Glogoški, OIB 67000509114, Krneza 49, 23248 Krneza</item>
      <item>Danka Vidov, OIB 53095072689, Skradinska 83, 23000 Zadar</item>
      <item>Veljko Smolić, OIB 11266276447, Hrvatskih Branitelja 30, 23206 Sukošan</item>
      <item>Mirela Pavlović, OIB 51163410481, Pastirski Put 5, 23232 Zaton</item>
      <item>Marijo Žepina, OIB 99230982099, Bana Josipa Jelačića 14, 23234 Vir</item>
      <item>Tanja Vanjak, OIB 83621234228, Ravna 4, 23206 Sukošan</item>
      <item>Marica Barjašić, OIB 59623113544, Ulica Zlatka Perića 21, 23241 Poličnik</item>
      <item>Božena Rogić, OIB 80573387035, Sv. Marije 8, 23223 Škabrnje</item>
      <item>Svetlana Knežević, OIB 59991192712, Vatroslava Lisinskog 14b, 23000 Zadar</item>
      <item>Vera Grubić, OIB 71051158040, Ante Starčevića 25a, 23000 Zadar</item>
      <item>Snježana Lonić, OIB 85250831951, Kukljica Ulica Vi 5, 23273 Kukljica</item>
      <item>Krstina Škara, OIB 68202107940, Gojka Šuška 73, 23223 Škabrnje</item>
      <item>Mirjana Stipčević, OIB 71395740283, Grgura Barskog Zadranina 43, 23000 Zadar</item>
      <item>Marija Grgurović, OIB 34794129407, Crno 133, 23000 Crno</item>
      <item>Branka Pilipović, OIB 85878639666, Medviđa 67, 23420 Medviđa</item>
      <item>Anđa Jurić, OIB 61977653678, Palih Rodoljuba 20, 23000 Zadar</item>
      <item>Zdenka Dražina, OIB 68598530075, Nikole Jurišića 59, 23000 Zadar</item>
      <item>Vesna Lubor, OIB </item>
      <item>OTP banka Hrvatska dioničko društvo, OIB 52508873833, Ulica Domovinskog rata 3, 23000 Zadar zastupanog po punomoćniku Odvjetničko društvo ŠIŠKO i partneri, j.t.d.</item>
      <item>Dušan Polovina, OIB 93674503025, Put Nina 78c, 23000 Zadar</item>
    </izvorni_sadrzaj>
    <derivirana_varijabla naziv="DomainObject.Predmet.StrankaListFormatedWithAdressOIB_1">
      <item>Safija Hrnjica, OIB 16514369668, Poličnik 7, 23241 Poličnik zastupanog po punomoćniku IVICA BLAŽEVIĆ</item>
      <item>NEVENKA BARIĆ, OIB 38080610746 zastupanog po punomoćniku IVICA BLAŽEVIĆ</item>
      <item>Ante Alvir, OIB 40381493874, Sv. Vinka Paulskog 12, 23000 Zadar</item>
      <item>Ljubica Perica, OIB 67047264679, Ćirilometodska 4, 23000 Zadar</item>
      <item>Biserka Buljat, OIB 62772570749</item>
      <item>Martina Nimčević, OIB 95093526918</item>
      <item>Ivka Marković, OIB 43671128195</item>
      <item>Stoja Matijević, OIB 01836719432, Ulica Hrvatskih Branitelja 60, 23000 Murvica</item>
      <item>Radojka Kevrić, OIB 71351051090, Ulica Ante Starčevića 12, 23241 Visočane</item>
      <item>Slavica Tadić, OIB 64777352289, Ante Starčevića 16, 23000 Zadar</item>
      <item>Marija Vujaklija, OIB 91410623440, Put Rogovina 6, 23235 Vrsi</item>
      <item>Marica Abramović, OIB 03252871360, Gornje Biljane 311, 23420 Gornje Biljane</item>
      <item>Zdenka Mikulić, OIB 40191222694, Ulica Milke Trnine 12, 23000 Zadar</item>
      <item>Zvjezdana Karlić, OIB 70585078991, Pazinska 11, 23000 Zadar</item>
      <item>Neda Zrilić, OIB 90906324186, Bruška 68, 23420 Bruška</item>
      <item>Ljiljana Žorić, OIB 78819743256, Slunjska 44, 23000 Zadar</item>
      <item>Zvjezdana Utković, OIB 48408142576, Put Poljica 17, 23235 Vrsi</item>
      <item>Vilma Šatalić, OIB 43102813821, Jamine 41, 23205 Bibinje</item>
      <item>Senka Vrsaljko, OIB 34578675436, Nadin 38, 23223 Nadin</item>
      <item>Svetislav Arbanas, OIB 30450740678, Ploče 16, 23000 Zadar</item>
      <item>Jasna Zubčić, OIB 31565756948, Islam 4, 23242 Islam Latinski</item>
      <item>Anamaria Mičić, OIB </item>
      <item>Nada Colić, OIB 54689037314, Tičevo 4, 23210 Gornje Raštane</item>
      <item>Anka Jerak, OIB 92456927461, Debeljak 86a, 23206 Debeljak</item>
      <item>Anka Jerak, OIB 92456927461, Debeljak 86a, 23206 Debeljak</item>
      <item>Dragica Prtenjača, OIB 19410869143, Polača 267, 23210 Polača</item>
      <item>Branka Pupovac, OIB 30912109104, Eugena Kvaternika 15, 23000 Zadar</item>
      <item>Nataša Šestan, OIB 72880417048, Zemunik Donji 69a, 23222 Zemunik Donji</item>
      <item>Jasenka Karaban, OIB 37363253278, Ulica Bl. Alojzija Stepinca 6, 23205 Bibinje</item>
      <item>Sandra Perinović, OIB 14173754232, Dubrovačka 32, 23000 Zadar</item>
      <item>Mirjana Ražov, OIB 89185813884, Gojka Šuška 10, 23223 Škabrnje</item>
      <item>Ljubica Franić, OIB 85007157238, Franićev Prilaz 10, 23206 Sukošan</item>
      <item>Vedranka Pavić, OIB 03873152543, Dr. Franje Tuđmana 181, 23206 Sukošan</item>
      <item>Jovanka Viduka, OIB 81890885561, Gornji Zemunik Ulica V 90, 23222 Zemunik Gornji</item>
      <item>Kosa Grubić, OIB 25142035187, Marije Jurić Zagorke 10, 23000 Zadar</item>
      <item>Marica Ražov, OIB 83957558046, Hrvatskog Državnog Sabora 39, 23223 Škabrnje</item>
      <item>Neda Ninčević, OIB 81132966178, Obala Kneza Branimira 14, 23000 Zadar</item>
      <item>Sanja Gulan, OIB 47663472211, Zore Dalmatinske 2, 23000 Zadar</item>
      <item>Patricija Jelenković, OIB 97015117788, Jure Kaštelana 2, 23000 Zadar</item>
      <item>Božica Katalinić, OIB 70885575660, Koići 2, 23244 Starigrad</item>
      <item>Dragica Fatović, OIB 61821714784, Miroslava Krleže 9c, 23000 Zadar</item>
      <item>Gordana Terzić, OIB 74356143497, Ante Starčevića 23g, 23000 Zadar</item>
      <item>Vanja Štrbac, OIB 87996940103, Ulica Viii 4, 23000 Petrčane</item>
      <item>Neda Ninčević, OIB 79724386588, Gorica 157, 23222 Gorica</item>
      <item>Slavka Čačić, OIB 78279844047, Knezova Šubića Bribirskih 1, 23000 Zadar</item>
      <item>Nada Barjašić, OIB 00218144456, Ulica Dr. Franje Tuđmana 156, 23241 Poličnik</item>
      <item>Snježana Burčul, OIB 63694393581, Galovac 37, 23222 Galovac</item>
      <item>Jadranka Vranić, OIB 83680713571, Tuđmanova Ulica 11, 23241 Visočane</item>
      <item>Franka Jelenković, OIB 33840565295, Vlatka Mačeka 10, 23000 Zadar</item>
      <item>Grozdana Ivković, OIB 93263590633, Hrvatskog Državnog Sabora 202, 23223 Škabrnje</item>
      <item>Nevenka Butić, OIB 05635356569, Briševo 139, 23000 Briševo</item>
      <item>Pepica Ukalović, OIB 15250291855, Ulica Dr. Franje Tuđmana 19, 23241 Suhovare</item>
      <item>Danijela Munitić, OIB 46630389896, Antuna Branka Šimića 4, 21000 Split</item>
      <item>Blaženka Škara, OIB 19318104062, Hrvatskog Državnog Sabora 169, 23223 Škabrnje</item>
      <item>Senka Prtenjača, OIB 01062612035, Polača 321, 23210 Polača</item>
      <item>Dragica Zurak, OIB 16352574863, Ul. Kneza Domagoja 10, 23312 Pridraga</item>
      <item>Branka Bubnjar, OIB 43500269927, Ulica Prkoških Domoljuba 46, 23223 Prkos</item>
      <item>Gordana Divljak, OIB 82284201833, Nadin 122, 23223 Nadin</item>
      <item>Anka Dundović, OIB 58779218375, Put Murvice 5, 23000 Zadar</item>
      <item>Rajka Mitrović, OIB 64493147209, Gornje Raštane 19, 23210 Gornje Raštane</item>
      <item>Jadranka Peroš, OIB 02355694767, Put Draga Ii 9, 23232 Zaton</item>
      <item>Anka Dražić, OIB 80251465564, Debeljak 223, 23206 Debeljak</item>
      <item>Grozdana Vičinović, OIB 71295396803, Podvornica 40, 23206 Sukošan</item>
      <item>Zoran Ražov, OIB 98218565391, Put Ražova 64, 23223 Škabrnje</item>
      <item>Nataša Ražov, OIB 90124368124, Put Ražova 64, 23223 Škabrnje</item>
      <item>Luka Vicković, OIB 02519369477, Sv. Marije 7, 23223 Škabrnje</item>
      <item>Andrijana Parenta, OIB 50212169661, Islam 34, 23242 Islam Latinski</item>
      <item>Milenka Burčul, OIB 23802280408, Galovac 18, 23222 Galovac</item>
      <item>Suzana Vuković, OIB 57733056002, Put Karduma 1a, 23223 Škabrnje</item>
      <item>Boris Bračun, OIB 57210258579, Put Karduma 1a, 23223 Škabrnje</item>
      <item>Vojka Peša, OIB 19744851877, Pastirski Put 6, 23232 Zaton</item>
      <item>Nada Glogoški, OIB 67000509114, Krneza 49, 23248 Krneza</item>
      <item>Danka Vidov, OIB 53095072689, Skradinska 83, 23000 Zadar</item>
      <item>Veljko Smolić, OIB 11266276447, Hrvatskih Branitelja 30, 23206 Sukošan</item>
      <item>Mirela Pavlović, OIB 51163410481, Pastirski Put 5, 23232 Zaton</item>
      <item>Marijo Žepina, OIB 99230982099, Bana Josipa Jelačića 14, 23234 Vir</item>
      <item>Tanja Vanjak, OIB 83621234228, Ravna 4, 23206 Sukošan</item>
      <item>Marica Barjašić, OIB 59623113544, Ulica Zlatka Perića 21, 23241 Poličnik</item>
      <item>Božena Rogić, OIB 80573387035, Sv. Marije 8, 23223 Škabrnje</item>
      <item>Svetlana Knežević, OIB 59991192712, Vatroslava Lisinskog 14b, 23000 Zadar</item>
      <item>Vera Grubić, OIB 71051158040, Ante Starčevića 25a, 23000 Zadar</item>
      <item>Snježana Lonić, OIB 85250831951, Kukljica Ulica Vi 5, 23273 Kukljica</item>
      <item>Krstina Škara, OIB 68202107940, Gojka Šuška 73, 23223 Škabrnje</item>
      <item>Mirjana Stipčević, OIB 71395740283, Grgura Barskog Zadranina 43, 23000 Zadar</item>
      <item>Marija Grgurović, OIB 34794129407, Crno 133, 23000 Crno</item>
      <item>Branka Pilipović, OIB 85878639666, Medviđa 67, 23420 Medviđa</item>
      <item>Anđa Jurić, OIB 61977653678, Palih Rodoljuba 20, 23000 Zadar</item>
      <item>Zdenka Dražina, OIB 68598530075, Nikole Jurišića 59, 23000 Zadar</item>
      <item>Vesna Lubor, OIB </item>
      <item>OTP banka Hrvatska dioničko društvo, OIB 52508873833, Ulica Domovinskog rata 3, 23000 Zadar zastupanog po punomoćniku Odvjetničko društvo ŠIŠKO i partneri, j.t.d.</item>
      <item>Dušan Polovina, OIB 93674503025, Put Nina 78c, 23000 Zadar</item>
    </derivirana_varijabla>
  </DomainObject.Predmet.StrankaListFormatedWithAdressOIB>
  <DomainObject.Predmet.StrankaListNazivFormated>
    <izvorni_sadrzaj>
      <item>Safija Hrnjica</item>
      <item>NEVENKA BARIĆ</item>
      <item>Ante Alvir</item>
      <item>Ljubica Perica</item>
      <item>Biserka Buljat</item>
      <item>Martina Nimčević</item>
      <item>Ivka Marković</item>
      <item>Stoja Matijević</item>
      <item>Radojka Kevrić</item>
      <item>Slavica Tadić</item>
      <item>Marija Vujaklija</item>
      <item>Marica Abramović</item>
      <item>Zdenka Mikulić</item>
      <item>Zvjezdana Karlić</item>
      <item>Neda Zrilić</item>
      <item>Ljiljana Žorić</item>
      <item>Zvjezdana Utković</item>
      <item>Vilma Šatalić</item>
      <item>Senka Vrsaljko</item>
      <item>Svetislav Arbanas</item>
      <item>Jasna Zubčić</item>
      <item>Anamaria Mičić</item>
      <item>Nada Colić</item>
      <item>Anka Jerak</item>
      <item>Anka Jerak</item>
      <item>Dragica Prtenjača</item>
      <item>Branka Pupovac</item>
      <item>Nataša Šestan</item>
      <item>Jasenka Karaban</item>
      <item>Sandra Perinović</item>
      <item>Mirjana Ražov</item>
      <item>Ljubica Franić</item>
      <item>Vedranka Pavić</item>
      <item>Jovanka Viduka</item>
      <item>Kosa Grubić</item>
      <item>Marica Ražov</item>
      <item>Neda Ninčević</item>
      <item>Sanja Gulan</item>
      <item>Patricija Jelenković</item>
      <item>Božica Katalinić</item>
      <item>Dragica Fatović</item>
      <item>Gordana Terzić</item>
      <item>Vanja Štrbac</item>
      <item>Neda Ninčević</item>
      <item>Slavka Čačić</item>
      <item>Nada Barjašić</item>
      <item>Snježana Burčul</item>
      <item>Jadranka Vranić</item>
      <item>Franka Jelenković</item>
      <item>Grozdana Ivković</item>
      <item>Nevenka Butić</item>
      <item>Pepica Ukalović</item>
      <item>Danijela Munitić</item>
      <item>Blaženka Škara</item>
      <item>Senka Prtenjača</item>
      <item>Dragica Zurak</item>
      <item>Branka Bubnjar</item>
      <item>Gordana Divljak</item>
      <item>Anka Dundović</item>
      <item>Rajka Mitrović</item>
      <item>Jadranka Peroš</item>
      <item>Anka Dražić</item>
      <item>Grozdana Vičinović</item>
      <item>Zoran Ražov</item>
      <item>Nataša Ražov</item>
      <item>Luka Vicković</item>
      <item>Andrijana Parenta</item>
      <item>Milenka Burčul</item>
      <item>Suzana Vuković</item>
      <item>Boris Bračun</item>
      <item>Vojka Peša</item>
      <item>Nada Glogoški</item>
      <item>Danka Vidov</item>
      <item>Veljko Smolić</item>
      <item>Mirela Pavlović</item>
      <item>Marijo Žepina</item>
      <item>Tanja Vanjak</item>
      <item>Marica Barjašić</item>
      <item>Božena Rogić</item>
      <item>Svetlana Knežević</item>
      <item>Vera Grubić</item>
      <item>Snježana Lonić</item>
      <item>Krstina Škara</item>
      <item>Mirjana Stipčević</item>
      <item>Marija Grgurović</item>
      <item>Branka Pilipović</item>
      <item>Anđa Jurić</item>
      <item>Zdenka Dražina</item>
      <item>Vesna Lubor</item>
      <item>OTP banka Hrvatska dioničko društvo</item>
      <item>Dušan Polovina</item>
    </izvorni_sadrzaj>
    <derivirana_varijabla naziv="DomainObject.Predmet.StrankaListNazivFormated_1">
      <item>Safija Hrnjica</item>
      <item>NEVENKA BARIĆ</item>
      <item>Ante Alvir</item>
      <item>Ljubica Perica</item>
      <item>Biserka Buljat</item>
      <item>Martina Nimčević</item>
      <item>Ivka Marković</item>
      <item>Stoja Matijević</item>
      <item>Radojka Kevrić</item>
      <item>Slavica Tadić</item>
      <item>Marija Vujaklija</item>
      <item>Marica Abramović</item>
      <item>Zdenka Mikulić</item>
      <item>Zvjezdana Karlić</item>
      <item>Neda Zrilić</item>
      <item>Ljiljana Žorić</item>
      <item>Zvjezdana Utković</item>
      <item>Vilma Šatalić</item>
      <item>Senka Vrsaljko</item>
      <item>Svetislav Arbanas</item>
      <item>Jasna Zubčić</item>
      <item>Anamaria Mičić</item>
      <item>Nada Colić</item>
      <item>Anka Jerak</item>
      <item>Anka Jerak</item>
      <item>Dragica Prtenjača</item>
      <item>Branka Pupovac</item>
      <item>Nataša Šestan</item>
      <item>Jasenka Karaban</item>
      <item>Sandra Perinović</item>
      <item>Mirjana Ražov</item>
      <item>Ljubica Franić</item>
      <item>Vedranka Pavić</item>
      <item>Jovanka Viduka</item>
      <item>Kosa Grubić</item>
      <item>Marica Ražov</item>
      <item>Neda Ninčević</item>
      <item>Sanja Gulan</item>
      <item>Patricija Jelenković</item>
      <item>Božica Katalinić</item>
      <item>Dragica Fatović</item>
      <item>Gordana Terzić</item>
      <item>Vanja Štrbac</item>
      <item>Neda Ninčević</item>
      <item>Slavka Čačić</item>
      <item>Nada Barjašić</item>
      <item>Snježana Burčul</item>
      <item>Jadranka Vranić</item>
      <item>Franka Jelenković</item>
      <item>Grozdana Ivković</item>
      <item>Nevenka Butić</item>
      <item>Pepica Ukalović</item>
      <item>Danijela Munitić</item>
      <item>Blaženka Škara</item>
      <item>Senka Prtenjača</item>
      <item>Dragica Zurak</item>
      <item>Branka Bubnjar</item>
      <item>Gordana Divljak</item>
      <item>Anka Dundović</item>
      <item>Rajka Mitrović</item>
      <item>Jadranka Peroš</item>
      <item>Anka Dražić</item>
      <item>Grozdana Vičinović</item>
      <item>Zoran Ražov</item>
      <item>Nataša Ražov</item>
      <item>Luka Vicković</item>
      <item>Andrijana Parenta</item>
      <item>Milenka Burčul</item>
      <item>Suzana Vuković</item>
      <item>Boris Bračun</item>
      <item>Vojka Peša</item>
      <item>Nada Glogoški</item>
      <item>Danka Vidov</item>
      <item>Veljko Smolić</item>
      <item>Mirela Pavlović</item>
      <item>Marijo Žepina</item>
      <item>Tanja Vanjak</item>
      <item>Marica Barjašić</item>
      <item>Božena Rogić</item>
      <item>Svetlana Knežević</item>
      <item>Vera Grubić</item>
      <item>Snježana Lonić</item>
      <item>Krstina Škara</item>
      <item>Mirjana Stipčević</item>
      <item>Marija Grgurović</item>
      <item>Branka Pilipović</item>
      <item>Anđa Jurić</item>
      <item>Zdenka Dražina</item>
      <item>Vesna Lubor</item>
      <item>OTP banka Hrvatska dioničko društvo</item>
      <item>Dušan Polovina</item>
    </derivirana_varijabla>
  </DomainObject.Predmet.StrankaListNazivFormated>
  <DomainObject.Predmet.StrankaListNazivFormatedOIB>
    <izvorni_sadrzaj>
      <item>Safija Hrnjica, OIB 16514369668</item>
      <item>NEVENKA BARIĆ, OIB 38080610746</item>
      <item>Ante Alvir, OIB 40381493874</item>
      <item>Ljubica Perica, OIB 67047264679</item>
      <item>Biserka Buljat, OIB 62772570749</item>
      <item>Martina Nimčević, OIB 95093526918</item>
      <item>Ivka Marković, OIB 43671128195</item>
      <item>Stoja Matijević, OIB 01836719432</item>
      <item>Radojka Kevrić, OIB 71351051090</item>
      <item>Slavica Tadić, OIB 64777352289</item>
      <item>Marija Vujaklija, OIB 91410623440</item>
      <item>Marica Abramović, OIB 03252871360</item>
      <item>Zdenka Mikulić, OIB 40191222694</item>
      <item>Zvjezdana Karlić, OIB 70585078991</item>
      <item>Neda Zrilić, OIB 90906324186</item>
      <item>Ljiljana Žorić, OIB 78819743256</item>
      <item>Zvjezdana Utković, OIB 48408142576</item>
      <item>Vilma Šatalić, OIB 43102813821</item>
      <item>Senka Vrsaljko, OIB 34578675436</item>
      <item>Svetislav Arbanas, OIB 30450740678</item>
      <item>Jasna Zubčić, OIB 31565756948</item>
      <item>Anamaria Mičić, OIB </item>
      <item>Nada Colić, OIB 54689037314</item>
      <item>Anka Jerak, OIB 92456927461</item>
      <item>Anka Jerak, OIB 92456927461</item>
      <item>Dragica Prtenjača, OIB 19410869143</item>
      <item>Branka Pupovac, OIB 30912109104</item>
      <item>Nataša Šestan, OIB 72880417048</item>
      <item>Jasenka Karaban, OIB 37363253278</item>
      <item>Sandra Perinović, OIB 14173754232</item>
      <item>Mirjana Ražov, OIB 89185813884</item>
      <item>Ljubica Franić, OIB 85007157238</item>
      <item>Vedranka Pavić, OIB 03873152543</item>
      <item>Jovanka Viduka, OIB 81890885561</item>
      <item>Kosa Grubić, OIB 25142035187</item>
      <item>Marica Ražov, OIB 83957558046</item>
      <item>Neda Ninčević, OIB 81132966178</item>
      <item>Sanja Gulan, OIB 47663472211</item>
      <item>Patricija Jelenković, OIB 97015117788</item>
      <item>Božica Katalinić, OIB 70885575660</item>
      <item>Dragica Fatović, OIB 61821714784</item>
      <item>Gordana Terzić, OIB 74356143497</item>
      <item>Vanja Štrbac, OIB 87996940103</item>
      <item>Neda Ninčević, OIB 79724386588</item>
      <item>Slavka Čačić, OIB 78279844047</item>
      <item>Nada Barjašić, OIB 00218144456</item>
      <item>Snježana Burčul, OIB 63694393581</item>
      <item>Jadranka Vranić, OIB 83680713571</item>
      <item>Franka Jelenković, OIB 33840565295</item>
      <item>Grozdana Ivković, OIB 93263590633</item>
      <item>Nevenka Butić, OIB 05635356569</item>
      <item>Pepica Ukalović, OIB 15250291855</item>
      <item>Danijela Munitić, OIB 46630389896</item>
      <item>Blaženka Škara, OIB 19318104062</item>
      <item>Senka Prtenjača, OIB 01062612035</item>
      <item>Dragica Zurak, OIB 16352574863</item>
      <item>Branka Bubnjar, OIB 43500269927</item>
      <item>Gordana Divljak, OIB 82284201833</item>
      <item>Anka Dundović, OIB 58779218375</item>
      <item>Rajka Mitrović, OIB 64493147209</item>
      <item>Jadranka Peroš, OIB 02355694767</item>
      <item>Anka Dražić, OIB 80251465564</item>
      <item>Grozdana Vičinović, OIB 71295396803</item>
      <item>Zoran Ražov, OIB 98218565391</item>
      <item>Nataša Ražov, OIB 90124368124</item>
      <item>Luka Vicković, OIB 02519369477</item>
      <item>Andrijana Parenta, OIB 50212169661</item>
      <item>Milenka Burčul, OIB 23802280408</item>
      <item>Suzana Vuković, OIB 57733056002</item>
      <item>Boris Bračun, OIB 57210258579</item>
      <item>Vojka Peša, OIB 19744851877</item>
      <item>Nada Glogoški, OIB 67000509114</item>
      <item>Danka Vidov, OIB 53095072689</item>
      <item>Veljko Smolić, OIB 11266276447</item>
      <item>Mirela Pavlović, OIB 51163410481</item>
      <item>Marijo Žepina, OIB 99230982099</item>
      <item>Tanja Vanjak, OIB 83621234228</item>
      <item>Marica Barjašić, OIB 59623113544</item>
      <item>Božena Rogić, OIB 80573387035</item>
      <item>Svetlana Knežević, OIB 59991192712</item>
      <item>Vera Grubić, OIB 71051158040</item>
      <item>Snježana Lonić, OIB 85250831951</item>
      <item>Krstina Škara, OIB 68202107940</item>
      <item>Mirjana Stipčević, OIB 71395740283</item>
      <item>Marija Grgurović, OIB 34794129407</item>
      <item>Branka Pilipović, OIB 85878639666</item>
      <item>Anđa Jurić, OIB 61977653678</item>
      <item>Zdenka Dražina, OIB 68598530075</item>
      <item>Vesna Lubor, OIB </item>
      <item>OTP banka Hrvatska dioničko društvo, OIB 52508873833</item>
      <item>Dušan Polovina, OIB 93674503025</item>
    </izvorni_sadrzaj>
    <derivirana_varijabla naziv="DomainObject.Predmet.StrankaListNazivFormatedOIB_1">
      <item>Safija Hrnjica, OIB 16514369668</item>
      <item>NEVENKA BARIĆ, OIB 38080610746</item>
      <item>Ante Alvir, OIB 40381493874</item>
      <item>Ljubica Perica, OIB 67047264679</item>
      <item>Biserka Buljat, OIB 62772570749</item>
      <item>Martina Nimčević, OIB 95093526918</item>
      <item>Ivka Marković, OIB 43671128195</item>
      <item>Stoja Matijević, OIB 01836719432</item>
      <item>Radojka Kevrić, OIB 71351051090</item>
      <item>Slavica Tadić, OIB 64777352289</item>
      <item>Marija Vujaklija, OIB 91410623440</item>
      <item>Marica Abramović, OIB 03252871360</item>
      <item>Zdenka Mikulić, OIB 40191222694</item>
      <item>Zvjezdana Karlić, OIB 70585078991</item>
      <item>Neda Zrilić, OIB 90906324186</item>
      <item>Ljiljana Žorić, OIB 78819743256</item>
      <item>Zvjezdana Utković, OIB 48408142576</item>
      <item>Vilma Šatalić, OIB 43102813821</item>
      <item>Senka Vrsaljko, OIB 34578675436</item>
      <item>Svetislav Arbanas, OIB 30450740678</item>
      <item>Jasna Zubčić, OIB 31565756948</item>
      <item>Anamaria Mičić, OIB </item>
      <item>Nada Colić, OIB 54689037314</item>
      <item>Anka Jerak, OIB 92456927461</item>
      <item>Anka Jerak, OIB 92456927461</item>
      <item>Dragica Prtenjača, OIB 19410869143</item>
      <item>Branka Pupovac, OIB 30912109104</item>
      <item>Nataša Šestan, OIB 72880417048</item>
      <item>Jasenka Karaban, OIB 37363253278</item>
      <item>Sandra Perinović, OIB 14173754232</item>
      <item>Mirjana Ražov, OIB 89185813884</item>
      <item>Ljubica Franić, OIB 85007157238</item>
      <item>Vedranka Pavić, OIB 03873152543</item>
      <item>Jovanka Viduka, OIB 81890885561</item>
      <item>Kosa Grubić, OIB 25142035187</item>
      <item>Marica Ražov, OIB 83957558046</item>
      <item>Neda Ninčević, OIB 81132966178</item>
      <item>Sanja Gulan, OIB 47663472211</item>
      <item>Patricija Jelenković, OIB 97015117788</item>
      <item>Božica Katalinić, OIB 70885575660</item>
      <item>Dragica Fatović, OIB 61821714784</item>
      <item>Gordana Terzić, OIB 74356143497</item>
      <item>Vanja Štrbac, OIB 87996940103</item>
      <item>Neda Ninčević, OIB 79724386588</item>
      <item>Slavka Čačić, OIB 78279844047</item>
      <item>Nada Barjašić, OIB 00218144456</item>
      <item>Snježana Burčul, OIB 63694393581</item>
      <item>Jadranka Vranić, OIB 83680713571</item>
      <item>Franka Jelenković, OIB 33840565295</item>
      <item>Grozdana Ivković, OIB 93263590633</item>
      <item>Nevenka Butić, OIB 05635356569</item>
      <item>Pepica Ukalović, OIB 15250291855</item>
      <item>Danijela Munitić, OIB 46630389896</item>
      <item>Blaženka Škara, OIB 19318104062</item>
      <item>Senka Prtenjača, OIB 01062612035</item>
      <item>Dragica Zurak, OIB 16352574863</item>
      <item>Branka Bubnjar, OIB 43500269927</item>
      <item>Gordana Divljak, OIB 82284201833</item>
      <item>Anka Dundović, OIB 58779218375</item>
      <item>Rajka Mitrović, OIB 64493147209</item>
      <item>Jadranka Peroš, OIB 02355694767</item>
      <item>Anka Dražić, OIB 80251465564</item>
      <item>Grozdana Vičinović, OIB 71295396803</item>
      <item>Zoran Ražov, OIB 98218565391</item>
      <item>Nataša Ražov, OIB 90124368124</item>
      <item>Luka Vicković, OIB 02519369477</item>
      <item>Andrijana Parenta, OIB 50212169661</item>
      <item>Milenka Burčul, OIB 23802280408</item>
      <item>Suzana Vuković, OIB 57733056002</item>
      <item>Boris Bračun, OIB 57210258579</item>
      <item>Vojka Peša, OIB 19744851877</item>
      <item>Nada Glogoški, OIB 67000509114</item>
      <item>Danka Vidov, OIB 53095072689</item>
      <item>Veljko Smolić, OIB 11266276447</item>
      <item>Mirela Pavlović, OIB 51163410481</item>
      <item>Marijo Žepina, OIB 99230982099</item>
      <item>Tanja Vanjak, OIB 83621234228</item>
      <item>Marica Barjašić, OIB 59623113544</item>
      <item>Božena Rogić, OIB 80573387035</item>
      <item>Svetlana Knežević, OIB 59991192712</item>
      <item>Vera Grubić, OIB 71051158040</item>
      <item>Snježana Lonić, OIB 85250831951</item>
      <item>Krstina Škara, OIB 68202107940</item>
      <item>Mirjana Stipčević, OIB 71395740283</item>
      <item>Marija Grgurović, OIB 34794129407</item>
      <item>Branka Pilipović, OIB 85878639666</item>
      <item>Anđa Jurić, OIB 61977653678</item>
      <item>Zdenka Dražina, OIB 68598530075</item>
      <item>Vesna Lubor, OIB </item>
      <item>OTP banka Hrvatska dioničko društvo, OIB 52508873833</item>
      <item>Dušan Polovina, OIB 93674503025</item>
    </derivirana_varijabla>
  </DomainObject.Predmet.StrankaListNazivFormatedOIB>
  <DomainObject.Predmet.ProtuStrankaListFormated>
    <izvorni_sadrzaj>
      <item>ADRIA dioničko društvo za ulov, preradu i promet ribom, te usluge putničke agencije zastupanog po punomoćniku Frane Grbić</item>
    </izvorni_sadrzaj>
    <derivirana_varijabla naziv="DomainObject.Predmet.ProtuStrankaListFormated_1">
      <item>ADRIA dioničko društvo za ulov, preradu i promet ribom, te usluge putničke agencije zastupanog po punomoćniku Frane Grbić</item>
    </derivirana_varijabla>
  </DomainObject.Predmet.ProtuStrankaListFormated>
  <DomainObject.Predmet.ProtuStrankaListFormatedOIB>
    <izvorni_sadrzaj>
      <item>ADRIA dioničko društvo za ulov, preradu i promet ribom, te usluge putničke agencije, OIB 87665769689 zastupanog po punomoćniku Frane Grbić</item>
    </izvorni_sadrzaj>
    <derivirana_varijabla naziv="DomainObject.Predmet.ProtuStrankaListFormatedOIB_1">
      <item>ADRIA dioničko društvo za ulov, preradu i promet ribom, te usluge putničke agencije, OIB 87665769689 zastupanog po punomoćniku Frane Grbić</item>
    </derivirana_varijabla>
  </DomainObject.Predmet.ProtuStrankaListFormatedOIB>
  <DomainObject.Predmet.ProtuStrankaListFormatedWithAdress>
    <izvorni_sadrzaj>
      <item>ADRIA dioničko društvo za ulov, preradu i promet ribom, te usluge putničke agencije, Gaženička Cesta 32, 23000 Zadar zastupanog po punomoćniku Frane Grbić</item>
    </izvorni_sadrzaj>
    <derivirana_varijabla naziv="DomainObject.Predmet.ProtuStrankaListFormatedWithAdress_1">
      <item>ADRIA dioničko društvo za ulov, preradu i promet ribom, te usluge putničke agencije, Gaženička Cesta 32, 23000 Zadar zastupanog po punomoćniku Frane Grbić</item>
    </derivirana_varijabla>
  </DomainObject.Predmet.ProtuStrankaListFormatedWithAdress>
  <DomainObject.Predmet.ProtuStrankaListFormatedWithAdressOIB>
    <izvorni_sadrzaj>
      <item>ADRIA dioničko društvo za ulov, preradu i promet ribom, te usluge putničke agencije, OIB 87665769689, Gaženička Cesta 32, 23000 Zadar zastupanog po punomoćniku Frane Grbić</item>
    </izvorni_sadrzaj>
    <derivirana_varijabla naziv="DomainObject.Predmet.ProtuStrankaListFormatedWithAdressOIB_1">
      <item>ADRIA dioničko društvo za ulov, preradu i promet ribom, te usluge putničke agencije, OIB 87665769689, Gaženička Cesta 32, 23000 Zadar zastupanog po punomoćniku Frane Grbić</item>
    </derivirana_varijabla>
  </DomainObject.Predmet.ProtuStrankaListFormatedWithAdressOIB>
  <DomainObject.Predmet.ProtuStrankaListNazivFormated>
    <izvorni_sadrzaj>
      <item>ADRIA dioničko društvo za ulov, preradu i promet ribom, te usluge putničke agencije</item>
    </izvorni_sadrzaj>
    <derivirana_varijabla naziv="DomainObject.Predmet.ProtuStrankaListNazivFormated_1">
      <item>ADRIA dioničko društvo za ulov, preradu i promet ribom, te usluge putničke agencije</item>
    </derivirana_varijabla>
  </DomainObject.Predmet.ProtuStrankaListNazivFormated>
  <DomainObject.Predmet.ProtuStrankaListNazivFormatedOIB>
    <izvorni_sadrzaj>
      <item>ADRIA dioničko društvo za ulov, preradu i promet ribom, te usluge putničke agencije, OIB 87665769689</item>
    </izvorni_sadrzaj>
    <derivirana_varijabla naziv="DomainObject.Predmet.ProtuStrankaListNazivFormatedOIB_1">
      <item>ADRIA dioničko društvo za ulov, preradu i promet ribom, te usluge putničke agencije, OIB 87665769689</item>
    </derivirana_varijabla>
  </DomainObject.Predmet.ProtuStrankaListNazivFormatedOIB>
  <DomainObject.Predmet.OstaliListFormated>
    <izvorni_sadrzaj>
      <item>IVICA BLAŽEVIĆ punomoćnik sudionika u postupku Safija Hrnjica; NEVENKA BARIĆ</item>
      <item>Frane Grbić punomoćnik sudionika u postupku ADRIA dioničko društvo za ulov, preradu i promet ribom, te usluge putničke agencije</item>
      <item>Dragan Bijelić</item>
      <item>Odvjetničko društvo ŠIŠKO i partneri, j.t.d. punomoćnik sudionika u postupku OTP banka Hrvatska dioničko društvo</item>
      <item>Marija Brčić - punomoćnik bivših zaposlenika-vjerovnika</item>
    </izvorni_sadrzaj>
    <derivirana_varijabla naziv="DomainObject.Predmet.OstaliListFormated_1">
      <item>IVICA BLAŽEVIĆ punomoćnik sudionika u postupku Safija Hrnjica; NEVENKA BARIĆ</item>
      <item>Frane Grbić punomoćnik sudionika u postupku ADRIA dioničko društvo za ulov, preradu i promet ribom, te usluge putničke agencije</item>
      <item>Dragan Bijelić</item>
      <item>Odvjetničko društvo ŠIŠKO i partneri, j.t.d. punomoćnik sudionika u postupku OTP banka Hrvatska dioničko društvo</item>
      <item>Marija Brčić - punomoćnik bivših zaposlenika-vjerovnika</item>
    </derivirana_varijabla>
  </DomainObject.Predmet.OstaliListFormated>
  <DomainObject.Predmet.OstaliListFormatedOIB>
    <izvorni_sadrzaj>
      <item>IVICA BLAŽEVIĆ punomoćnik sudionika u postupku Safija Hrnjica; NEVENKA BARIĆ</item>
      <item>Frane Grbić, OIB 18394307203 punomoćnik sudionika u postupku ADRIA dioničko društvo za ulov, preradu i promet ribom, te usluge putničke agencije</item>
      <item>Dragan Bijelić, OIB 53755649931</item>
      <item>Odvjetničko društvo ŠIŠKO i partneri, j.t.d., OIB 20314590488 punomoćnik sudionika u postupku OTP banka Hrvatska dioničko društvo</item>
      <item>Marija Brčić - punomoćnik bivših zaposlenika-vjerovnika, OIB 26910099551</item>
    </izvorni_sadrzaj>
    <derivirana_varijabla naziv="DomainObject.Predmet.OstaliListFormatedOIB_1">
      <item>IVICA BLAŽEVIĆ punomoćnik sudionika u postupku Safija Hrnjica; NEVENKA BARIĆ</item>
      <item>Frane Grbić, OIB 18394307203 punomoćnik sudionika u postupku ADRIA dioničko društvo za ulov, preradu i promet ribom, te usluge putničke agencije</item>
      <item>Dragan Bijelić, OIB 53755649931</item>
      <item>Odvjetničko društvo ŠIŠKO i partneri, j.t.d., OIB 20314590488 punomoćnik sudionika u postupku OTP banka Hrvatska dioničko društvo</item>
      <item>Marija Brčić - punomoćnik bivših zaposlenika-vjerovnika, OIB 26910099551</item>
    </derivirana_varijabla>
  </DomainObject.Predmet.OstaliListFormatedOIB>
  <DomainObject.Predmet.OstaliListFormatedWithAdress>
    <izvorni_sadrzaj>
      <item>IVICA BLAŽEVIĆ, Ljudevita Posavskog 5, 10000 Zagreb punomoćnik sudionika u postupku Safija Hrnjica; NEVENKA BARIĆ</item>
      <item>Frane Grbić, Domovinskog rata 3, 23000 Zadar punomoćnik sudionika u postupku ADRIA dioničko društvo za ulov, preradu i promet ribom, te usluge putničke agencije</item>
      <item>Dragan Bijelić, Put Kroz Meterize 25, 22000 Šibenik</item>
      <item>Odvjetničko društvo ŠIŠKO i partneri, j.t.d., Lovretska 1, 21000 Split punomoćnik sudionika u postupku OTP banka Hrvatska dioničko društvo</item>
      <item>Marija Brčić - punomoćnik bivših zaposlenika-vjerovnika, Put Plokita 3, 21000 Split</item>
    </izvorni_sadrzaj>
    <derivirana_varijabla naziv="DomainObject.Predmet.OstaliListFormatedWithAdress_1">
      <item>IVICA BLAŽEVIĆ, Ljudevita Posavskog 5, 10000 Zagreb punomoćnik sudionika u postupku Safija Hrnjica; NEVENKA BARIĆ</item>
      <item>Frane Grbić, Domovinskog rata 3, 23000 Zadar punomoćnik sudionika u postupku ADRIA dioničko društvo za ulov, preradu i promet ribom, te usluge putničke agencije</item>
      <item>Dragan Bijelić, Put Kroz Meterize 25, 22000 Šibenik</item>
      <item>Odvjetničko društvo ŠIŠKO i partneri, j.t.d., Lovretska 1, 21000 Split punomoćnik sudionika u postupku OTP banka Hrvatska dioničko društvo</item>
      <item>Marija Brčić - punomoćnik bivših zaposlenika-vjerovnika, Put Plokita 3, 21000 Split</item>
    </derivirana_varijabla>
  </DomainObject.Predmet.OstaliListFormatedWithAdress>
  <DomainObject.Predmet.OstaliListFormatedWithAdressOIB>
    <izvorni_sadrzaj>
      <item>IVICA BLAŽEVIĆ, Ljudevita Posavskog 5, 10000 Zagreb punomoćnik sudionika u postupku Safija Hrnjica; NEVENKA BARIĆ</item>
      <item>Frane Grbić, OIB 18394307203, Domovinskog rata 3, 23000 Zadar punomoćnik sudionika u postupku ADRIA dioničko društvo za ulov, preradu i promet ribom, te usluge putničke agencije</item>
      <item>Dragan Bijelić, OIB 53755649931, Put Kroz Meterize 25, 22000 Šibenik</item>
      <item>Odvjetničko društvo ŠIŠKO i partneri, j.t.d., OIB 20314590488, Lovretska 1, 21000 Split punomoćnik sudionika u postupku OTP banka Hrvatska dioničko društvo</item>
      <item>Marija Brčić - punomoćnik bivših zaposlenika-vjerovnika, OIB 26910099551, Put Plokita 3, 21000 Split</item>
    </izvorni_sadrzaj>
    <derivirana_varijabla naziv="DomainObject.Predmet.OstaliListFormatedWithAdressOIB_1">
      <item>IVICA BLAŽEVIĆ, Ljudevita Posavskog 5, 10000 Zagreb punomoćnik sudionika u postupku Safija Hrnjica; NEVENKA BARIĆ</item>
      <item>Frane Grbić, OIB 18394307203, Domovinskog rata 3, 23000 Zadar punomoćnik sudionika u postupku ADRIA dioničko društvo za ulov, preradu i promet ribom, te usluge putničke agencije</item>
      <item>Dragan Bijelić, OIB 53755649931, Put Kroz Meterize 25, 22000 Šibenik</item>
      <item>Odvjetničko društvo ŠIŠKO i partneri, j.t.d., OIB 20314590488, Lovretska 1, 21000 Split punomoćnik sudionika u postupku OTP banka Hrvatska dioničko društvo</item>
      <item>Marija Brčić - punomoćnik bivših zaposlenika-vjerovnika, OIB 26910099551, Put Plokita 3, 21000 Split</item>
    </derivirana_varijabla>
  </DomainObject.Predmet.OstaliListFormatedWithAdressOIB>
  <DomainObject.Predmet.OstaliListNazivFormated>
    <izvorni_sadrzaj>
      <item>IVICA BLAŽEVIĆ</item>
      <item>Frane Grbić</item>
      <item>Dragan Bijelić</item>
      <item>Odvjetničko društvo ŠIŠKO i partneri, j.t.d.</item>
      <item>Marija Brčić - punomoćnik bivših zaposlenika-vjerovnika</item>
    </izvorni_sadrzaj>
    <derivirana_varijabla naziv="DomainObject.Predmet.OstaliListNazivFormated_1">
      <item>IVICA BLAŽEVIĆ</item>
      <item>Frane Grbić</item>
      <item>Dragan Bijelić</item>
      <item>Odvjetničko društvo ŠIŠKO i partneri, j.t.d.</item>
      <item>Marija Brčić - punomoćnik bivših zaposlenika-vjerovnika</item>
    </derivirana_varijabla>
  </DomainObject.Predmet.OstaliListNazivFormated>
  <DomainObject.Predmet.OstaliListNazivFormatedOIB>
    <izvorni_sadrzaj>
      <item>IVICA BLAŽEVIĆ</item>
      <item>Frane Grbić, OIB 18394307203</item>
      <item>Dragan Bijelić, OIB 53755649931</item>
      <item>Odvjetničko društvo ŠIŠKO i partneri, j.t.d., OIB 20314590488</item>
      <item>Marija Brčić - punomoćnik bivših zaposlenika-vjerovnika, OIB 26910099551</item>
    </izvorni_sadrzaj>
    <derivirana_varijabla naziv="DomainObject.Predmet.OstaliListNazivFormatedOIB_1">
      <item>IVICA BLAŽEVIĆ</item>
      <item>Frane Grbić, OIB 18394307203</item>
      <item>Dragan Bijelić, OIB 53755649931</item>
      <item>Odvjetničko društvo ŠIŠKO i partneri, j.t.d., OIB 20314590488</item>
      <item>Marija Brčić - punomoćnik bivših zaposlenika-vjerovnika, OIB 26910099551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veljače 2017.</izvorni_sadrzaj>
    <derivirana_varijabla naziv="DomainObject.Datum_1">6. veljače 2017.</derivirana_varijabla>
  </DomainObject.Datum>
  <DomainObject.PoslovniBrojDokumenta>
    <izvorni_sadrzaj>St-9/2015-190</izvorni_sadrzaj>
    <derivirana_varijabla naziv="DomainObject.PoslovniBrojDokumenta_1">St-9/2015-190</derivirana_varijabla>
  </DomainObject.PoslovniBrojDokumenta>
  <DomainObject.Predmet.StrankaIDrugi>
    <izvorni_sadrzaj>Safija Hrnjica i dr.</izvorni_sadrzaj>
    <derivirana_varijabla naziv="DomainObject.Predmet.StrankaIDrugi_1">Safija Hrnjica i dr.</derivirana_varijabla>
  </DomainObject.Predmet.StrankaIDrugi>
  <DomainObject.Predmet.ProtustrankaIDrugi>
    <izvorni_sadrzaj>ADRIA dioničko društvo za ulov, preradu i promet ribom, te usluge putničke agencije</izvorni_sadrzaj>
    <derivirana_varijabla naziv="DomainObject.Predmet.ProtustrankaIDrugi_1">ADRIA dioničko društvo za ulov, preradu i promet ribom, te usluge putničke agencije</derivirana_varijabla>
  </DomainObject.Predmet.ProtustrankaIDrugi>
  <DomainObject.Predmet.StrankaIDrugiAdressOIB>
    <izvorni_sadrzaj>Safija Hrnjica, OIB 16514369668, Poličnik 7, 23241 Poličnik i dr.</izvorni_sadrzaj>
    <derivirana_varijabla naziv="DomainObject.Predmet.StrankaIDrugiAdressOIB_1">Safija Hrnjica, OIB 16514369668, Poličnik 7, 23241 Poličnik i dr.</derivirana_varijabla>
  </DomainObject.Predmet.StrankaIDrugiAdressOIB>
  <DomainObject.Predmet.ProtustrankaIDrugiAdressOIB>
    <izvorni_sadrzaj>ADRIA dioničko društvo za ulov, preradu i promet ribom, te usluge putničke agencije, OIB 87665769689, Gaženička Cesta 32, 23000 Zadar</izvorni_sadrzaj>
    <derivirana_varijabla naziv="DomainObject.Predmet.ProtustrankaIDrugiAdressOIB_1">ADRIA dioničko društvo za ulov, preradu i promet ribom, te usluge putničke agencije, OIB 87665769689, Gaženička Cesta 32, 23000 Zadar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Safija Hrnjica</item>
      <item>NEVENKA BARIĆ</item>
      <item>ADRIA dioničko društvo za ulov, preradu i promet ribom, te usluge putničke agencije</item>
      <item>IVICA BLAŽEVIĆ</item>
      <item>Ante Alvir</item>
      <item>Ljubica Perica</item>
      <item>Biserka Buljat</item>
      <item>Martina Nimčević</item>
      <item>Ivka Marković</item>
      <item>Stoja Matijević</item>
      <item>Radojka Kevrić</item>
      <item>Slavica Tadić</item>
      <item>Marija Vujaklija</item>
      <item>Marica Abramović</item>
      <item>Zdenka Mikulić</item>
      <item>Zvjezdana Karlić</item>
      <item>Neda Zrilić</item>
      <item>Ljiljana Žorić</item>
      <item>Zvjezdana Utković</item>
      <item>Vilma Šatalić</item>
      <item>Senka Vrsaljko</item>
      <item>Svetislav Arbanas</item>
      <item>Jasna Zubčić</item>
      <item>Anamaria Mičić</item>
      <item>Nada Colić</item>
      <item>Anka Jerak</item>
      <item>Anka Jerak</item>
      <item>Dragica Prtenjača</item>
      <item>Branka Pupovac</item>
      <item>Nataša Šestan</item>
      <item>Jasenka Karaban</item>
      <item>Sandra Perinović</item>
      <item>Mirjana Ražov</item>
      <item>Ljubica Franić</item>
      <item>Vedranka Pavić</item>
      <item>Jovanka Viduka</item>
      <item>Kosa Grubić</item>
      <item>Marica Ražov</item>
      <item>Neda Ninčević</item>
      <item>Sanja Gulan</item>
      <item>Patricija Jelenković</item>
      <item>Božica Katalinić</item>
      <item>Dragica Fatović</item>
      <item>Gordana Terzić</item>
      <item>Vanja Štrbac</item>
      <item>Neda Ninčević</item>
      <item>Slavka Čačić</item>
      <item>Nada Barjašić</item>
      <item>Snježana Burčul</item>
      <item>Jadranka Vranić</item>
      <item>Franka Jelenković</item>
      <item>Grozdana Ivković</item>
      <item>Nevenka Butić</item>
      <item>Pepica Ukalović</item>
      <item>Danijela Munitić</item>
      <item>Blaženka Škara</item>
      <item>Senka Prtenjača</item>
      <item>Dragica Zurak</item>
      <item>Branka Bubnjar</item>
      <item>Gordana Divljak</item>
      <item>Anka Dundović</item>
      <item>Rajka Mitrović</item>
      <item>Jadranka Peroš</item>
      <item>Anka Dražić</item>
      <item>Grozdana Vičinović</item>
      <item>Zoran Ražov</item>
      <item>Nataša Ražov</item>
      <item>Luka Vicković</item>
      <item>Andrijana Parenta</item>
      <item>Milenka Burčul</item>
      <item>Suzana Vuković</item>
      <item>Boris Bračun</item>
      <item>Vojka Peša</item>
      <item>Nada Glogoški</item>
      <item>Danka Vidov</item>
      <item>Veljko Smolić</item>
      <item>Mirela Pavlović</item>
      <item>Marijo Žepina</item>
      <item>Tanja Vanjak</item>
      <item>Marica Barjašić</item>
      <item>Božena Rogić</item>
      <item>Svetlana Knežević</item>
      <item>Vera Grubić</item>
      <item>Snježana Lonić</item>
      <item>Krstina Škara</item>
      <item>Mirjana Stipčević</item>
      <item>Marija Grgurović</item>
      <item>Branka Pilipović</item>
      <item>Anđa Jurić</item>
      <item>Zdenka Dražina</item>
      <item>Vesna Lubor</item>
      <item>Frane Grbić</item>
      <item>Dragan Bijelić</item>
      <item>Odvjetničko društvo ŠIŠKO i partneri, j.t.d.</item>
      <item>OTP banka Hrvatska dioničko društvo</item>
      <item>Marija Brčić - punomoćnik bivših zaposlenika-vjerovnika</item>
      <item>Dušan Polovina</item>
    </izvorni_sadrzaj>
    <derivirana_varijabla naziv="DomainObject.Predmet.SudioniciListNaziv_1">
      <item>Safija Hrnjica</item>
      <item>NEVENKA BARIĆ</item>
      <item>ADRIA dioničko društvo za ulov, preradu i promet ribom, te usluge putničke agencije</item>
      <item>IVICA BLAŽEVIĆ</item>
      <item>Ante Alvir</item>
      <item>Ljubica Perica</item>
      <item>Biserka Buljat</item>
      <item>Martina Nimčević</item>
      <item>Ivka Marković</item>
      <item>Stoja Matijević</item>
      <item>Radojka Kevrić</item>
      <item>Slavica Tadić</item>
      <item>Marija Vujaklija</item>
      <item>Marica Abramović</item>
      <item>Zdenka Mikulić</item>
      <item>Zvjezdana Karlić</item>
      <item>Neda Zrilić</item>
      <item>Ljiljana Žorić</item>
      <item>Zvjezdana Utković</item>
      <item>Vilma Šatalić</item>
      <item>Senka Vrsaljko</item>
      <item>Svetislav Arbanas</item>
      <item>Jasna Zubčić</item>
      <item>Anamaria Mičić</item>
      <item>Nada Colić</item>
      <item>Anka Jerak</item>
      <item>Anka Jerak</item>
      <item>Dragica Prtenjača</item>
      <item>Branka Pupovac</item>
      <item>Nataša Šestan</item>
      <item>Jasenka Karaban</item>
      <item>Sandra Perinović</item>
      <item>Mirjana Ražov</item>
      <item>Ljubica Franić</item>
      <item>Vedranka Pavić</item>
      <item>Jovanka Viduka</item>
      <item>Kosa Grubić</item>
      <item>Marica Ražov</item>
      <item>Neda Ninčević</item>
      <item>Sanja Gulan</item>
      <item>Patricija Jelenković</item>
      <item>Božica Katalinić</item>
      <item>Dragica Fatović</item>
      <item>Gordana Terzić</item>
      <item>Vanja Štrbac</item>
      <item>Neda Ninčević</item>
      <item>Slavka Čačić</item>
      <item>Nada Barjašić</item>
      <item>Snježana Burčul</item>
      <item>Jadranka Vranić</item>
      <item>Franka Jelenković</item>
      <item>Grozdana Ivković</item>
      <item>Nevenka Butić</item>
      <item>Pepica Ukalović</item>
      <item>Danijela Munitić</item>
      <item>Blaženka Škara</item>
      <item>Senka Prtenjača</item>
      <item>Dragica Zurak</item>
      <item>Branka Bubnjar</item>
      <item>Gordana Divljak</item>
      <item>Anka Dundović</item>
      <item>Rajka Mitrović</item>
      <item>Jadranka Peroš</item>
      <item>Anka Dražić</item>
      <item>Grozdana Vičinović</item>
      <item>Zoran Ražov</item>
      <item>Nataša Ražov</item>
      <item>Luka Vicković</item>
      <item>Andrijana Parenta</item>
      <item>Milenka Burčul</item>
      <item>Suzana Vuković</item>
      <item>Boris Bračun</item>
      <item>Vojka Peša</item>
      <item>Nada Glogoški</item>
      <item>Danka Vidov</item>
      <item>Veljko Smolić</item>
      <item>Mirela Pavlović</item>
      <item>Marijo Žepina</item>
      <item>Tanja Vanjak</item>
      <item>Marica Barjašić</item>
      <item>Božena Rogić</item>
      <item>Svetlana Knežević</item>
      <item>Vera Grubić</item>
      <item>Snježana Lonić</item>
      <item>Krstina Škara</item>
      <item>Mirjana Stipčević</item>
      <item>Marija Grgurović</item>
      <item>Branka Pilipović</item>
      <item>Anđa Jurić</item>
      <item>Zdenka Dražina</item>
      <item>Vesna Lubor</item>
      <item>Frane Grbić</item>
      <item>Dragan Bijelić</item>
      <item>Odvjetničko društvo ŠIŠKO i partneri, j.t.d.</item>
      <item>OTP banka Hrvatska dioničko društvo</item>
      <item>Marija Brčić - punomoćnik bivših zaposlenika-vjerovnika</item>
      <item>Dušan Polovina</item>
    </derivirana_varijabla>
  </DomainObject.Predmet.SudioniciListNaziv>
  <DomainObject.Predmet.SudioniciListAdressOIB>
    <izvorni_sadrzaj>
      <item>Safija Hrnjica, OIB 16514369668, Poličnik 7,23241 Poličnik</item>
      <item>NEVENKA BARIĆ, OIB 38080610746</item>
      <item>ADRIA dioničko društvo za ulov, preradu i promet ribom, te usluge putničke agencije, OIB 87665769689, Gaženička Cesta 32,23000 Zadar</item>
      <item>IVICA BLAŽEVIĆ, Ljudevita Posavskog 5,10000 Zagreb</item>
      <item>Ante Alvir, OIB 40381493874, Sv. Vinka Paulskog 12,23000 Zadar</item>
      <item>Ljubica Perica, OIB 67047264679, Ćirilometodska 4,23000 Zadar</item>
      <item>Biserka Buljat, OIB 62772570749</item>
      <item>Martina Nimčević, OIB 95093526918</item>
      <item>Ivka Marković, OIB 43671128195</item>
      <item>Stoja Matijević, OIB 01836719432, Ulica Hrvatskih Branitelja 60,23000 Murvica</item>
      <item>Radojka Kevrić, OIB 71351051090, Ulica Ante Starčevića 12,23241 Visočane</item>
      <item>Slavica Tadić, OIB 64777352289, Ante Starčevića 16,23000 Zadar</item>
      <item>Marija Vujaklija, OIB 91410623440, Put Rogovina 6,23235 Vrsi</item>
      <item>Marica Abramović, OIB 03252871360, Gornje Biljane 311,23420 Gornje Biljane</item>
      <item>Zdenka Mikulić, OIB 40191222694, Ulica Milke Trnine 12,23000 Zadar</item>
      <item>Zvjezdana Karlić, OIB 70585078991, Pazinska 11,23000 Zadar</item>
      <item>Neda Zrilić, OIB 90906324186, Bruška 68,23420 Bruška</item>
      <item>Ljiljana Žorić, OIB 78819743256, Slunjska 44,23000 Zadar</item>
      <item>Zvjezdana Utković, OIB 48408142576, Put Poljica 17,23235 Vrsi</item>
      <item>Vilma Šatalić, OIB 43102813821, Jamine 41,23205 Bibinje</item>
      <item>Senka Vrsaljko, OIB 34578675436, Nadin 38,23223 Nadin</item>
      <item>Svetislav Arbanas, OIB 30450740678, Ploče 16,23000 Zadar</item>
      <item>Jasna Zubčić, OIB 31565756948, Islam 4,23242 Islam Latinski</item>
      <item>Anamaria Mičić, OIB </item>
      <item>Nada Colić, OIB 54689037314, Tičevo 4,23210 Gornje Raštane</item>
      <item>Anka Jerak, OIB 92456927461, Debeljak 86a,23206 Debeljak</item>
      <item>Anka Jerak, OIB 92456927461, Debeljak 86a,23206 Debeljak</item>
      <item>Dragica Prtenjača, OIB 19410869143, Polača 267,23210 Polača</item>
      <item>Branka Pupovac, OIB 30912109104, Eugena Kvaternika 15,23000 Zadar</item>
      <item>Nataša Šestan, OIB 72880417048, Zemunik Donji 69a,23222 Zemunik Donji</item>
      <item>Jasenka Karaban, OIB 37363253278, Ulica Bl. Alojzija Stepinca 6,23205 Bibinje</item>
      <item>Sandra Perinović, OIB 14173754232, Dubrovačka 32,23000 Zadar</item>
      <item>Mirjana Ražov, OIB 89185813884, Gojka Šuška 10,23223 Škabrnje</item>
      <item>Ljubica Franić, OIB 85007157238, Franićev Prilaz 10,23206 Sukošan</item>
      <item>Vedranka Pavić, OIB 03873152543, Dr. Franje Tuđmana 181,23206 Sukošan</item>
      <item>Jovanka Viduka, OIB 81890885561, Gornji Zemunik Ulica V 90,23222 Zemunik Gornji</item>
      <item>Kosa Grubić, OIB 25142035187, Marije Jurić Zagorke 10,23000 Zadar</item>
      <item>Marica Ražov, OIB 83957558046, Hrvatskog Državnog Sabora 39,23223 Škabrnje</item>
      <item>Neda Ninčević, OIB 81132966178, Obala Kneza Branimira 14,23000 Zadar</item>
      <item>Sanja Gulan, OIB 47663472211, Zore Dalmatinske 2,23000 Zadar</item>
      <item>Patricija Jelenković, OIB 97015117788, Jure Kaštelana 2,23000 Zadar</item>
      <item>Božica Katalinić, OIB 70885575660, Koići 2,23244 Starigrad</item>
      <item>Dragica Fatović, OIB 61821714784, Miroslava Krleže 9c,23000 Zadar</item>
      <item>Gordana Terzić, OIB 74356143497, Ante Starčevića 23g,23000 Zadar</item>
      <item>Vanja Štrbac, OIB 87996940103, Ulica Viii 4,23000 Petrčane</item>
      <item>Neda Ninčević, OIB 79724386588, Gorica 157,23222 Gorica</item>
      <item>Slavka Čačić, OIB 78279844047, Knezova Šubića Bribirskih 1,23000 Zadar</item>
      <item>Nada Barjašić, OIB 00218144456, Ulica Dr. Franje Tuđmana 156,23241 Poličnik</item>
      <item>Snježana Burčul, OIB 63694393581, Galovac 37,23222 Galovac</item>
      <item>Jadranka Vranić, OIB 83680713571, Tuđmanova Ulica 11,23241 Visočane</item>
      <item>Franka Jelenković, OIB 33840565295, Vlatka Mačeka 10,23000 Zadar</item>
      <item>Grozdana Ivković, OIB 93263590633, Hrvatskog Državnog Sabora 202,23223 Škabrnje</item>
      <item>Nevenka Butić, OIB 05635356569, Briševo 139,23000 Briševo</item>
      <item>Pepica Ukalović, OIB 15250291855, Ulica Dr. Franje Tuđmana 19,23241 Suhovare</item>
      <item>Danijela Munitić, OIB 46630389896, Antuna Branka Šimića 4,21000 Split</item>
      <item>Blaženka Škara, OIB 19318104062, Hrvatskog Državnog Sabora 169,23223 Škabrnje</item>
      <item>Senka Prtenjača, OIB 01062612035, Polača 321,23210 Polača</item>
      <item>Dragica Zurak, OIB 16352574863, Ul. Kneza Domagoja 10,23312 Pridraga</item>
      <item>Branka Bubnjar, OIB 43500269927, Ulica Prkoških Domoljuba 46,23223 Prkos</item>
      <item>Gordana Divljak, OIB 82284201833, Nadin 122,23223 Nadin</item>
      <item>Anka Dundović, OIB 58779218375, Put Murvice 5,23000 Zadar</item>
      <item>Rajka Mitrović, OIB 64493147209, Gornje Raštane 19,23210 Gornje Raštane</item>
      <item>Jadranka Peroš, OIB 02355694767, Put Draga Ii 9,23232 Zaton</item>
      <item>Anka Dražić, OIB 80251465564, Debeljak 223,23206 Debeljak</item>
      <item>Grozdana Vičinović, OIB 71295396803, Podvornica 40,23206 Sukošan</item>
      <item>Zoran Ražov, OIB 98218565391, Put Ražova 64,23223 Škabrnje</item>
      <item>Nataša Ražov, OIB 90124368124, Put Ražova 64,23223 Škabrnje</item>
      <item>Luka Vicković, OIB 02519369477, Sv. Marije 7,23223 Škabrnje</item>
      <item>Andrijana Parenta, OIB 50212169661, Islam 34,23242 Islam Latinski</item>
      <item>Milenka Burčul, OIB 23802280408, Galovac 18,23222 Galovac</item>
      <item>Suzana Vuković, OIB 57733056002, Put Karduma 1a,23223 Škabrnje</item>
      <item>Boris Bračun, OIB 57210258579, Put Karduma 1a,23223 Škabrnje</item>
      <item>Vojka Peša, OIB 19744851877, Pastirski Put 6,23232 Zaton</item>
      <item>Nada Glogoški, OIB 67000509114, Krneza 49,23248 Krneza</item>
      <item>Danka Vidov, OIB 53095072689, Skradinska 83,23000 Zadar</item>
      <item>Veljko Smolić, OIB 11266276447, Hrvatskih Branitelja 30,23206 Sukošan</item>
      <item>Mirela Pavlović, OIB 51163410481, Pastirski Put 5,23232 Zaton</item>
      <item>Marijo Žepina, OIB 99230982099, Bana Josipa Jelačića 14,23234 Vir</item>
      <item>Tanja Vanjak, OIB 83621234228, Ravna 4,23206 Sukošan</item>
      <item>Marica Barjašić, OIB 59623113544, Ulica Zlatka Perića 21,23241 Poličnik</item>
      <item>Božena Rogić, OIB 80573387035, Sv. Marije 8,23223 Škabrnje</item>
      <item>Svetlana Knežević, OIB 59991192712, Vatroslava Lisinskog 14b,23000 Zadar</item>
      <item>Vera Grubić, OIB 71051158040, Ante Starčevića 25a,23000 Zadar</item>
      <item>Snježana Lonić, OIB 85250831951, Kukljica Ulica Vi 5,23273 Kukljica</item>
      <item>Krstina Škara, OIB 68202107940, Gojka Šuška 73,23223 Škabrnje</item>
      <item>Mirjana Stipčević, OIB 71395740283, Grgura Barskog Zadranina 43,23000 Zadar</item>
      <item>Marija Grgurović, OIB 34794129407, Crno 133,23000 Crno</item>
      <item>Branka Pilipović, OIB 85878639666, Medviđa 67,23420 Medviđa</item>
      <item>Anđa Jurić, OIB 61977653678, Palih Rodoljuba 20,23000 Zadar</item>
      <item>Zdenka Dražina, OIB 68598530075, Nikole Jurišića 59,23000 Zadar</item>
      <item>Vesna Lubor, OIB </item>
      <item>Frane Grbić, OIB 18394307203, Domovinskog rata 3,23000 Zadar</item>
      <item>Dragan Bijelić, OIB 53755649931, Put Kroz Meterize 25,22000 Šibenik</item>
      <item>Odvjetničko društvo ŠIŠKO i partneri, j.t.d., OIB 20314590488, Lovretska 1,21000 Split</item>
      <item>OTP banka Hrvatska dioničko društvo, OIB 52508873833, Ulica Domovinskog rata 3,23000 Zadar</item>
      <item>Marija Brčić - punomoćnik bivših zaposlenika-vjerovnika, OIB 26910099551, Put Plokita 3,21000 Split</item>
      <item>Dušan Polovina, OIB 93674503025, Put Nina 78c,23000 Zadar</item>
    </izvorni_sadrzaj>
    <derivirana_varijabla naziv="DomainObject.Predmet.SudioniciListAdressOIB_1">
      <item>Safija Hrnjica, OIB 16514369668, Poličnik 7,23241 Poličnik</item>
      <item>NEVENKA BARIĆ, OIB 38080610746</item>
      <item>ADRIA dioničko društvo za ulov, preradu i promet ribom, te usluge putničke agencije, OIB 87665769689, Gaženička Cesta 32,23000 Zadar</item>
      <item>IVICA BLAŽEVIĆ, Ljudevita Posavskog 5,10000 Zagreb</item>
      <item>Ante Alvir, OIB 40381493874, Sv. Vinka Paulskog 12,23000 Zadar</item>
      <item>Ljubica Perica, OIB 67047264679, Ćirilometodska 4,23000 Zadar</item>
      <item>Biserka Buljat, OIB 62772570749</item>
      <item>Martina Nimčević, OIB 95093526918</item>
      <item>Ivka Marković, OIB 43671128195</item>
      <item>Stoja Matijević, OIB 01836719432, Ulica Hrvatskih Branitelja 60,23000 Murvica</item>
      <item>Radojka Kevrić, OIB 71351051090, Ulica Ante Starčevića 12,23241 Visočane</item>
      <item>Slavica Tadić, OIB 64777352289, Ante Starčevića 16,23000 Zadar</item>
      <item>Marija Vujaklija, OIB 91410623440, Put Rogovina 6,23235 Vrsi</item>
      <item>Marica Abramović, OIB 03252871360, Gornje Biljane 311,23420 Gornje Biljane</item>
      <item>Zdenka Mikulić, OIB 40191222694, Ulica Milke Trnine 12,23000 Zadar</item>
      <item>Zvjezdana Karlić, OIB 70585078991, Pazinska 11,23000 Zadar</item>
      <item>Neda Zrilić, OIB 90906324186, Bruška 68,23420 Bruška</item>
      <item>Ljiljana Žorić, OIB 78819743256, Slunjska 44,23000 Zadar</item>
      <item>Zvjezdana Utković, OIB 48408142576, Put Poljica 17,23235 Vrsi</item>
      <item>Vilma Šatalić, OIB 43102813821, Jamine 41,23205 Bibinje</item>
      <item>Senka Vrsaljko, OIB 34578675436, Nadin 38,23223 Nadin</item>
      <item>Svetislav Arbanas, OIB 30450740678, Ploče 16,23000 Zadar</item>
      <item>Jasna Zubčić, OIB 31565756948, Islam 4,23242 Islam Latinski</item>
      <item>Anamaria Mičić, OIB </item>
      <item>Nada Colić, OIB 54689037314, Tičevo 4,23210 Gornje Raštane</item>
      <item>Anka Jerak, OIB 92456927461, Debeljak 86a,23206 Debeljak</item>
      <item>Anka Jerak, OIB 92456927461, Debeljak 86a,23206 Debeljak</item>
      <item>Dragica Prtenjača, OIB 19410869143, Polača 267,23210 Polača</item>
      <item>Branka Pupovac, OIB 30912109104, Eugena Kvaternika 15,23000 Zadar</item>
      <item>Nataša Šestan, OIB 72880417048, Zemunik Donji 69a,23222 Zemunik Donji</item>
      <item>Jasenka Karaban, OIB 37363253278, Ulica Bl. Alojzija Stepinca 6,23205 Bibinje</item>
      <item>Sandra Perinović, OIB 14173754232, Dubrovačka 32,23000 Zadar</item>
      <item>Mirjana Ražov, OIB 89185813884, Gojka Šuška 10,23223 Škabrnje</item>
      <item>Ljubica Franić, OIB 85007157238, Franićev Prilaz 10,23206 Sukošan</item>
      <item>Vedranka Pavić, OIB 03873152543, Dr. Franje Tuđmana 181,23206 Sukošan</item>
      <item>Jovanka Viduka, OIB 81890885561, Gornji Zemunik Ulica V 90,23222 Zemunik Gornji</item>
      <item>Kosa Grubić, OIB 25142035187, Marije Jurić Zagorke 10,23000 Zadar</item>
      <item>Marica Ražov, OIB 83957558046, Hrvatskog Državnog Sabora 39,23223 Škabrnje</item>
      <item>Neda Ninčević, OIB 81132966178, Obala Kneza Branimira 14,23000 Zadar</item>
      <item>Sanja Gulan, OIB 47663472211, Zore Dalmatinske 2,23000 Zadar</item>
      <item>Patricija Jelenković, OIB 97015117788, Jure Kaštelana 2,23000 Zadar</item>
      <item>Božica Katalinić, OIB 70885575660, Koići 2,23244 Starigrad</item>
      <item>Dragica Fatović, OIB 61821714784, Miroslava Krleže 9c,23000 Zadar</item>
      <item>Gordana Terzić, OIB 74356143497, Ante Starčevića 23g,23000 Zadar</item>
      <item>Vanja Štrbac, OIB 87996940103, Ulica Viii 4,23000 Petrčane</item>
      <item>Neda Ninčević, OIB 79724386588, Gorica 157,23222 Gorica</item>
      <item>Slavka Čačić, OIB 78279844047, Knezova Šubića Bribirskih 1,23000 Zadar</item>
      <item>Nada Barjašić, OIB 00218144456, Ulica Dr. Franje Tuđmana 156,23241 Poličnik</item>
      <item>Snježana Burčul, OIB 63694393581, Galovac 37,23222 Galovac</item>
      <item>Jadranka Vranić, OIB 83680713571, Tuđmanova Ulica 11,23241 Visočane</item>
      <item>Franka Jelenković, OIB 33840565295, Vlatka Mačeka 10,23000 Zadar</item>
      <item>Grozdana Ivković, OIB 93263590633, Hrvatskog Državnog Sabora 202,23223 Škabrnje</item>
      <item>Nevenka Butić, OIB 05635356569, Briševo 139,23000 Briševo</item>
      <item>Pepica Ukalović, OIB 15250291855, Ulica Dr. Franje Tuđmana 19,23241 Suhovare</item>
      <item>Danijela Munitić, OIB 46630389896, Antuna Branka Šimića 4,21000 Split</item>
      <item>Blaženka Škara, OIB 19318104062, Hrvatskog Državnog Sabora 169,23223 Škabrnje</item>
      <item>Senka Prtenjača, OIB 01062612035, Polača 321,23210 Polača</item>
      <item>Dragica Zurak, OIB 16352574863, Ul. Kneza Domagoja 10,23312 Pridraga</item>
      <item>Branka Bubnjar, OIB 43500269927, Ulica Prkoških Domoljuba 46,23223 Prkos</item>
      <item>Gordana Divljak, OIB 82284201833, Nadin 122,23223 Nadin</item>
      <item>Anka Dundović, OIB 58779218375, Put Murvice 5,23000 Zadar</item>
      <item>Rajka Mitrović, OIB 64493147209, Gornje Raštane 19,23210 Gornje Raštane</item>
      <item>Jadranka Peroš, OIB 02355694767, Put Draga Ii 9,23232 Zaton</item>
      <item>Anka Dražić, OIB 80251465564, Debeljak 223,23206 Debeljak</item>
      <item>Grozdana Vičinović, OIB 71295396803, Podvornica 40,23206 Sukošan</item>
      <item>Zoran Ražov, OIB 98218565391, Put Ražova 64,23223 Škabrnje</item>
      <item>Nataša Ražov, OIB 90124368124, Put Ražova 64,23223 Škabrnje</item>
      <item>Luka Vicković, OIB 02519369477, Sv. Marije 7,23223 Škabrnje</item>
      <item>Andrijana Parenta, OIB 50212169661, Islam 34,23242 Islam Latinski</item>
      <item>Milenka Burčul, OIB 23802280408, Galovac 18,23222 Galovac</item>
      <item>Suzana Vuković, OIB 57733056002, Put Karduma 1a,23223 Škabrnje</item>
      <item>Boris Bračun, OIB 57210258579, Put Karduma 1a,23223 Škabrnje</item>
      <item>Vojka Peša, OIB 19744851877, Pastirski Put 6,23232 Zaton</item>
      <item>Nada Glogoški, OIB 67000509114, Krneza 49,23248 Krneza</item>
      <item>Danka Vidov, OIB 53095072689, Skradinska 83,23000 Zadar</item>
      <item>Veljko Smolić, OIB 11266276447, Hrvatskih Branitelja 30,23206 Sukošan</item>
      <item>Mirela Pavlović, OIB 51163410481, Pastirski Put 5,23232 Zaton</item>
      <item>Marijo Žepina, OIB 99230982099, Bana Josipa Jelačića 14,23234 Vir</item>
      <item>Tanja Vanjak, OIB 83621234228, Ravna 4,23206 Sukošan</item>
      <item>Marica Barjašić, OIB 59623113544, Ulica Zlatka Perića 21,23241 Poličnik</item>
      <item>Božena Rogić, OIB 80573387035, Sv. Marije 8,23223 Škabrnje</item>
      <item>Svetlana Knežević, OIB 59991192712, Vatroslava Lisinskog 14b,23000 Zadar</item>
      <item>Vera Grubić, OIB 71051158040, Ante Starčevića 25a,23000 Zadar</item>
      <item>Snježana Lonić, OIB 85250831951, Kukljica Ulica Vi 5,23273 Kukljica</item>
      <item>Krstina Škara, OIB 68202107940, Gojka Šuška 73,23223 Škabrnje</item>
      <item>Mirjana Stipčević, OIB 71395740283, Grgura Barskog Zadranina 43,23000 Zadar</item>
      <item>Marija Grgurović, OIB 34794129407, Crno 133,23000 Crno</item>
      <item>Branka Pilipović, OIB 85878639666, Medviđa 67,23420 Medviđa</item>
      <item>Anđa Jurić, OIB 61977653678, Palih Rodoljuba 20,23000 Zadar</item>
      <item>Zdenka Dražina, OIB 68598530075, Nikole Jurišića 59,23000 Zadar</item>
      <item>Vesna Lubor, OIB </item>
      <item>Frane Grbić, OIB 18394307203, Domovinskog rata 3,23000 Zadar</item>
      <item>Dragan Bijelić, OIB 53755649931, Put Kroz Meterize 25,22000 Šibenik</item>
      <item>Odvjetničko društvo ŠIŠKO i partneri, j.t.d., OIB 20314590488, Lovretska 1,21000 Split</item>
      <item>OTP banka Hrvatska dioničko društvo, OIB 52508873833, Ulica Domovinskog rata 3,23000 Zadar</item>
      <item>Marija Brčić - punomoćnik bivših zaposlenika-vjerovnika, OIB 26910099551, Put Plokita 3,21000 Split</item>
      <item>Dušan Polovina, OIB 93674503025, Put Nina 78c,23000 Zadar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16514369668</item>
      <item>, OIB 38080610746</item>
      <item>, OIB 87665769689</item>
      <item>, OIB null</item>
      <item>, OIB 40381493874</item>
      <item>, OIB 67047264679</item>
      <item>, OIB 62772570749</item>
      <item>, OIB 95093526918</item>
      <item>, OIB 43671128195</item>
      <item>, OIB 01836719432</item>
      <item>, OIB 71351051090</item>
      <item>, OIB 64777352289</item>
      <item>, OIB 91410623440</item>
      <item>, OIB 03252871360</item>
      <item>, OIB 40191222694</item>
      <item>, OIB 70585078991</item>
      <item>, OIB 90906324186</item>
      <item>, OIB 78819743256</item>
      <item>, OIB 48408142576</item>
      <item>, OIB 43102813821</item>
      <item>, OIB 34578675436</item>
      <item>, OIB 30450740678</item>
      <item>, OIB 31565756948</item>
      <item>, OIB </item>
      <item>, OIB 54689037314</item>
      <item>, OIB 92456927461</item>
      <item>, OIB 92456927461</item>
      <item>, OIB 19410869143</item>
      <item>, OIB 30912109104</item>
      <item>, OIB 72880417048</item>
      <item>, OIB 37363253278</item>
      <item>, OIB 14173754232</item>
      <item>, OIB 89185813884</item>
      <item>, OIB 85007157238</item>
      <item>, OIB 03873152543</item>
      <item>, OIB 81890885561</item>
      <item>, OIB 25142035187</item>
      <item>, OIB 83957558046</item>
      <item>, OIB 81132966178</item>
      <item>, OIB 47663472211</item>
      <item>, OIB 97015117788</item>
      <item>, OIB 70885575660</item>
      <item>, OIB 61821714784</item>
      <item>, OIB 74356143497</item>
      <item>, OIB 87996940103</item>
      <item>, OIB 79724386588</item>
      <item>, OIB 78279844047</item>
      <item>, OIB 00218144456</item>
      <item>, OIB 63694393581</item>
      <item>, OIB 83680713571</item>
      <item>, OIB 33840565295</item>
      <item>, OIB 93263590633</item>
      <item>, OIB 05635356569</item>
      <item>, OIB 15250291855</item>
      <item>, OIB 46630389896</item>
      <item>, OIB 19318104062</item>
      <item>, OIB 01062612035</item>
      <item>, OIB 16352574863</item>
      <item>, OIB 43500269927</item>
      <item>, OIB 82284201833</item>
      <item>, OIB 58779218375</item>
      <item>, OIB 64493147209</item>
      <item>, OIB 02355694767</item>
      <item>, OIB 80251465564</item>
      <item>, OIB 71295396803</item>
      <item>, OIB 98218565391</item>
      <item>, OIB 90124368124</item>
      <item>, OIB 02519369477</item>
      <item>, OIB 50212169661</item>
      <item>, OIB 23802280408</item>
      <item>, OIB 57733056002</item>
      <item>, OIB 57210258579</item>
      <item>, OIB 19744851877</item>
      <item>, OIB 67000509114</item>
      <item>, OIB 53095072689</item>
      <item>, OIB 11266276447</item>
      <item>, OIB 51163410481</item>
      <item>, OIB 99230982099</item>
      <item>, OIB 83621234228</item>
      <item>, OIB 59623113544</item>
      <item>, OIB 80573387035</item>
      <item>, OIB 59991192712</item>
      <item>, OIB 71051158040</item>
      <item>, OIB 85250831951</item>
      <item>, OIB 68202107940</item>
      <item>, OIB 71395740283</item>
      <item>, OIB 34794129407</item>
      <item>, OIB 85878639666</item>
      <item>, OIB 61977653678</item>
      <item>, OIB 68598530075</item>
      <item>, OIB </item>
      <item>, OIB 18394307203</item>
      <item>, OIB 53755649931</item>
      <item>, OIB 20314590488</item>
      <item>, OIB 52508873833</item>
      <item>, OIB 26910099551</item>
      <item>, OIB 93674503025</item>
    </izvorni_sadrzaj>
    <derivirana_varijabla naziv="DomainObject.Predmet.SudioniciListNazivOIB_1">
      <item>, OIB 16514369668</item>
      <item>, OIB 38080610746</item>
      <item>, OIB 87665769689</item>
      <item>, OIB null</item>
      <item>, OIB 40381493874</item>
      <item>, OIB 67047264679</item>
      <item>, OIB 62772570749</item>
      <item>, OIB 95093526918</item>
      <item>, OIB 43671128195</item>
      <item>, OIB 01836719432</item>
      <item>, OIB 71351051090</item>
      <item>, OIB 64777352289</item>
      <item>, OIB 91410623440</item>
      <item>, OIB 03252871360</item>
      <item>, OIB 40191222694</item>
      <item>, OIB 70585078991</item>
      <item>, OIB 90906324186</item>
      <item>, OIB 78819743256</item>
      <item>, OIB 48408142576</item>
      <item>, OIB 43102813821</item>
      <item>, OIB 34578675436</item>
      <item>, OIB 30450740678</item>
      <item>, OIB 31565756948</item>
      <item>, OIB </item>
      <item>, OIB 54689037314</item>
      <item>, OIB 92456927461</item>
      <item>, OIB 92456927461</item>
      <item>, OIB 19410869143</item>
      <item>, OIB 30912109104</item>
      <item>, OIB 72880417048</item>
      <item>, OIB 37363253278</item>
      <item>, OIB 14173754232</item>
      <item>, OIB 89185813884</item>
      <item>, OIB 85007157238</item>
      <item>, OIB 03873152543</item>
      <item>, OIB 81890885561</item>
      <item>, OIB 25142035187</item>
      <item>, OIB 83957558046</item>
      <item>, OIB 81132966178</item>
      <item>, OIB 47663472211</item>
      <item>, OIB 97015117788</item>
      <item>, OIB 70885575660</item>
      <item>, OIB 61821714784</item>
      <item>, OIB 74356143497</item>
      <item>, OIB 87996940103</item>
      <item>, OIB 79724386588</item>
      <item>, OIB 78279844047</item>
      <item>, OIB 00218144456</item>
      <item>, OIB 63694393581</item>
      <item>, OIB 83680713571</item>
      <item>, OIB 33840565295</item>
      <item>, OIB 93263590633</item>
      <item>, OIB 05635356569</item>
      <item>, OIB 15250291855</item>
      <item>, OIB 46630389896</item>
      <item>, OIB 19318104062</item>
      <item>, OIB 01062612035</item>
      <item>, OIB 16352574863</item>
      <item>, OIB 43500269927</item>
      <item>, OIB 82284201833</item>
      <item>, OIB 58779218375</item>
      <item>, OIB 64493147209</item>
      <item>, OIB 02355694767</item>
      <item>, OIB 80251465564</item>
      <item>, OIB 71295396803</item>
      <item>, OIB 98218565391</item>
      <item>, OIB 90124368124</item>
      <item>, OIB 02519369477</item>
      <item>, OIB 50212169661</item>
      <item>, OIB 23802280408</item>
      <item>, OIB 57733056002</item>
      <item>, OIB 57210258579</item>
      <item>, OIB 19744851877</item>
      <item>, OIB 67000509114</item>
      <item>, OIB 53095072689</item>
      <item>, OIB 11266276447</item>
      <item>, OIB 51163410481</item>
      <item>, OIB 99230982099</item>
      <item>, OIB 83621234228</item>
      <item>, OIB 59623113544</item>
      <item>, OIB 80573387035</item>
      <item>, OIB 59991192712</item>
      <item>, OIB 71051158040</item>
      <item>, OIB 85250831951</item>
      <item>, OIB 68202107940</item>
      <item>, OIB 71395740283</item>
      <item>, OIB 34794129407</item>
      <item>, OIB 85878639666</item>
      <item>, OIB 61977653678</item>
      <item>, OIB 68598530075</item>
      <item>, OIB </item>
      <item>, OIB 18394307203</item>
      <item>, OIB 53755649931</item>
      <item>, OIB 20314590488</item>
      <item>, OIB 52508873833</item>
      <item>, OIB 26910099551</item>
      <item>, OIB 93674503025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Dragan Bijelić, OIB 53755649931, Triglavska 2a Šibenik</item>
    </izvorni_sadrzaj>
    <derivirana_varijabla naziv="DomainObject.Predmet.StecajniUpraviteljiListAddressOIB_1">
      <item>Dragan Bijelić, OIB 53755649931, Triglavska 2a Šibenik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438</properties:Words>
  <properties:Characters>2229</properties:Characters>
  <properties:Lines>83</properties:Lines>
  <properties:Paragraphs>22</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2878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2016-11-09T12:53:00Z</dcterms:created>
  <dc:creator>Marina Gulin</dc:creator>
  <cp:lastModifiedBy>Marina Gulin</cp:lastModifiedBy>
  <cp:lastPrinted>2016-11-11T09:08:00Z</cp:lastPrinted>
  <dcterms:modified xmlns:xsi="http://www.w3.org/2001/XMLSchema-instance" xsi:type="dcterms:W3CDTF">2017-02-06T13:01:00Z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St-9/2015-190 / Zapisnik - Ročište za dražbu</vt:lpwstr>
  </prop:property>
  <prop:property name="CC_coloring" pid="4" fmtid="{D5CDD505-2E9C-101B-9397-08002B2CF9AE}">
    <vt:bool>false</vt:bool>
  </prop:property>
  <prop:property name="BrojStranica" pid="5" fmtid="{D5CDD505-2E9C-101B-9397-08002B2CF9AE}">
    <vt:i4>2</vt:i4>
  </prop:property>
</prop:Properties>
</file>