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ecb0" w14:paraId="93fecb0" w:rsidRDefault="00586189" w:rsidP="005A2A88" w:rsidR="005A2A88">
      <w:pPr>
        <w:jc w:val="right"/>
        <w15:collapsed w:val="false"/>
      </w:pPr>
      <w:bookmarkStart w:name="_GoBack" w:id="0"/>
      <w:bookmarkEnd w:id="0"/>
      <w:r>
        <w:t>13 St-606/16-13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CE2EA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86189" w:rsidR="00586189">
      <w:pPr>
        <w:pStyle w:val="Tijeloteksta"/>
        <w:ind w:firstLine="708"/>
      </w:pPr>
      <w:r>
        <w:tab/>
      </w:r>
      <w:r w:rsidR="00586189">
        <w:t xml:space="preserve">Trgovački sud u Osijeku, po sucu Jadranki Herman, kao stečajnom sucu, povodom prijedloga FINANCIJSKE AGENCIJE ZAGREB  Regionalni centar Osijek, Podružnica Osijek, Lorenza Jegera 3, za otvaranje stečajnog  postupka nad dužnikom   TRABS d.o.o. proizvodnja, građevinarstvo i trgovina, Kešinci, Doljanska 39, MBS: 030058608, OIB: 30173040929, dana 13. lipnja 2016.     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586189">
        <w:t xml:space="preserve"> TRABS d.o.o. proizvodnja, građevinarstvo i trgovina, Kešinci, Doljanska 39, MBS: 030058608, OIB: 30173040929,</w:t>
      </w:r>
      <w:r>
        <w:t xml:space="preserve"> da u roku od 15 dana solidarno uplate na sudski depozit ovog suda broj HR31 2390 0011 3000 0020 </w:t>
      </w:r>
      <w:r w:rsidR="00586189">
        <w:t>0 s pozivom na broj HR05 272-606-16</w:t>
      </w:r>
      <w:r>
        <w:t xml:space="preserve">  kod Hrv</w:t>
      </w:r>
      <w:r w:rsidR="00586189">
        <w:t>atske poštanske banke iznos od 40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81E19" w:rsidP="00E81E19" w:rsidR="00435401">
      <w:pPr>
        <w:pStyle w:val="Tijeloteksta"/>
        <w:ind w:firstLine="708"/>
        <w:rPr>
          <w:bCs/>
        </w:rPr>
      </w:pPr>
      <w:r w:rsidRPr="00E81E19">
        <w:rPr>
          <w:bCs/>
        </w:rPr>
        <w:t>Predlagatelj FINA je dana 16. ožujka 2016. podnijela ovom sudu prijedlog za pokretanje stečajnog postupka nad dužnikom TRABS d.o.o. proizvodnja, građevinarstvo i trgovina, Kešinci, Doljanska 39, MBS: 030058608, OIB: 30173040929, temeljem odredbe članka 110. stav 1. Stečajnog zakona (Narodne novine 71/15) .</w:t>
      </w:r>
    </w:p>
    <w:p w:rsidRDefault="00E81E19" w:rsidP="00435401" w:rsidR="00E81E19">
      <w:pPr>
        <w:pStyle w:val="Tijeloteksta"/>
        <w:rPr>
          <w:bCs/>
        </w:rPr>
      </w:pPr>
    </w:p>
    <w:p w:rsidRDefault="00E81E19" w:rsidP="00435401" w:rsidR="00E81E19">
      <w:pPr>
        <w:pStyle w:val="Tijeloteksta"/>
        <w:rPr>
          <w:bCs/>
        </w:rPr>
      </w:pPr>
    </w:p>
    <w:p w:rsidRDefault="00E81E19" w:rsidP="00435401" w:rsidR="00E81E19">
      <w:pPr>
        <w:pStyle w:val="Tijeloteksta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E81E19" w:rsidP="00E81E19" w:rsidR="00E81E19">
      <w:pPr>
        <w:jc w:val="right"/>
      </w:pPr>
      <w:r>
        <w:t>13 St-606/16-13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Na ročištu radi izjašnjenja o prijedlogu za otvaranje stečajnog postupka nad dužnikom, održanom</w:t>
      </w:r>
      <w:r w:rsidR="00E81E19">
        <w:t xml:space="preserve"> 13. lipnja </w:t>
      </w:r>
      <w:r>
        <w:t>2016.  godine, saslušan je zakonski zastupnik dužnika i  izvršen je 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220376">
        <w:t xml:space="preserve"> suda iznosili bi 40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220376">
        <w:t xml:space="preserve">Osijeku 13. lipanj </w:t>
      </w:r>
      <w:r w:rsidR="00F17DA4">
        <w:t xml:space="preserve">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220376" w:rsidR="00220376">
      <w:pPr>
        <w:pStyle w:val="Tijeloteksta"/>
        <w:jc w:val="left"/>
      </w:pPr>
      <w:r>
        <w:t>DNA</w:t>
      </w:r>
      <w:r w:rsidR="00220376">
        <w:t xml:space="preserve">: </w:t>
      </w:r>
    </w:p>
    <w:p w:rsidRDefault="00220376" w:rsidP="00220376" w:rsidR="00220376">
      <w:pPr>
        <w:tabs>
          <w:tab w:pos="6240" w:val="left"/>
        </w:tabs>
        <w:ind w:left="720"/>
      </w:pPr>
      <w:r>
        <w:t>1. Predlagatelj- FINA Regionalni centar Osijek,  Osijek, L. Jagera 1</w:t>
      </w:r>
    </w:p>
    <w:p w:rsidRDefault="00220376" w:rsidP="00220376" w:rsidR="00220376">
      <w:pPr>
        <w:tabs>
          <w:tab w:pos="6240" w:val="left"/>
        </w:tabs>
        <w:ind w:left="720"/>
      </w:pPr>
      <w:r>
        <w:t>2. Dužnik –</w:t>
      </w:r>
      <w:r w:rsidR="00DB3CB2">
        <w:t xml:space="preserve"> dužnikom  TRABS d.o.o.</w:t>
      </w:r>
      <w:r>
        <w:t xml:space="preserve">Kešinci, Doljanska 39, </w:t>
      </w:r>
    </w:p>
    <w:p w:rsidRDefault="00220376" w:rsidP="00220376" w:rsidR="00220376">
      <w:pPr>
        <w:tabs>
          <w:tab w:pos="6240" w:val="left"/>
        </w:tabs>
        <w:ind w:left="720"/>
      </w:pPr>
      <w:r>
        <w:t>3. Privremeni st</w:t>
      </w:r>
      <w:r w:rsidR="00DB3CB2">
        <w:t>ečajni upravitelj –Zoran Subotić, pretinac</w:t>
      </w:r>
    </w:p>
    <w:p w:rsidRDefault="00220376" w:rsidP="00220376" w:rsidR="00220376">
      <w:pPr>
        <w:tabs>
          <w:tab w:pos="6240" w:val="left"/>
        </w:tabs>
        <w:ind w:left="720"/>
      </w:pPr>
      <w:r>
        <w:t>4. zz dužnika Zvonko Domazet, Kešinci, Doljanska 58</w:t>
      </w:r>
    </w:p>
    <w:p w:rsidRDefault="00220376" w:rsidP="00220376" w:rsidR="00220376">
      <w:pPr>
        <w:tabs>
          <w:tab w:pos="6240" w:val="left"/>
        </w:tabs>
        <w:ind w:left="720"/>
      </w:pPr>
      <w:r>
        <w:t>5. ŽDO Osijek</w:t>
      </w:r>
    </w:p>
    <w:p w:rsidRDefault="00220376" w:rsidP="00220376" w:rsidR="00220376">
      <w:pPr>
        <w:tabs>
          <w:tab w:pos="6240" w:val="left"/>
        </w:tabs>
        <w:ind w:left="720"/>
      </w:pPr>
      <w:r>
        <w:t xml:space="preserve">6. e-oglasna ploča </w:t>
      </w:r>
    </w:p>
    <w:p w:rsidRDefault="00220376" w:rsidP="00220376" w:rsidR="00220376">
      <w:pPr>
        <w:tabs>
          <w:tab w:pos="6240" w:val="left"/>
        </w:tabs>
        <w:ind w:left="720"/>
      </w:pPr>
      <w:r>
        <w:t xml:space="preserve">7. kal. 5/7 </w:t>
      </w:r>
    </w:p>
    <w:p w:rsidRDefault="00220376" w:rsidP="00220376" w:rsidR="00220376">
      <w:pPr>
        <w:tabs>
          <w:tab w:pos="6240" w:val="left"/>
        </w:tabs>
        <w:ind w:left="720"/>
      </w:pPr>
    </w:p>
    <w:p w:rsidRDefault="00220376" w:rsidP="00220376" w:rsidR="00220376">
      <w:pPr>
        <w:tabs>
          <w:tab w:pos="6240" w:val="left"/>
        </w:tabs>
        <w:ind w:left="720"/>
      </w:pPr>
    </w:p>
    <w:p w:rsidRDefault="00220376" w:rsidP="00220376" w:rsidR="00220376">
      <w:pPr>
        <w:tabs>
          <w:tab w:pos="6240" w:val="left"/>
        </w:tabs>
        <w:ind w:left="720"/>
      </w:pPr>
    </w:p>
    <w:p w:rsidRDefault="00220376" w:rsidP="00220376" w:rsidR="00220376">
      <w:pPr>
        <w:tabs>
          <w:tab w:pos="6240" w:val="left"/>
        </w:tabs>
        <w:ind w:left="720"/>
      </w:pPr>
    </w:p>
    <w:p w:rsidRDefault="00220376" w:rsidP="00220376" w:rsidR="00220376">
      <w:pPr>
        <w:tabs>
          <w:tab w:pos="6240" w:val="left"/>
        </w:tabs>
        <w:ind w:left="720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20376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86189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E6571"/>
    <w:rsid w:val="009F55F2"/>
    <w:rsid w:val="00A57238"/>
    <w:rsid w:val="00A65909"/>
    <w:rsid w:val="00AC28A5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CE2EAD"/>
    <w:rsid w:val="00D146C1"/>
    <w:rsid w:val="00D52CA6"/>
    <w:rsid w:val="00D74D63"/>
    <w:rsid w:val="00D752C9"/>
    <w:rsid w:val="00D80DC9"/>
    <w:rsid w:val="00D84C83"/>
    <w:rsid w:val="00D90419"/>
    <w:rsid w:val="00D923C9"/>
    <w:rsid w:val="00DB3CB2"/>
    <w:rsid w:val="00DD6C09"/>
    <w:rsid w:val="00E05D86"/>
    <w:rsid w:val="00E13A1B"/>
    <w:rsid w:val="00E30251"/>
    <w:rsid w:val="00E56C03"/>
    <w:rsid w:val="00E81E19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TRABS d.o.o. proizvodnja, građevinarstvo i trgovina</izvorni_sadrzaj>
    <derivirana_varijabla naziv="DomainObject.Predmet.ProtustrankaFormated_1">  TRABS d.o.o. proizvodnja, građevinarstvo i trgovina</derivirana_varijabla>
  </DomainObject.Predmet.ProtustrankaFormated>
  <DomainObject.Predmet.ProtustrankaFormatedOIB>
    <izvorni_sadrzaj>  TRABS d.o.o. proizvodnja, građevinarstvo i trgovina, OIB 30173040929</izvorni_sadrzaj>
    <derivirana_varijabla naziv="DomainObject.Predmet.ProtustrankaFormatedOIB_1">  TRABS d.o.o. proizvodnja, građevinarstvo i trgovina, OIB 30173040929</derivirana_varijabla>
  </DomainObject.Predmet.ProtustrankaFormatedOIB>
  <DomainObject.Predmet.ProtustrankaFormatedWithAdress>
    <izvorni_sadrzaj> TRABS d.o.o. proizvodnja, građevinarstvo i trgovina, Doljanska 39, 31402 Kešinci</izvorni_sadrzaj>
    <derivirana_varijabla naziv="DomainObject.Predmet.ProtustrankaFormatedWithAdress_1"> TRABS d.o.o. proizvodnja, građevinarstvo i trgovina, Doljanska 39, 31402 Kešinci</derivirana_varijabla>
  </DomainObject.Predmet.ProtustrankaFormatedWithAdress>
  <DomainObject.Predmet.ProtustrankaFormatedWithAdressOIB>
    <izvorni_sadrzaj> TRABS d.o.o. proizvodnja, građevinarstvo i trgovina, OIB 30173040929, Doljanska 39, 31402 Kešinci</izvorni_sadrzaj>
    <derivirana_varijabla naziv="DomainObject.Predmet.ProtustrankaFormatedWithAdressOIB_1"> TRABS d.o.o. proizvodnja, građevinarstvo i trgovina, OIB 30173040929, Doljanska 39, 31402 Kešinci</derivirana_varijabla>
  </DomainObject.Predmet.ProtustrankaFormatedWithAdressOIB>
  <DomainObject.Predmet.ProtustrankaWithAdress>
    <izvorni_sadrzaj>TRABS d.o.o. proizvodnja, građevinarstvo i trgovina Doljanska 39, 31402 Kešinci</izvorni_sadrzaj>
    <derivirana_varijabla naziv="DomainObject.Predmet.ProtustrankaWithAdress_1">TRABS d.o.o. proizvodnja, građevinarstvo i trgovina Doljanska 39, 31402 Kešinci</derivirana_varijabla>
  </DomainObject.Predmet.ProtustrankaWithAdress>
  <DomainObject.Predmet.ProtustrankaWithAdressOIB>
    <izvorni_sadrzaj>TRABS d.o.o. proizvodnja, građevinarstvo i trgovina, OIB 30173040929, Doljanska 39, 31402 Kešinci</izvorni_sadrzaj>
    <derivirana_varijabla naziv="DomainObject.Predmet.ProtustrankaWithAdressOIB_1">TRABS d.o.o. proizvodnja, građevinarstvo i trgovina, OIB 30173040929, Doljanska 39, 31402 Kešinci</derivirana_varijabla>
  </DomainObject.Predmet.ProtustrankaWithAdressOIB>
  <DomainObject.Predmet.ProtustrankaNazivFormated>
    <izvorni_sadrzaj>TRABS d.o.o. proizvodnja, građevinarstvo i trgovina</izvorni_sadrzaj>
    <derivirana_varijabla naziv="DomainObject.Predmet.ProtustrankaNazivFormated_1">TRABS d.o.o. proizvodnja, građevinarstvo i trgovina</derivirana_varijabla>
  </DomainObject.Predmet.ProtustrankaNazivFormated>
  <DomainObject.Predmet.ProtustrankaNazivFormatedOIB>
    <izvorni_sadrzaj>TRABS d.o.o. proizvodnja, građevinarstvo i trgovina, OIB 30173040929</izvorni_sadrzaj>
    <derivirana_varijabla naziv="DomainObject.Predmet.ProtustrankaNazivFormatedOIB_1">TRABS d.o.o. proizvodnja, građevinarstvo i trgovina, OIB 30173040929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TRABS d.o.o. proizvodnja, građevinarstvo i trgovina</item>
    </izvorni_sadrzaj>
    <derivirana_varijabla naziv="DomainObject.Predmet.ProtuStrankaListFormated_1">
      <item>TRABS d.o.o. proizvodnja, građevinarstvo i trgovina</item>
    </derivirana_varijabla>
  </DomainObject.Predmet.ProtuStrankaListFormated>
  <DomainObject.Predmet.ProtuStrankaListFormatedOIB>
    <izvorni_sadrzaj>
      <item>TRABS d.o.o. proizvodnja, građevinarstvo i trgovina, OIB 30173040929</item>
    </izvorni_sadrzaj>
    <derivirana_varijabla naziv="DomainObject.Predmet.ProtuStrankaListFormatedOIB_1">
      <item>TRABS d.o.o. proizvodnja, građevinarstvo i trgovina, OIB 30173040929</item>
    </derivirana_varijabla>
  </DomainObject.Predmet.ProtuStrankaListFormatedOIB>
  <DomainObject.Predmet.ProtuStrankaListFormatedWithAdress>
    <izvorni_sadrzaj>
      <item>TRABS d.o.o. proizvodnja, građevinarstvo i trgovina, Doljanska 39, 31402 Kešinci</item>
    </izvorni_sadrzaj>
    <derivirana_varijabla naziv="DomainObject.Predmet.ProtuStrankaListFormatedWithAdress_1">
      <item>TRABS d.o.o. proizvodnja, građevinarstvo i trgovina, Doljanska 39, 31402 Kešinci</item>
    </derivirana_varijabla>
  </DomainObject.Predmet.ProtuStrankaListFormatedWithAdress>
  <DomainObject.Predmet.ProtuStrankaListFormatedWithAdressOIB>
    <izvorni_sadrzaj>
      <item>TRABS d.o.o. proizvodnja, građevinarstvo i trgovina, OIB 30173040929, Doljanska 39, 31402 Kešinci</item>
    </izvorni_sadrzaj>
    <derivirana_varijabla naziv="DomainObject.Predmet.ProtuStrankaListFormatedWithAdressOIB_1">
      <item>TRABS d.o.o. proizvodnja, građevinarstvo i trgovina, OIB 30173040929, Doljanska 39, 31402 Kešinci</item>
    </derivirana_varijabla>
  </DomainObject.Predmet.ProtuStrankaListFormatedWithAdressOIB>
  <DomainObject.Predmet.ProtuStrankaListNazivFormated>
    <izvorni_sadrzaj>
      <item>TRABS d.o.o. proizvodnja, građevinarstvo i trgovina</item>
    </izvorni_sadrzaj>
    <derivirana_varijabla naziv="DomainObject.Predmet.ProtuStrankaListNazivFormated_1">
      <item>TRABS d.o.o. proizvodnja, građevinarstvo i trgovina</item>
    </derivirana_varijabla>
  </DomainObject.Predmet.ProtuStrankaListNazivFormated>
  <DomainObject.Predmet.ProtuStrankaListNazivFormatedOIB>
    <izvorni_sadrzaj>
      <item>TRABS d.o.o. proizvodnja, građevinarstvo i trgovina, OIB 30173040929</item>
    </izvorni_sadrzaj>
    <derivirana_varijabla naziv="DomainObject.Predmet.ProtuStrankaListNazivFormatedOIB_1">
      <item>TRABS d.o.o. proizvodnja, građevinarstvo i trgovina, OIB 30173040929</item>
    </derivirana_varijabla>
  </DomainObject.Predmet.ProtuStrankaListNazivFormatedOIB>
  <DomainObject.Predmet.OstaliListFormated>
    <izvorni_sadrzaj>
      <item>ŽDO GUO OSIJEK</item>
      <item>Zvonko Domazet</item>
      <item>Zdenko Bešlić</item>
    </izvorni_sadrzaj>
    <derivirana_varijabla naziv="DomainObject.Predmet.OstaliListFormated_1">
      <item>ŽDO GUO OSIJEK</item>
      <item>Zvonko Domazet</item>
      <item>Zdenko Bešlić</item>
    </derivirana_varijabla>
  </DomainObject.Predmet.OstaliListFormated>
  <DomainObject.Predmet.OstaliListFormatedOIB>
    <izvorni_sadrzaj>
      <item>ŽDO GUO OSIJEK</item>
      <item>Zvonko Domazet, OIB 77595370495</item>
      <item>Zdenko Bešlić, OIB 40568270984</item>
    </izvorni_sadrzaj>
    <derivirana_varijabla naziv="DomainObject.Predmet.OstaliListFormatedOIB_1">
      <item>ŽDO GUO OSIJEK</item>
      <item>Zvonko Domazet, OIB 77595370495</item>
      <item>Zdenko Bešlić, OIB 40568270984</item>
    </derivirana_varijabla>
  </DomainObject.Predmet.OstaliListFormatedOIB>
  <DomainObject.Predmet.OstaliListFormatedWithAdress>
    <izvorni_sadrzaj>
      <item>ŽDO GUO OSIJEK</item>
      <item>Zvonko Domazet, DOLJANSKA 58, 31402 Kešinci</item>
      <item>Zdenko Bešlić, Petra Krešimira Iv 4, 35000 Slavonski Brod</item>
    </izvorni_sadrzaj>
    <derivirana_varijabla naziv="DomainObject.Predmet.OstaliListFormatedWithAdress_1">
      <item>ŽDO GUO OSIJEK</item>
      <item>Zvonko Domazet, DOLJANSKA 58, 31402 Kešinci</item>
      <item>Zdenko Bešlić, Petra Krešimira Iv 4, 35000 Slavonski Brod</item>
    </derivirana_varijabla>
  </DomainObject.Predmet.OstaliListFormatedWithAdress>
  <DomainObject.Predmet.OstaliListFormatedWithAdressOIB>
    <izvorni_sadrzaj>
      <item>ŽDO GUO OSIJEK</item>
      <item>Zvonko Domazet, OIB 77595370495, DOLJANSKA 58, 31402 Kešinci</item>
      <item>Zdenko Bešlić, OIB 40568270984, Petra Krešimira Iv 4, 35000 Slavonski Brod</item>
    </izvorni_sadrzaj>
    <derivirana_varijabla naziv="DomainObject.Predmet.OstaliListFormatedWithAdressOIB_1">
      <item>ŽDO GUO OSIJEK</item>
      <item>Zvonko Domazet, OIB 77595370495, DOLJANSKA 58, 31402 Kešinci</item>
      <item>Zdenko Bešlić, OIB 40568270984, Petra Krešimira Iv 4, 35000 Slavonski Brod</item>
    </derivirana_varijabla>
  </DomainObject.Predmet.OstaliListFormatedWithAdressOIB>
  <DomainObject.Predmet.OstaliListNazivFormated>
    <izvorni_sadrzaj>
      <item>ŽDO GUO OSIJEK</item>
      <item>Zvonko Domazet</item>
      <item>Zdenko Bešlić</item>
    </izvorni_sadrzaj>
    <derivirana_varijabla naziv="DomainObject.Predmet.OstaliListNazivFormated_1">
      <item>ŽDO GUO OSIJEK</item>
      <item>Zvonko Domazet</item>
      <item>Zdenko Bešlić</item>
    </derivirana_varijabla>
  </DomainObject.Predmet.OstaliListNazivFormated>
  <DomainObject.Predmet.OstaliListNazivFormatedOIB>
    <izvorni_sadrzaj>
      <item>ŽDO GUO OSIJEK</item>
      <item>Zvonko Domazet, OIB 77595370495</item>
      <item>Zdenko Bešlić, OIB 40568270984</item>
    </izvorni_sadrzaj>
    <derivirana_varijabla naziv="DomainObject.Predmet.OstaliListNazivFormatedOIB_1">
      <item>ŽDO GUO OSIJEK</item>
      <item>Zvonko Domazet, OIB 77595370495</item>
      <item>Zdenko Bešlić, OIB 40568270984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TRABS d.o.o. proizvodnja, građevinarstvo i trgovina</izvorni_sadrzaj>
    <derivirana_varijabla naziv="DomainObject.Predmet.ProtustrankaIDrugi_1">TRABS d.o.o. proizvodnja, građevinarstvo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TRABS d.o.o. proizvodnja, građevinarstvo i trgovina, OIB 30173040929, Doljanska 39, 31402 Kešinci</izvorni_sadrzaj>
    <derivirana_varijabla naziv="DomainObject.Predmet.ProtustrankaIDrugiAdressOIB_1">TRABS d.o.o. proizvodnja, građevinarstvo i trgovina, OIB 30173040929, Doljanska 39, 31402 Kešinci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TRABS d.o.o. proizvodnja, građevinarstvo i trgovina</item>
      <item>ŽDO GUO OSIJEK</item>
      <item>Zvonko Domazet</item>
      <item>Zdenko Bešlić</item>
    </izvorni_sadrzaj>
    <derivirana_varijabla naziv="DomainObject.Predmet.SudioniciListNaziv_1">
      <item>FINA RC OSIJEK</item>
      <item>TRABS d.o.o. proizvodnja, građevinarstvo i trgovina</item>
      <item>ŽDO GUO OSIJEK</item>
      <item>Zvonko Domazet</item>
      <item>Zdenko Bešlić</item>
    </derivirana_varijabla>
  </DomainObject.Predmet.SudioniciListNaziv>
  <DomainObject.Predmet.SudioniciListAdressOIB>
    <izvorni_sadrzaj>
      <item>FINA RC OSIJEK, OIB 85821130368</item>
      <item>TRABS d.o.o. proizvodnja, građevinarstvo i trgovina, OIB 30173040929, Doljanska 39,31402 Kešinci</item>
      <item>ŽDO GUO OSIJEK</item>
      <item>Zvonko Domazet, OIB 77595370495, DOLJANSKA 58,31402 Kešinci</item>
      <item>Zdenko Bešlić, OIB 40568270984, Petra Krešimira Iv 4,35000 Slavonski Brod</item>
    </izvorni_sadrzaj>
    <derivirana_varijabla naziv="DomainObject.Predmet.SudioniciListAdressOIB_1">
      <item>FINA RC OSIJEK, OIB 85821130368</item>
      <item>TRABS d.o.o. proizvodnja, građevinarstvo i trgovina, OIB 30173040929, Doljanska 39,31402 Kešinci</item>
      <item>ŽDO GUO OSIJEK</item>
      <item>Zvonko Domazet, OIB 77595370495, DOLJANSKA 58,31402 Kešinci</item>
      <item>Zdenko Bešlić, OIB 40568270984, Petra Krešimira Iv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30173040929</item>
      <item>, OIB null</item>
      <item>, OIB 77595370495</item>
      <item>, OIB 40568270984</item>
    </izvorni_sadrzaj>
    <derivirana_varijabla naziv="DomainObject.Predmet.SudioniciListNazivOIB_1">
      <item>, OIB 85821130368</item>
      <item>, OIB 30173040929</item>
      <item>, OIB null</item>
      <item>, OIB 77595370495</item>
      <item>, OIB 40568270984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2764</properties:Characters>
  <properties:Lines>94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2016-06-13T09:00:00Z</dcterms:created>
  <dc:creator>..</dc:creator>
  <cp:lastModifiedBy>Maja Kocijan</cp:lastModifiedBy>
  <cp:lastPrinted>2016-06-13T09:08:00Z</cp:lastPrinted>
  <dcterms:modified xmlns:xsi="http://www.w3.org/2001/XMLSchema-instance" xsi:type="dcterms:W3CDTF">2016-06-13T09:10:00Z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