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a7f7" w14:paraId="728a7f7" w:rsidRDefault="00707F96" w:rsidP="00707F96" w:rsidR="00707F9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707F96" w:rsidP="00707F96" w:rsidR="00707F9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707F96" w:rsidP="00707F96" w:rsidR="00707F9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707F96" w:rsidP="00707F96" w:rsidR="00707F9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707F96" w:rsidP="00707F96" w:rsidR="00707F9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St-4774/2015</w:t>
      </w:r>
    </w:p>
    <w:p w:rsidRDefault="00707F96" w:rsidP="00707F96" w:rsidR="00707F9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707F96" w:rsidP="00707F96" w:rsidR="00707F96">
      <w:pPr>
        <w:jc w:val="center"/>
        <w:rPr>
          <w:rFonts w:hAnsi="Times New Roman" w:ascii="Times New Roman"/>
          <w:szCs w:val="24"/>
          <w:lang w:val="hr-HR"/>
        </w:rPr>
      </w:pPr>
    </w:p>
    <w:p w:rsidRDefault="00707F96" w:rsidP="00707F96" w:rsidR="00707F9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7F96" w:rsidP="00707F96" w:rsidR="00707F9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07F96" w:rsidP="00707F96" w:rsidR="00707F9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07F96" w:rsidP="00707F96" w:rsidR="00707F9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KRUNA 92 ŠTEDNO-KREDITNA ZADRUGA, OIB: 54698980675, Zagreb, </w:t>
      </w:r>
      <w:proofErr w:type="spellStart"/>
      <w:r>
        <w:rPr>
          <w:rFonts w:hAnsi="Times New Roman" w:ascii="Times New Roman"/>
          <w:szCs w:val="24"/>
        </w:rPr>
        <w:t>Josipa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Pupačića</w:t>
      </w:r>
      <w:proofErr w:type="spellEnd"/>
      <w:r>
        <w:rPr>
          <w:rFonts w:hAnsi="Times New Roman" w:ascii="Times New Roman"/>
          <w:szCs w:val="24"/>
        </w:rPr>
        <w:t xml:space="preserve"> 2,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07F96" w:rsidP="00707F96" w:rsidR="00707F9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07F96" w:rsidP="00707F96" w:rsidR="00707F9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707F96" w:rsidP="00707F96" w:rsidR="00707F9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07F96" w:rsidP="00707F96" w:rsidR="00707F9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KRUNA 92 ŠTEDNO-KREDITNA ZADRUGA, OIB: 54698980675, Zagreb, Josipa </w:t>
      </w:r>
      <w:proofErr w:type="spellStart"/>
      <w:r>
        <w:rPr>
          <w:rFonts w:hAnsi="Times New Roman" w:ascii="Times New Roman"/>
          <w:szCs w:val="24"/>
        </w:rPr>
        <w:t>Pupačića</w:t>
      </w:r>
      <w:proofErr w:type="spellEnd"/>
      <w:r>
        <w:rPr>
          <w:rFonts w:hAnsi="Times New Roman" w:ascii="Times New Roman"/>
          <w:szCs w:val="24"/>
        </w:rPr>
        <w:t xml:space="preserve"> 2.</w:t>
      </w:r>
    </w:p>
    <w:p w:rsidRDefault="00707F96" w:rsidP="00707F96" w:rsidR="00707F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07F96" w:rsidP="00707F96" w:rsidR="00707F9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14 sati i 55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707F96" w:rsidP="00707F96" w:rsidR="00707F9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07F96" w:rsidP="00707F96" w:rsidR="00707F96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Petra </w:t>
      </w:r>
      <w:proofErr w:type="spellStart"/>
      <w:r>
        <w:rPr>
          <w:rFonts w:hAnsi="Times New Roman" w:ascii="Times New Roman"/>
          <w:szCs w:val="24"/>
        </w:rPr>
        <w:t>Gjurašić</w:t>
      </w:r>
      <w:proofErr w:type="spellEnd"/>
      <w:r>
        <w:rPr>
          <w:rFonts w:hAnsi="Times New Roman" w:ascii="Times New Roman"/>
          <w:szCs w:val="24"/>
        </w:rPr>
        <w:t>, OIB: 42344632101, iz Zagreba, Petrinjska 28 .</w:t>
      </w:r>
    </w:p>
    <w:p w:rsidRDefault="00707F96" w:rsidP="00707F96" w:rsidR="00707F9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07F96" w:rsidP="00707F96" w:rsidR="00707F9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0947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KRUNA 92 ŠTEDNO-KREDITNA ZADRUGA, OIB: 54698980675, Zagreb, Josipa </w:t>
      </w:r>
      <w:proofErr w:type="spellStart"/>
      <w:r>
        <w:rPr>
          <w:rFonts w:hAnsi="Times New Roman" w:ascii="Times New Roman"/>
          <w:szCs w:val="24"/>
        </w:rPr>
        <w:t>Pupačića</w:t>
      </w:r>
      <w:proofErr w:type="spellEnd"/>
      <w:r>
        <w:rPr>
          <w:rFonts w:hAnsi="Times New Roman" w:ascii="Times New Roman"/>
          <w:szCs w:val="24"/>
        </w:rPr>
        <w:t xml:space="preserve"> 2.</w:t>
      </w:r>
    </w:p>
    <w:p w:rsidRDefault="00707F96" w:rsidP="00707F96" w:rsidR="00707F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07F96" w:rsidP="00707F96" w:rsidR="00707F9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707F96" w:rsidP="00707F96" w:rsidR="00707F9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707F96" w:rsidP="00707F96" w:rsidR="00707F9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07F96" w:rsidP="00707F96" w:rsidR="00707F9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07F96" w:rsidP="00707F96" w:rsidR="00707F9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707F96" w:rsidP="00707F96" w:rsidR="00707F96">
      <w:pPr>
        <w:jc w:val="both"/>
        <w:rPr>
          <w:rFonts w:hAnsi="Times New Roman" w:ascii="Times New Roman"/>
          <w:lang w:val="hr-HR"/>
        </w:rPr>
      </w:pPr>
    </w:p>
    <w:p w:rsidRDefault="00707F96" w:rsidP="00707F96" w:rsidR="00707F9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707F96" w:rsidP="00707F96" w:rsidR="00707F96">
      <w:pPr>
        <w:jc w:val="both"/>
        <w:rPr>
          <w:rFonts w:hAnsi="Times New Roman" w:ascii="Times New Roman"/>
        </w:rPr>
      </w:pPr>
    </w:p>
    <w:p w:rsidRDefault="00707F96" w:rsidP="00707F96" w:rsidR="00707F9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707F96" w:rsidP="00707F96" w:rsidR="00707F9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07F96" w:rsidP="00707F96" w:rsidR="00707F96">
      <w:pPr>
        <w:jc w:val="both"/>
        <w:rPr>
          <w:rFonts w:hAnsi="Times New Roman" w:ascii="Times New Roman"/>
          <w:lang w:val="hr-HR"/>
        </w:rPr>
      </w:pPr>
    </w:p>
    <w:p w:rsidRDefault="00707F96" w:rsidP="00707F96" w:rsidR="00707F96">
      <w:pPr>
        <w:jc w:val="both"/>
        <w:rPr>
          <w:rFonts w:hAnsi="Times New Roman" w:ascii="Times New Roman"/>
          <w:lang w:val="hr-HR"/>
        </w:rPr>
      </w:pPr>
    </w:p>
    <w:p w:rsidRDefault="00707F96" w:rsidP="00707F96" w:rsidR="00707F9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707F96" w:rsidP="00707F96" w:rsidR="00707F96">
      <w:pPr>
        <w:jc w:val="center"/>
        <w:rPr>
          <w:rFonts w:hAnsi="Times New Roman" w:ascii="Times New Roman"/>
          <w:lang w:val="hr-HR"/>
        </w:rPr>
      </w:pPr>
    </w:p>
    <w:p w:rsidRDefault="00707F96" w:rsidP="00707F96" w:rsidR="00707F96">
      <w:pPr>
        <w:jc w:val="center"/>
        <w:rPr>
          <w:rFonts w:hAnsi="Times New Roman" w:ascii="Times New Roman"/>
          <w:lang w:val="hr-HR"/>
        </w:rPr>
      </w:pPr>
    </w:p>
    <w:p w:rsidRDefault="00707F96" w:rsidP="00707F96" w:rsidR="00707F9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07F96" w:rsidP="00707F96" w:rsidR="00707F9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707F96" w:rsidP="00707F96" w:rsidR="00707F9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07F96" w:rsidP="00707F96" w:rsidR="00707F9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07F96" w:rsidP="00707F96" w:rsidR="00707F96">
      <w:pPr>
        <w:jc w:val="both"/>
        <w:rPr>
          <w:rFonts w:hAnsi="Times New Roman" w:ascii="Times New Roman"/>
        </w:rPr>
      </w:pPr>
    </w:p>
    <w:p w:rsidRDefault="00707F96" w:rsidP="00707F96" w:rsidR="00707F9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707F96" w:rsidP="00707F96" w:rsidR="00707F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707F96" w:rsidP="00707F96" w:rsidR="00707F96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707F96" w:rsidP="00707F96" w:rsidR="00707F9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07F96" w:rsidP="00707F96" w:rsidR="00707F9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07F96" w:rsidP="00707F96" w:rsidR="00707F96" w:rsidRPr="00D44D4F">
      <w:pPr>
        <w:jc w:val="center"/>
        <w:rPr>
          <w:sz w:val="32"/>
          <w:u w:val="single"/>
          <w:lang w:val="hr-HR"/>
        </w:rPr>
      </w:pPr>
    </w:p>
    <w:p w:rsidRDefault="00707F96" w:rsidP="00707F96" w:rsidR="00707F9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D6A" w:rsidR="00000000">
      <w:r>
        <w:separator/>
      </w:r>
    </w:p>
  </w:endnote>
  <w:endnote w:id="0" w:type="continuationSeparator">
    <w:p w:rsidRDefault="00075D6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D6A" w:rsidR="00000000">
      <w:r>
        <w:separator/>
      </w:r>
    </w:p>
  </w:footnote>
  <w:footnote w:id="0" w:type="continuationSeparator">
    <w:p w:rsidRDefault="00075D6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707F9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St-4774/2015</w:t>
        </w:r>
      </w:p>
    </w:sdtContent>
  </w:sdt>
  <w:p w:rsidRDefault="00707F9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F9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75D6A" w:rsidP="00840E3D" w:rsidR="00840E3D">
    <w:pPr>
      <w:pStyle w:val="Zaglavlje"/>
      <w:rPr>
        <w:lang w:val="hr-HR"/>
      </w:rPr>
    </w:pPr>
  </w:p>
  <w:p w:rsidRDefault="00707F9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707F9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50E"/>
    <w:rsid w:val="00075D6A"/>
    <w:rsid w:val="00135025"/>
    <w:rsid w:val="00181F4E"/>
    <w:rsid w:val="00707F96"/>
    <w:rsid w:val="0075450E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7F9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07F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7F9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707F9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7F9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5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D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7F9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07F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7F9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707F9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7F9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5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D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4774</izvorni_sadrzaj>
    <derivirana_varijabla naziv="DomainObject.Predmet.Broj_1">4774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St-4774/2015</izvorni_sadrzaj>
    <derivirana_varijabla naziv="DomainObject.Predmet.OznakaBroj_1">St-4774/2015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92 ŠTEDNO-KREDITNA ZADRUGA zastupanog po punomoćniku Vjekoslav Golubić</izvorni_sadrzaj>
    <derivirana_varijabla naziv="DomainObject.Predmet.ProtustrankaFormated_1">  KRUNA 92 ŠTEDNO-KREDITNA ZADRUGA zastupanog po punomoćniku Vjekoslav Golubić</derivirana_varijabla>
  </DomainObject.Predmet.ProtustrankaFormated>
  <DomainObject.Predmet.ProtustrankaFormatedOIB>
    <izvorni_sadrzaj>  KRUNA 92 ŠTEDNO-KREDITNA ZADRUGA, OIB 54698980675 zastupanog po punomoćniku Vjekoslav Golubić</izvorni_sadrzaj>
    <derivirana_varijabla naziv="DomainObject.Predmet.ProtustrankaFormatedOIB_1">  KRUNA 92 ŠTEDNO-KREDITNA ZADRUGA, OIB 54698980675 zastupanog po punomoćniku Vjekoslav Golubić</derivirana_varijabla>
  </DomainObject.Predmet.ProtustrankaFormatedOIB>
  <DomainObject.Predmet.ProtustrankaFormatedWithAdress>
    <izvorni_sadrzaj> KRUNA 92 ŠTEDNO-KREDITNA ZADRUGA, Josipa Pupačića 2, 10000 Zagreb zastupanog po punomoćniku Vjekoslav Golubić</izvorni_sadrzaj>
    <derivirana_varijabla naziv="DomainObject.Predmet.ProtustrankaFormatedWithAdress_1"> KRUNA 92 ŠTEDNO-KREDITNA ZADRUGA, Josipa Pupačića 2, 10000 Zagreb zastupanog po punomoćniku Vjekoslav Golubić</derivirana_varijabla>
  </DomainObject.Predmet.ProtustrankaFormatedWithAdress>
  <DomainObject.Predmet.ProtustrankaFormatedWithAdressOIB>
    <izvorni_sadrzaj> KRUNA 92 ŠTEDNO-KREDITNA ZADRUGA, OIB 54698980675, Josipa Pupačića 2, 10000 Zagreb zastupanog po punomoćniku Vjekoslav Golubić</izvorni_sadrzaj>
    <derivirana_varijabla naziv="DomainObject.Predmet.ProtustrankaFormatedWithAdressOIB_1"> KRUNA 92 ŠTEDNO-KREDITNA ZADRUGA, OIB 54698980675, Josipa Pupačića 2, 10000 Zagreb zastupanog po punomoćniku Vjekoslav Golubić</derivirana_varijabla>
  </DomainObject.Predmet.ProtustrankaFormatedWithAdressOIB>
  <DomainObject.Predmet.ProtustrankaWithAdress>
    <izvorni_sadrzaj>KRUNA 92 ŠTEDNO-KREDITNA ZADRUGA Josipa Pupačića 2, 10000 Zagreb</izvorni_sadrzaj>
    <derivirana_varijabla naziv="DomainObject.Predmet.ProtustrankaWithAdress_1">KRUNA 92 ŠTEDNO-KREDITNA ZADRUGA Josipa Pupačića 2, 10000 Zagreb</derivirana_varijabla>
  </DomainObject.Predmet.ProtustrankaWithAdress>
  <DomainObject.Predmet.ProtustrankaWithAdressOIB>
    <izvorni_sadrzaj>KRUNA 92 ŠTEDNO-KREDITNA ZADRUGA, OIB 54698980675, Josipa Pupačića 2, 10000 Zagreb</izvorni_sadrzaj>
    <derivirana_varijabla naziv="DomainObject.Predmet.ProtustrankaWithAdressOIB_1">KRUNA 92 ŠTEDNO-KREDITNA ZADRUGA, OIB 54698980675, Josipa Pupačića 2, 10000 Zagreb</derivirana_varijabla>
  </DomainObject.Predmet.ProtustrankaWithAdressOIB>
  <DomainObject.Predmet.ProtustrankaNazivFormated>
    <izvorni_sadrzaj>KRUNA 92 ŠTEDNO-KREDITNA ZADRUGA</izvorni_sadrzaj>
    <derivirana_varijabla naziv="DomainObject.Predmet.ProtustrankaNazivFormated_1">KRUNA 92 ŠTEDNO-KREDITNA ZADRUGA</derivirana_varijabla>
  </DomainObject.Predmet.ProtustrankaNazivFormated>
  <DomainObject.Predmet.ProtustrankaNazivFormatedOIB>
    <izvorni_sadrzaj>KRUNA 92 ŠTEDNO-KREDITNA ZADRUGA, OIB 54698980675</izvorni_sadrzaj>
    <derivirana_varijabla naziv="DomainObject.Predmet.ProtustrankaNazivFormatedOIB_1">KRUNA 92 ŠTEDNO-KREDITNA ZADRUGA, OIB 54698980675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KRUNA 92 ŠTEDNO-KREDITNA ZADRUGA zastupanog po punomoćniku Vjekoslav Golubić</item>
    </izvorni_sadrzaj>
    <derivirana_varijabla naziv="DomainObject.Predmet.ProtuStrankaListFormated_1">
      <item>KRUNA 92 ŠTEDNO-KREDITNA ZADRUGA zastupanog po punomoćniku Vjekoslav Golubić</item>
    </derivirana_varijabla>
  </DomainObject.Predmet.ProtuStrankaListFormated>
  <DomainObject.Predmet.ProtuStrankaListFormatedOIB>
    <izvorni_sadrzaj>
      <item>KRUNA 92 ŠTEDNO-KREDITNA ZADRUGA, OIB 54698980675 zastupanog po punomoćniku Vjekoslav Golubić</item>
    </izvorni_sadrzaj>
    <derivirana_varijabla naziv="DomainObject.Predmet.ProtuStrankaListFormatedOIB_1">
      <item>KRUNA 92 ŠTEDNO-KREDITNA ZADRUGA, OIB 54698980675 zastupanog po punomoćniku Vjekoslav Golubić</item>
    </derivirana_varijabla>
  </DomainObject.Predmet.ProtuStrankaListFormatedOIB>
  <DomainObject.Predmet.ProtuStrankaListFormatedWithAdress>
    <izvorni_sadrzaj>
      <item>KRUNA 92 ŠTEDNO-KREDITNA ZADRUGA, Josipa Pupačića 2, 10000 Zagreb zastupanog po punomoćniku Vjekoslav Golubić</item>
    </izvorni_sadrzaj>
    <derivirana_varijabla naziv="DomainObject.Predmet.ProtuStrankaListFormatedWithAdress_1">
      <item>KRUNA 92 ŠTEDNO-KREDITNA ZADRUGA, Josipa Pupačića 2, 10000 Zagreb zastupanog po punomoćniku Vjekoslav Golubić</item>
    </derivirana_varijabla>
  </DomainObject.Predmet.ProtuStrankaListFormatedWithAdress>
  <DomainObject.Predmet.ProtuStrankaListFormatedWithAdressOIB>
    <izvorni_sadrzaj>
      <item>KRUNA 92 ŠTEDNO-KREDITNA ZADRUGA, OIB 54698980675, Josipa Pupačića 2, 10000 Zagreb zastupanog po punomoćniku Vjekoslav Golubić</item>
    </izvorni_sadrzaj>
    <derivirana_varijabla naziv="DomainObject.Predmet.ProtuStrankaListFormatedWithAdressOIB_1">
      <item>KRUNA 92 ŠTEDNO-KREDITNA ZADRUGA, OIB 54698980675, Josipa Pupačića 2, 10000 Zagreb zastupanog po punomoćniku Vjekoslav Golubić</item>
    </derivirana_varijabla>
  </DomainObject.Predmet.ProtuStrankaListFormatedWithAdressOIB>
  <DomainObject.Predmet.ProtuStrankaListNazivFormated>
    <izvorni_sadrzaj>
      <item>KRUNA 92 ŠTEDNO-KREDITNA ZADRUGA</item>
    </izvorni_sadrzaj>
    <derivirana_varijabla naziv="DomainObject.Predmet.ProtuStrankaListNazivFormated_1">
      <item>KRUNA 92 ŠTEDNO-KREDITNA ZADRUGA</item>
    </derivirana_varijabla>
  </DomainObject.Predmet.ProtuStrankaListNazivFormated>
  <DomainObject.Predmet.ProtuStrankaListNazivFormatedOIB>
    <izvorni_sadrzaj>
      <item>KRUNA 92 ŠTEDNO-KREDITNA ZADRUGA, OIB 54698980675</item>
    </izvorni_sadrzaj>
    <derivirana_varijabla naziv="DomainObject.Predmet.ProtuStrankaListNazivFormatedOIB_1">
      <item>KRUNA 92 ŠTEDNO-KREDITNA ZADRUGA, OIB 54698980675</item>
    </derivirana_varijabla>
  </DomainObject.Predmet.ProtuStrankaListNazivFormatedOIB>
  <DomainObject.Predmet.OstaliListFormated>
    <izvorni_sadrzaj>
      <item>Vjekoslav Golubić punomoćnik sudionika u postupku KRUNA 92 ŠTEDNO-KREDITNA ZADRUGA</item>
    </izvorni_sadrzaj>
    <derivirana_varijabla naziv="DomainObject.Predmet.OstaliListFormated_1">
      <item>Vjekoslav Golubić punomoćnik sudionika u postupku KRUNA 92 ŠTEDNO-KREDITNA ZADRUGA</item>
    </derivirana_varijabla>
  </DomainObject.Predmet.OstaliListFormated>
  <DomainObject.Predmet.OstaliListFormatedOIB>
    <izvorni_sadrzaj>
      <item>Vjekoslav Golubić, OIB 85124388925 punomoćnik sudionika u postupku KRUNA 92 ŠTEDNO-KREDITNA ZADRUGA</item>
    </izvorni_sadrzaj>
    <derivirana_varijabla naziv="DomainObject.Predmet.OstaliListFormatedOIB_1">
      <item>Vjekoslav Golubić, OIB 85124388925 punomoćnik sudionika u postupku KRUNA 92 ŠTEDNO-KREDITNA ZADRUGA</item>
    </derivirana_varijabla>
  </DomainObject.Predmet.OstaliListFormatedOIB>
  <DomainObject.Predmet.OstaliListFormatedWithAdress>
    <izvorni_sadrzaj>
      <item>Vjekoslav Golubić, Mokrička 67, 10290 Zaprešić punomoćnik sudionika u postupku KRUNA 92 ŠTEDNO-KREDITNA ZADRUGA</item>
    </izvorni_sadrzaj>
    <derivirana_varijabla naziv="DomainObject.Predmet.OstaliListFormatedWithAdress_1">
      <item>Vjekoslav Golubić, Mokrička 67, 10290 Zaprešić punomoćnik sudionika u postupku KRUNA 92 ŠTEDNO-KREDITNA ZADRUGA</item>
    </derivirana_varijabla>
  </DomainObject.Predmet.OstaliListFormatedWithAdress>
  <DomainObject.Predmet.OstaliListFormatedWithAdressOIB>
    <izvorni_sadrzaj>
      <item>Vjekoslav Golubić, OIB 85124388925, Mokrička 67, 10290 Zaprešić punomoćnik sudionika u postupku KRUNA 92 ŠTEDNO-KREDITNA ZADRUGA</item>
    </izvorni_sadrzaj>
    <derivirana_varijabla naziv="DomainObject.Predmet.OstaliListFormatedWithAdressOIB_1">
      <item>Vjekoslav Golubić, OIB 85124388925, Mokrička 67, 10290 Zaprešić punomoćnik sudionika u postupku KRUNA 92 ŠTEDNO-KREDITNA ZADRUGA</item>
    </derivirana_varijabla>
  </DomainObject.Predmet.OstaliListFormatedWithAdressOIB>
  <DomainObject.Predmet.OstaliListNazivFormated>
    <izvorni_sadrzaj>
      <item>Vjekoslav Golubić</item>
    </izvorni_sadrzaj>
    <derivirana_varijabla naziv="DomainObject.Predmet.OstaliListNazivFormated_1">
      <item>Vjekoslav Golubić</item>
    </derivirana_varijabla>
  </DomainObject.Predmet.OstaliListNazivFormated>
  <DomainObject.Predmet.OstaliListNazivFormatedOIB>
    <izvorni_sadrzaj>
      <item>Vjekoslav Golubić, OIB 85124388925</item>
    </izvorni_sadrzaj>
    <derivirana_varijabla naziv="DomainObject.Predmet.OstaliListNazivFormatedOIB_1">
      <item>Vjekoslav Golubić, OIB 85124388925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KRUNA 92 ŠTEDNO-KREDITNA ZADRUGA</izvorni_sadrzaj>
    <derivirana_varijabla naziv="DomainObject.Predmet.ProtustrankaIDrugi_1">KRUNA 92 ŠTEDNO-KREDITNA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KRUNA 92 ŠTEDNO-KREDITNA ZADRUGA, OIB 54698980675, Josipa Pupačića 2, 10000 Zagreb</izvorni_sadrzaj>
    <derivirana_varijabla naziv="DomainObject.Predmet.ProtustrankaIDrugiAdressOIB_1">KRUNA 92 ŠTEDNO-KREDITNA ZADRUGA, OIB 54698980675, Josipa Pupačića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KRUNA 92 ŠTEDNO-KREDITNA ZADRUGA</item>
      <item>Vjekoslav Golubić</item>
    </izvorni_sadrzaj>
    <derivirana_varijabla naziv="DomainObject.Predmet.SudioniciListNaziv_1">
      <item>FINA Regionalni centar Zagreb</item>
      <item>KRUNA 92 ŠTEDNO-KREDITNA ZADRUGA</item>
      <item>Vjekoslav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KRUNA 92 ŠTEDNO-KREDITNA ZADRUGA, OIB 54698980675, Josipa Pupačića 2,10000 Zagreb</item>
      <item>Vjekoslav Golubić, OIB 85124388925, Mokrička 67,10290 Zaprešić</item>
    </izvorni_sadrzaj>
    <derivirana_varijabla naziv="DomainObject.Predmet.SudioniciListAdressOIB_1">
      <item>FINA Regionalni centar Zagreb, OIB 85821130368, Trg svibanjskih žrtava 1995. 1,10000 Zagreb</item>
      <item>KRUNA 92 ŠTEDNO-KREDITNA ZADRUGA, OIB 54698980675, Josipa Pupačića 2,10000 Zagreb</item>
      <item>Vjekoslav Golubić, OIB 85124388925, Mokrička 67,10290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54698980675</item>
      <item>, OIB 85124388925</item>
    </izvorni_sadrzaj>
    <derivirana_varijabla naziv="DomainObject.Predmet.SudioniciListNazivOIB_1">
      <item>, OIB 85821130368</item>
      <item>, OIB 54698980675</item>
      <item>, OIB 85124388925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2062</properties:Characters>
  <properties:Lines>75</properties:Lines>
  <properties:Paragraphs>30</properties:Paragraphs>
  <properties:TotalTime>0</properties:TotalTime>
  <properties:ScaleCrop>false</properties:ScaleCrop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2016-04-04T12:41:00Z</dcterms:created>
  <dc:creator>Marija Lukić</dc:creator>
  <dc:description/>
  <cp:keywords/>
  <cp:lastModifiedBy>Marija Lukić</cp:lastModifiedBy>
  <dcterms:modified xmlns:xsi="http://www.w3.org/2001/XMLSchema-instance" xsi:type="dcterms:W3CDTF">2016-04-04T12:42:00Z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