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ef71" w14:paraId="609ef71" w:rsidRDefault="001A2D7C" w:rsidP="00FC1537" w:rsidR="001A2D7C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-712/15-5</w:t>
      </w:r>
    </w:p>
    <w:p w:rsidRDefault="001A2D7C" w:rsidP="00E87D86" w:rsidR="001A2D7C" w:rsidRPr="00FC1537">
      <w:pPr>
        <w:jc w:val="both"/>
      </w:pPr>
    </w:p>
    <w:p w:rsidRDefault="001A2D7C" w:rsidP="00E87D86" w:rsidR="001A2D7C" w:rsidRPr="00FC1537">
      <w:pPr>
        <w:jc w:val="both"/>
      </w:pPr>
    </w:p>
    <w:p w:rsidRDefault="001A2D7C" w:rsidP="00E87D86" w:rsidR="001A2D7C" w:rsidRPr="00FC1537">
      <w:pPr>
        <w:jc w:val="both"/>
      </w:pPr>
    </w:p>
    <w:p w:rsidRDefault="001A2D7C" w:rsidP="00E87D86" w:rsidR="001A2D7C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1A2D7C" w:rsidP="00E87D86" w:rsidR="001A2D7C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1A2D7C" w:rsidP="00FC1537" w:rsidR="001A2D7C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1A2D7C" w:rsidP="00E87D86" w:rsidR="001A2D7C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1A2D7C" w:rsidP="00E87D86" w:rsidR="001A2D7C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1A2D7C" w:rsidP="00FC1537" w:rsidR="001A2D7C" w:rsidRPr="00FC1537">
      <w:pPr>
        <w:jc w:val="center"/>
      </w:pPr>
      <w:r>
        <w:t>R E P U B L I K A   H R V A T S K A</w:t>
      </w:r>
    </w:p>
    <w:p w:rsidRDefault="001A2D7C" w:rsidP="00E87D86" w:rsidR="001A2D7C"/>
    <w:p w:rsidRDefault="001A2D7C" w:rsidP="001F7D4E" w:rsidR="001A2D7C">
      <w:pPr>
        <w:jc w:val="center"/>
      </w:pPr>
      <w:r>
        <w:t>O G L A S</w:t>
      </w:r>
    </w:p>
    <w:p w:rsidRDefault="001A2D7C" w:rsidP="001F7D4E" w:rsidR="001A2D7C">
      <w:pPr>
        <w:jc w:val="center"/>
      </w:pPr>
    </w:p>
    <w:p w:rsidRDefault="001A2D7C" w:rsidP="001F7D4E" w:rsidR="001A2D7C" w:rsidRPr="00FC1537">
      <w:pPr>
        <w:jc w:val="center"/>
      </w:pPr>
    </w:p>
    <w:p w:rsidRDefault="001A2D7C" w:rsidP="00E87D86" w:rsidR="001A2D7C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NEAPOLIS d.o.o.</w:t>
      </w:r>
      <w:r w:rsidR="00891D97">
        <w:t>,</w:t>
      </w:r>
      <w:r>
        <w:t xml:space="preserve"> Nadin, Nadin bb, Nadin, OIB: 36873727510,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20. studenoga 2015</w:t>
      </w:r>
      <w:r w:rsidRPr="00FC1537">
        <w:t xml:space="preserve">., dana </w:t>
      </w:r>
      <w:r w:rsidR="00DD5F63">
        <w:t>12. siječnja 2016</w:t>
      </w:r>
      <w:r>
        <w:t xml:space="preserve">., objavio je </w:t>
      </w:r>
    </w:p>
    <w:p w:rsidRDefault="001A2D7C" w:rsidP="00E87D86" w:rsidR="001A2D7C">
      <w:pPr>
        <w:ind w:firstLine="720"/>
        <w:jc w:val="both"/>
      </w:pPr>
    </w:p>
    <w:p w:rsidRDefault="001A2D7C" w:rsidP="00E87D86" w:rsidR="001A2D7C">
      <w:pPr>
        <w:ind w:firstLine="720"/>
        <w:jc w:val="both"/>
      </w:pPr>
    </w:p>
    <w:p w:rsidRDefault="001A2D7C" w:rsidP="00083422" w:rsidR="001A2D7C" w:rsidRPr="00FC1537">
      <w:pPr>
        <w:jc w:val="center"/>
      </w:pPr>
      <w:r>
        <w:t>o g l a s</w:t>
      </w:r>
    </w:p>
    <w:p w:rsidRDefault="001A2D7C" w:rsidP="005C42A8" w:rsidR="001A2D7C">
      <w:pPr>
        <w:ind w:firstLine="315"/>
        <w:jc w:val="both"/>
      </w:pPr>
    </w:p>
    <w:p w:rsidRDefault="001A2D7C" w:rsidP="005C42A8" w:rsidR="001A2D7C">
      <w:pPr>
        <w:ind w:firstLine="315"/>
        <w:jc w:val="both"/>
      </w:pPr>
    </w:p>
    <w:p w:rsidRDefault="001A2D7C" w:rsidP="00DE074C" w:rsidR="001A2D7C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NEAPOLIS d.o.o.</w:t>
      </w:r>
      <w:r w:rsidR="00891D97">
        <w:t>,</w:t>
      </w:r>
      <w:r>
        <w:t xml:space="preserve"> Nadin, Nadin bb, Nadin, OIB: 36873727510, </w:t>
      </w:r>
      <w:r w:rsidRPr="00FC1537">
        <w:t xml:space="preserve">iznosi </w:t>
      </w:r>
      <w:r>
        <w:rPr>
          <w:b/>
        </w:rPr>
        <w:t xml:space="preserve">31.811,95 </w:t>
      </w:r>
      <w:r>
        <w:t>kuna.</w:t>
      </w:r>
    </w:p>
    <w:p w:rsidRDefault="001A2D7C" w:rsidP="00E87D86" w:rsidR="001A2D7C" w:rsidRPr="00FC1537">
      <w:pPr>
        <w:jc w:val="both"/>
      </w:pPr>
    </w:p>
    <w:p w:rsidRDefault="001A2D7C" w:rsidP="00CD5142" w:rsidR="001A2D7C">
      <w:pPr>
        <w:jc w:val="both"/>
      </w:pPr>
      <w:r>
        <w:tab/>
        <w:t>2</w:t>
      </w:r>
      <w:r w:rsidRPr="00FC1537">
        <w:t>.  Poziva</w:t>
      </w:r>
      <w:r>
        <w:t>ju</w:t>
      </w:r>
      <w:r w:rsidRPr="00FC1537">
        <w:t xml:space="preserve"> se </w:t>
      </w:r>
      <w:r>
        <w:t xml:space="preserve">osobe ovlaštene po zakonu za zastupanje Gennaro Raiano iz Napulja, Italija, Via Monterosa Case Ises 14 i Blaženka Galešić iz Samobora, Gupca Matije 4, </w:t>
      </w:r>
      <w:r w:rsidRPr="00FC1537">
        <w:t>dužnika</w:t>
      </w:r>
      <w:r>
        <w:t xml:space="preserve"> NEAPOLIS d.o.o.</w:t>
      </w:r>
      <w:r w:rsidR="00891D97">
        <w:t>,</w:t>
      </w:r>
      <w:r>
        <w:t xml:space="preserve"> Nadin,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1A2D7C" w:rsidP="00CD5142" w:rsidR="001A2D7C">
      <w:pPr>
        <w:jc w:val="both"/>
      </w:pPr>
    </w:p>
    <w:p w:rsidRDefault="001A2D7C" w:rsidP="0049025B" w:rsidR="001A2D7C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1A2D7C" w:rsidP="00CD5142" w:rsidR="001A2D7C">
      <w:pPr>
        <w:jc w:val="both"/>
      </w:pPr>
    </w:p>
    <w:p w:rsidRDefault="001A2D7C" w:rsidP="00CD5142" w:rsidR="001A2D7C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NEAPOLIS d.o.o.</w:t>
      </w:r>
      <w:r w:rsidR="00891D97">
        <w:t>,</w:t>
      </w:r>
      <w:r>
        <w:t xml:space="preserve"> Nadin, Nadin bb, Nadin, OIB: 36873727510,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NEAPOLIS d.o.o.</w:t>
      </w:r>
      <w:r w:rsidR="00891D97">
        <w:t>,</w:t>
      </w:r>
      <w:r>
        <w:t xml:space="preserve"> Nadin,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211-712-2015.</w:t>
      </w:r>
    </w:p>
    <w:p w:rsidRDefault="001A2D7C" w:rsidP="00CD5142" w:rsidR="001A2D7C">
      <w:pPr>
        <w:jc w:val="both"/>
      </w:pPr>
    </w:p>
    <w:p w:rsidRDefault="001A2D7C" w:rsidP="005C42A8" w:rsidR="001A2D7C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1A2D7C" w:rsidP="00E523B5" w:rsidR="001A2D7C">
      <w:pPr>
        <w:ind w:firstLine="315"/>
        <w:jc w:val="both"/>
      </w:pPr>
    </w:p>
    <w:p w:rsidRDefault="001A2D7C" w:rsidP="00E87D86" w:rsidR="001A2D7C" w:rsidRPr="00FC1537">
      <w:pPr>
        <w:jc w:val="center"/>
      </w:pPr>
      <w:r w:rsidRPr="00FC1537">
        <w:t xml:space="preserve">U Zadru, </w:t>
      </w:r>
      <w:r w:rsidR="00DD5F63">
        <w:t>12. siječnja 2016</w:t>
      </w:r>
      <w:r w:rsidRPr="00FC1537">
        <w:t xml:space="preserve">. </w:t>
      </w:r>
    </w:p>
    <w:p w:rsidRDefault="001A2D7C" w:rsidP="00E87D86" w:rsidR="001A2D7C" w:rsidRPr="00FC1537">
      <w:pPr>
        <w:jc w:val="center"/>
      </w:pPr>
    </w:p>
    <w:p w:rsidRDefault="001A2D7C" w:rsidP="00E87D86" w:rsidR="001A2D7C" w:rsidRPr="00FC1537">
      <w:pPr>
        <w:jc w:val="right"/>
      </w:pPr>
    </w:p>
    <w:p w:rsidRDefault="001A2D7C" w:rsidP="001945B8" w:rsidR="001A2D7C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1A2D7C" w:rsidP="001945B8" w:rsidR="001A2D7C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1A2D7C" w:rsidP="00B84EF6" w:rsidR="001A2D7C" w:rsidRPr="00FC1537">
      <w:pPr>
        <w:jc w:val="right"/>
      </w:pPr>
    </w:p>
    <w:p w:rsidRDefault="001A2D7C" w:rsidP="00B84EF6" w:rsidR="001A2D7C" w:rsidRPr="00FC1537">
      <w:pPr>
        <w:jc w:val="right"/>
      </w:pPr>
    </w:p>
    <w:p w:rsidRDefault="001A2D7C" w:rsidP="00B84EF6" w:rsidR="001A2D7C" w:rsidRPr="00FC1537"/>
    <w:p w:rsidRDefault="001A2D7C" w:rsidP="00E87D86" w:rsidR="001A2D7C" w:rsidRPr="00FC1537">
      <w:pPr>
        <w:jc w:val="both"/>
      </w:pPr>
    </w:p>
    <w:p w:rsidRDefault="001A2D7C" w:rsidP="00FC1537" w:rsidR="001A2D7C" w:rsidRPr="0049025B">
      <w:pPr>
        <w:ind w:firstLine="708" w:left="12"/>
        <w:jc w:val="both"/>
      </w:pPr>
      <w:r w:rsidRPr="0049025B">
        <w:t>DNA:</w:t>
      </w:r>
    </w:p>
    <w:p w:rsidRDefault="001A2D7C" w:rsidP="00E87D86" w:rsidR="001A2D7C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DD5F63" w:rsidP="00DD5F63" w:rsidR="00DD5F63">
      <w:pPr>
        <w:numPr>
          <w:ilvl w:val="0"/>
          <w:numId w:val="2"/>
        </w:numPr>
        <w:jc w:val="both"/>
      </w:pPr>
      <w:r>
        <w:t>računovodstvo suda</w:t>
      </w:r>
    </w:p>
    <w:p w:rsidRDefault="00DD5F63" w:rsidP="00DD5F63" w:rsidR="00DD5F63">
      <w:pPr>
        <w:numPr>
          <w:ilvl w:val="0"/>
          <w:numId w:val="2"/>
        </w:numPr>
        <w:jc w:val="both"/>
      </w:pPr>
      <w:r>
        <w:t>u spis</w:t>
      </w:r>
    </w:p>
    <w:p w:rsidRDefault="001A2D7C" w:rsidP="00E87D86" w:rsidR="001A2D7C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1A2D7C" w:rsidP="00E87D86" w:rsidR="001A2D7C" w:rsidRPr="00083422">
      <w:pPr>
        <w:ind w:firstLine="720"/>
        <w:jc w:val="both"/>
        <w:rPr>
          <w:b/>
        </w:rPr>
      </w:pPr>
    </w:p>
    <w:p w:rsidRDefault="001A2D7C" w:rsidP="00E87D86" w:rsidR="001A2D7C" w:rsidRPr="00FC1537">
      <w:pPr>
        <w:ind w:firstLine="720"/>
        <w:jc w:val="both"/>
      </w:pPr>
    </w:p>
    <w:p w:rsidRDefault="001A2D7C" w:rsidP="00E87D86" w:rsidR="001A2D7C" w:rsidRPr="00FC1537"/>
    <w:p w:rsidRDefault="001A2D7C" w:rsidP="00E87D86" w:rsidR="001A2D7C" w:rsidRPr="00FC1537"/>
    <w:p w:rsidRDefault="001A2D7C" w:rsidR="001A2D7C" w:rsidRPr="00FC1537"/>
    <w:sectPr w:rsidSect="00381900" w:rsidR="001A2D7C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D7C" w:rsidP="00381900" w:rsidR="001A2D7C">
      <w:r>
        <w:separator/>
      </w:r>
    </w:p>
  </w:endnote>
  <w:endnote w:id="0" w:type="continuationSeparator">
    <w:p w:rsidRDefault="001A2D7C" w:rsidP="00381900" w:rsidR="001A2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D7C" w:rsidP="00381900" w:rsidR="001A2D7C">
      <w:r>
        <w:separator/>
      </w:r>
    </w:p>
  </w:footnote>
  <w:footnote w:id="0" w:type="continuationSeparator">
    <w:p w:rsidRDefault="001A2D7C" w:rsidP="00381900" w:rsidR="001A2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F63" w:rsidP="00FC1537" w:rsidR="001A2D7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543A6">
      <w:rPr>
        <w:noProof/>
      </w:rPr>
      <w:t>2</w:t>
    </w:r>
    <w:r>
      <w:rPr>
        <w:noProof/>
      </w:rPr>
      <w:fldChar w:fldCharType="end"/>
    </w:r>
    <w:r w:rsidR="001A2D7C">
      <w:tab/>
    </w:r>
    <w:r w:rsidR="001A2D7C">
      <w:tab/>
      <w:t xml:space="preserve">Poslovni broj: </w:t>
    </w:r>
    <w:r w:rsidR="001A2D7C" w:rsidRPr="00FC1537">
      <w:t>1 St</w:t>
    </w:r>
    <w:r w:rsidR="001A2D7C">
      <w:t>-712/15-5</w:t>
    </w:r>
  </w:p>
  <w:p w:rsidRDefault="001A2D7C" w:rsidR="001A2D7C">
    <w:pPr>
      <w:pStyle w:val="Zaglavlje"/>
      <w:jc w:val="center"/>
    </w:pPr>
  </w:p>
  <w:p w:rsidRDefault="001A2D7C" w:rsidP="00FC1537" w:rsidR="001A2D7C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51B14"/>
    <w:rsid w:val="00083422"/>
    <w:rsid w:val="00083FCF"/>
    <w:rsid w:val="000C40BA"/>
    <w:rsid w:val="000D7DF1"/>
    <w:rsid w:val="00104E1E"/>
    <w:rsid w:val="0011713A"/>
    <w:rsid w:val="00120DFA"/>
    <w:rsid w:val="001307DE"/>
    <w:rsid w:val="00132B5C"/>
    <w:rsid w:val="0016786C"/>
    <w:rsid w:val="00172C8F"/>
    <w:rsid w:val="001945B8"/>
    <w:rsid w:val="001A2D7C"/>
    <w:rsid w:val="001A449D"/>
    <w:rsid w:val="001B1A98"/>
    <w:rsid w:val="001B1FB0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2E4EC9"/>
    <w:rsid w:val="002F25F6"/>
    <w:rsid w:val="002F6855"/>
    <w:rsid w:val="0033241E"/>
    <w:rsid w:val="00381900"/>
    <w:rsid w:val="003927C8"/>
    <w:rsid w:val="003946C2"/>
    <w:rsid w:val="00395FBC"/>
    <w:rsid w:val="003E4669"/>
    <w:rsid w:val="003F1F9C"/>
    <w:rsid w:val="004212FB"/>
    <w:rsid w:val="00445AD6"/>
    <w:rsid w:val="004543A6"/>
    <w:rsid w:val="00461269"/>
    <w:rsid w:val="00477976"/>
    <w:rsid w:val="0048351D"/>
    <w:rsid w:val="0049025B"/>
    <w:rsid w:val="004928EC"/>
    <w:rsid w:val="004A4292"/>
    <w:rsid w:val="004B358C"/>
    <w:rsid w:val="004D697C"/>
    <w:rsid w:val="004F1927"/>
    <w:rsid w:val="00515D7F"/>
    <w:rsid w:val="00567BFA"/>
    <w:rsid w:val="00587490"/>
    <w:rsid w:val="005B1954"/>
    <w:rsid w:val="005C42A8"/>
    <w:rsid w:val="005F2D85"/>
    <w:rsid w:val="00631196"/>
    <w:rsid w:val="00655D68"/>
    <w:rsid w:val="0065727A"/>
    <w:rsid w:val="00663483"/>
    <w:rsid w:val="006C6332"/>
    <w:rsid w:val="006D6BD0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8109EF"/>
    <w:rsid w:val="00840CEA"/>
    <w:rsid w:val="00891D97"/>
    <w:rsid w:val="008A3C0B"/>
    <w:rsid w:val="008A3E45"/>
    <w:rsid w:val="008C4F28"/>
    <w:rsid w:val="008D0D9C"/>
    <w:rsid w:val="009422F5"/>
    <w:rsid w:val="009427F2"/>
    <w:rsid w:val="009555F3"/>
    <w:rsid w:val="00982D51"/>
    <w:rsid w:val="009A7F9B"/>
    <w:rsid w:val="009B5862"/>
    <w:rsid w:val="009C3129"/>
    <w:rsid w:val="009F11EB"/>
    <w:rsid w:val="009F358D"/>
    <w:rsid w:val="009F6BF1"/>
    <w:rsid w:val="00A3143F"/>
    <w:rsid w:val="00A64858"/>
    <w:rsid w:val="00A74E19"/>
    <w:rsid w:val="00A96A7A"/>
    <w:rsid w:val="00AB2543"/>
    <w:rsid w:val="00AB5F7F"/>
    <w:rsid w:val="00B04C8D"/>
    <w:rsid w:val="00B16FFC"/>
    <w:rsid w:val="00B5705C"/>
    <w:rsid w:val="00B768AC"/>
    <w:rsid w:val="00B82590"/>
    <w:rsid w:val="00B84EF6"/>
    <w:rsid w:val="00C16653"/>
    <w:rsid w:val="00C24CDB"/>
    <w:rsid w:val="00C70B03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37FF"/>
    <w:rsid w:val="00DD5F63"/>
    <w:rsid w:val="00DE074C"/>
    <w:rsid w:val="00E24ACD"/>
    <w:rsid w:val="00E519D0"/>
    <w:rsid w:val="00E523B5"/>
    <w:rsid w:val="00E64ADC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8685D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4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073926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8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St-712/2015</izvorni_sadrzaj>
    <derivirana_varijabla naziv="DomainObject.Predmet.OznakaBroj_1">St-712/2015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NEAPOLIS društvo s ograničenom odgovornošću za trgovinu i poslovne usluge</izvorni_sadrzaj>
    <derivirana_varijabla naziv="DomainObject.Predmet.ProtustrankaFormated_1">  NEAPOLIS društvo s ograničenom odgovornošću za trgovinu i poslovne usluge</derivirana_varijabla>
  </DomainObject.Predmet.ProtustrankaFormated>
  <DomainObject.Predmet.ProtustrankaFormatedOIB>
    <izvorni_sadrzaj>  NEAPOLIS društvo s ograničenom odgovornošću za trgovinu i poslovne usluge, OIB 36873727510</izvorni_sadrzaj>
    <derivirana_varijabla naziv="DomainObject.Predmet.ProtustrankaFormatedOIB_1">  NEAPOLIS društvo s ograničenom odgovornošću za trgovinu i poslovne usluge, OIB 36873727510</derivirana_varijabla>
  </DomainObject.Predmet.ProtustrankaFormatedOIB>
  <DomainObject.Predmet.ProtustrankaFormatedWithAdress>
    <izvorni_sadrzaj> NEAPOLIS društvo s ograničenom odgovornošću za trgovinu i poslovne usluge, Nadin bb, 23223 Nadin</izvorni_sadrzaj>
    <derivirana_varijabla naziv="DomainObject.Predmet.ProtustrankaFormatedWithAdress_1"> NEAPOLIS društvo s ograničenom odgovornošću za trgovinu i poslovne usluge, Nadin bb, 23223 Nadin</derivirana_varijabla>
  </DomainObject.Predmet.ProtustrankaFormatedWithAdress>
  <DomainObject.Predmet.ProtustrankaFormatedWithAdressOIB>
    <izvorni_sadrzaj> NEAPOLIS društvo s ograničenom odgovornošću za trgovinu i poslovne usluge, OIB 36873727510, Nadin bb, 23223 Nadin</izvorni_sadrzaj>
    <derivirana_varijabla naziv="DomainObject.Predmet.ProtustrankaFormatedWithAdressOIB_1"> NEAPOLIS društvo s ograničenom odgovornošću za trgovinu i poslovne usluge, OIB 36873727510, Nadin bb, 23223 Nadin</derivirana_varijabla>
  </DomainObject.Predmet.ProtustrankaFormatedWithAdressOIB>
  <DomainObject.Predmet.ProtustrankaWithAdress>
    <izvorni_sadrzaj>NEAPOLIS društvo s ograničenom odgovornošću za trgovinu i poslovne usluge Nadin bb, 23223 Nadin</izvorni_sadrzaj>
    <derivirana_varijabla naziv="DomainObject.Predmet.ProtustrankaWithAdress_1">NEAPOLIS društvo s ograničenom odgovornošću za trgovinu i poslovne usluge Nadin bb, 23223 Nadin</derivirana_varijabla>
  </DomainObject.Predmet.ProtustrankaWithAdress>
  <DomainObject.Predmet.ProtustrankaWithAdressOIB>
    <izvorni_sadrzaj>NEAPOLIS društvo s ograničenom odgovornošću za trgovinu i poslovne usluge, OIB 36873727510, Nadin bb, 23223 Nadin</izvorni_sadrzaj>
    <derivirana_varijabla naziv="DomainObject.Predmet.ProtustrankaWithAdressOIB_1">NEAPOLIS društvo s ograničenom odgovornošću za trgovinu i poslovne usluge, OIB 36873727510, Nadin bb, 23223 Nadin</derivirana_varijabla>
  </DomainObject.Predmet.ProtustrankaWithAdressOIB>
  <DomainObject.Predmet.ProtustrankaNazivFormated>
    <izvorni_sadrzaj>NEAPOLIS društvo s ograničenom odgovornošću za trgovinu i poslovne usluge</izvorni_sadrzaj>
    <derivirana_varijabla naziv="DomainObject.Predmet.ProtustrankaNazivFormated_1">NEAPOLIS društvo s ograničenom odgovornošću za trgovinu i poslovne usluge</derivirana_varijabla>
  </DomainObject.Predmet.ProtustrankaNazivFormated>
  <DomainObject.Predmet.ProtustrankaNazivFormatedOIB>
    <izvorni_sadrzaj>NEAPOLIS društvo s ograničenom odgovornošću za trgovinu i poslovne usluge, OIB 36873727510</izvorni_sadrzaj>
    <derivirana_varijabla naziv="DomainObject.Predmet.ProtustrankaNazivFormatedOIB_1">NEAPOLIS društvo s ograničenom odgovornošću za trgovinu i poslovne usluge, OIB 36873727510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31811.95</izvorni_sadrzaj>
    <derivirana_varijabla naziv="DomainObject.Predmet.TrenutnaVrijednost_1">31811.95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NEAPOLIS društvo s ograničenom odgovornošću za trgovinu i poslovne usluge</item>
    </izvorni_sadrzaj>
    <derivirana_varijabla naziv="DomainObject.Predmet.ProtuStrankaListFormated_1">
      <item>NEAPOLIS društvo s ograničenom odgovornošću za trgovinu i poslovne usluge</item>
    </derivirana_varijabla>
  </DomainObject.Predmet.ProtuStrankaListFormated>
  <DomainObject.Predmet.ProtuStrankaListFormatedOIB>
    <izvorni_sadrzaj>
      <item>NEAPOLIS društvo s ograničenom odgovornošću za trgovinu i poslovne usluge, OIB 36873727510</item>
    </izvorni_sadrzaj>
    <derivirana_varijabla naziv="DomainObject.Predmet.ProtuStrankaListFormatedOIB_1">
      <item>NEAPOLIS društvo s ograničenom odgovornošću za trgovinu i poslovne usluge, OIB 36873727510</item>
    </derivirana_varijabla>
  </DomainObject.Predmet.ProtuStrankaListFormatedOIB>
  <DomainObject.Predmet.ProtuStrankaListFormatedWithAdress>
    <izvorni_sadrzaj>
      <item>NEAPOLIS društvo s ograničenom odgovornošću za trgovinu i poslovne usluge, Nadin bb, 23223 Nadin</item>
    </izvorni_sadrzaj>
    <derivirana_varijabla naziv="DomainObject.Predmet.ProtuStrankaListFormatedWithAdress_1">
      <item>NEAPOLIS društvo s ograničenom odgovornošću za trgovinu i poslovne usluge, Nadin bb, 23223 Nadin</item>
    </derivirana_varijabla>
  </DomainObject.Predmet.ProtuStrankaListFormatedWithAdress>
  <DomainObject.Predmet.ProtuStrankaListFormatedWithAdressOIB>
    <izvorni_sadrzaj>
      <item>NEAPOLIS društvo s ograničenom odgovornošću za trgovinu i poslovne usluge, OIB 36873727510, Nadin bb, 23223 Nadin</item>
    </izvorni_sadrzaj>
    <derivirana_varijabla naziv="DomainObject.Predmet.ProtuStrankaListFormatedWithAdressOIB_1">
      <item>NEAPOLIS društvo s ograničenom odgovornošću za trgovinu i poslovne usluge, OIB 36873727510, Nadin bb, 23223 Nadin</item>
    </derivirana_varijabla>
  </DomainObject.Predmet.ProtuStrankaListFormatedWithAdressOIB>
  <DomainObject.Predmet.ProtuStrankaListNazivFormated>
    <izvorni_sadrzaj>
      <item>NEAPOLIS društvo s ograničenom odgovornošću za trgovinu i poslovne usluge</item>
    </izvorni_sadrzaj>
    <derivirana_varijabla naziv="DomainObject.Predmet.ProtuStrankaListNazivFormated_1">
      <item>NEAPOLIS društvo s ograničenom odgovornošću za trgovinu i poslovne usluge</item>
    </derivirana_varijabla>
  </DomainObject.Predmet.ProtuStrankaListNazivFormated>
  <DomainObject.Predmet.ProtuStrankaListNazivFormatedOIB>
    <izvorni_sadrzaj>
      <item>NEAPOLIS društvo s ograničenom odgovornošću za trgovinu i poslovne usluge, OIB 36873727510</item>
    </izvorni_sadrzaj>
    <derivirana_varijabla naziv="DomainObject.Predmet.ProtuStrankaListNazivFormatedOIB_1">
      <item>NEAPOLIS društvo s ograničenom odgovornošću za trgovinu i poslovne usluge, OIB 36873727510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NEAPOLIS društvo s ograničenom odgovornošću za trgovinu i poslovne usluge</izvorni_sadrzaj>
    <derivirana_varijabla naziv="DomainObject.Predmet.ProtustrankaIDrugi_1">NEAPOLIS društvo s ograničenom odgovornošću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NEAPOLIS društvo s ograničenom odgovornošću za trgovinu i poslovne usluge, OIB 36873727510, Nadin bb, 23223 Nadin</izvorni_sadrzaj>
    <derivirana_varijabla naziv="DomainObject.Predmet.ProtustrankaIDrugiAdressOIB_1">NEAPOLIS društvo s ograničenom odgovornošću za trgovinu i poslovne usluge, OIB 36873727510, Nadin bb, 23223 Nadin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NEAPOLIS društvo s ograničenom odgovornošću za trgovinu i poslovne usluge</item>
    </izvorni_sadrzaj>
    <derivirana_varijabla naziv="DomainObject.Predmet.SudioniciListNaziv_1">
      <item>FINA</item>
      <item>NEAPOLIS društvo s ograničenom odgovornošću za trgovinu i poslovne usluge</item>
    </derivirana_varijabla>
  </DomainObject.Predmet.SudioniciListNaziv>
  <DomainObject.Predmet.SudioniciListAdressOIB>
    <izvorni_sadrzaj>
      <item>FINA, OIB 85821130368</item>
      <item>NEAPOLIS društvo s ograničenom odgovornošću za trgovinu i poslovne usluge, OIB 36873727510, Nadin bb,23223 Nadin</item>
    </izvorni_sadrzaj>
    <derivirana_varijabla naziv="DomainObject.Predmet.SudioniciListAdressOIB_1">
      <item>FINA, OIB 85821130368</item>
      <item>NEAPOLIS društvo s ograničenom odgovornošću za trgovinu i poslovne usluge, OIB 36873727510, Nadin bb,23223 Nadin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36873727510</item>
    </izvorni_sadrzaj>
    <derivirana_varijabla naziv="DomainObject.Predmet.SudioniciListNazivOIB_1">
      <item>, OIB 85821130368</item>
      <item>, OIB 36873727510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436</properties:Words>
  <properties:Characters>2202</properties:Characters>
  <properties:Lines>71</properties:Lines>
  <properties:Paragraphs>20</properties:Paragraphs>
  <properties:TotalTime>10</properties:TotalTime>
  <properties:ScaleCrop>false</properties:ScaleCrop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2015-12-29T07:50:00Z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2016-01-13T13:31:00Z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