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a052" w14:paraId="653a052" w:rsidRDefault="00B1687B" w:rsidP="0073733C" w:rsidR="0070027B" w:rsidRPr="0070027B">
      <w:pPr>
        <w15:collapsed w:val="false"/>
      </w:pPr>
      <w:bookmarkStart w:name="_GoBack" w:id="0"/>
      <w:bookmarkEnd w:id="0"/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73733C">
        <w:t>4756</w:t>
      </w:r>
      <w:r w:rsidR="00843BBB">
        <w:t>/1</w:t>
      </w:r>
      <w:r w:rsidR="0073733C">
        <w:t>6</w:t>
      </w:r>
      <w:r w:rsidR="00843BBB">
        <w:t>-</w:t>
      </w:r>
      <w:r w:rsidR="00E57A7A">
        <w:t>22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E57A7A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73733C">
        <w:t xml:space="preserve">Eco Life International d.o.o., OIB: 99847579206, Sesvete (Grad Zagreb), Ljudevita </w:t>
      </w:r>
      <w:r w:rsidR="0073733C" w:rsidRPr="00BD39A5">
        <w:t xml:space="preserve">Posavskog </w:t>
      </w:r>
      <w:r w:rsidR="0073733C" w:rsidRPr="00E57A7A">
        <w:t>8</w:t>
      </w:r>
      <w:r w:rsidRPr="00E57A7A">
        <w:rPr>
          <w:lang w:val="pt-BR"/>
        </w:rPr>
        <w:t xml:space="preserve">, </w:t>
      </w:r>
      <w:r w:rsidR="00E57A7A" w:rsidRPr="00E57A7A">
        <w:rPr>
          <w:lang w:val="pt-BR"/>
        </w:rPr>
        <w:t>23</w:t>
      </w:r>
      <w:r w:rsidR="00395B4F" w:rsidRPr="00E57A7A">
        <w:rPr>
          <w:lang w:val="pt-BR"/>
        </w:rPr>
        <w:t xml:space="preserve">. </w:t>
      </w:r>
      <w:r w:rsidR="0073733C" w:rsidRPr="00E57A7A">
        <w:rPr>
          <w:lang w:val="pt-BR"/>
        </w:rPr>
        <w:t>kolovoza</w:t>
      </w:r>
      <w:r w:rsidR="0084486C" w:rsidRPr="00E57A7A">
        <w:rPr>
          <w:lang w:val="pt-BR"/>
        </w:rPr>
        <w:t xml:space="preserve"> 2018</w:t>
      </w:r>
      <w:r w:rsidRPr="00E57A7A">
        <w:t>.,</w:t>
      </w:r>
    </w:p>
    <w:p w:rsidRDefault="006E23F3" w:rsidP="00843BBB" w:rsidR="006E23F3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E57A7A">
      <w:pPr>
        <w:ind w:firstLine="708"/>
        <w:jc w:val="both"/>
      </w:pPr>
      <w:r w:rsidRPr="00A93839">
        <w:t xml:space="preserve">I. Otvara se stečajni postupak nad dužnikom </w:t>
      </w:r>
      <w:r w:rsidR="0073733C">
        <w:t xml:space="preserve">Eco Life International d.o.o., OIB: 99847579206, Sesvete (Grad Zagreb), Ljudevita </w:t>
      </w:r>
      <w:r w:rsidR="0073733C" w:rsidRPr="00BD39A5">
        <w:t>Posavskog 8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E57A7A">
        <w:t xml:space="preserve">Zagrebu </w:t>
      </w:r>
      <w:r w:rsidR="00E57A7A" w:rsidRPr="00E57A7A">
        <w:t>23</w:t>
      </w:r>
      <w:r w:rsidR="00395B4F" w:rsidRPr="00E57A7A">
        <w:t xml:space="preserve">. </w:t>
      </w:r>
      <w:r w:rsidR="00E57A7A" w:rsidRPr="00E57A7A">
        <w:t>kolovoza</w:t>
      </w:r>
      <w:r w:rsidR="006E23F3" w:rsidRPr="00E57A7A">
        <w:t xml:space="preserve"> 201</w:t>
      </w:r>
      <w:r w:rsidR="004E2CDE" w:rsidRPr="00E57A7A">
        <w:t>8</w:t>
      </w:r>
      <w:r w:rsidRPr="00E57A7A">
        <w:t xml:space="preserve">. u </w:t>
      </w:r>
      <w:r w:rsidR="00E57A7A" w:rsidRPr="00E57A7A">
        <w:t>12</w:t>
      </w:r>
      <w:r w:rsidR="00C70ACC" w:rsidRPr="00E57A7A">
        <w:t>.</w:t>
      </w:r>
      <w:r w:rsidR="00D048DF" w:rsidRPr="00E57A7A">
        <w:t>0</w:t>
      </w:r>
      <w:r w:rsidR="00DC7C75" w:rsidRPr="00E57A7A">
        <w:t>0</w:t>
      </w:r>
      <w:r w:rsidRPr="00E57A7A">
        <w:t xml:space="preserve">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E57A7A">
        <w:t>Branka Božić, OIB: 50835813248, Mirka Deanovića 11, Zagreb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73733C">
        <w:t xml:space="preserve">Eco Life International d.o.o., OIB: 99847579206, Sesvete (Grad Zagreb), Ljudevita </w:t>
      </w:r>
      <w:r w:rsidR="0073733C" w:rsidRPr="00BD39A5">
        <w:t>Posavskog 8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73733C">
        <w:t xml:space="preserve">Eco Life International d.o.o., OIB: 99847579206, Sesvete (Grad Zagreb), Ljudevita </w:t>
      </w:r>
      <w:r w:rsidR="0073733C" w:rsidRPr="00BD39A5">
        <w:t>Posavskog 8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73733C" w:rsidP="0073733C" w:rsidR="0073733C" w:rsidRPr="00CA1A6F">
      <w:pPr>
        <w:ind w:firstLine="709"/>
        <w:jc w:val="both"/>
        <w:rPr>
          <w:lang w:val="en-GB"/>
        </w:rPr>
      </w:pPr>
      <w:r w:rsidRPr="008276BF">
        <w:t xml:space="preserve">Financijska agencija, kao predlagatelj, navela je u prijedlogu za otvaranje stečajnog postupka kako dužnik na dan </w:t>
      </w:r>
      <w:r>
        <w:t>31. svibnja 2016</w:t>
      </w:r>
      <w:r w:rsidRPr="008276BF">
        <w:t xml:space="preserve">. u Očevidniku redoslijeda osnova za plaćanje ima evidentirane neizvršene osnove za plaćanje u neprekinutom razdoblju od </w:t>
      </w:r>
      <w:r>
        <w:t>120</w:t>
      </w:r>
      <w:r w:rsidRPr="008276BF">
        <w:t xml:space="preserve"> dana, u ukupnom iznosu od </w:t>
      </w:r>
      <w:r>
        <w:t>45.150,84</w:t>
      </w:r>
      <w:r w:rsidRPr="008276BF">
        <w:t xml:space="preserve"> kn, kao i da dužnik ima </w:t>
      </w:r>
      <w:r>
        <w:t>1</w:t>
      </w:r>
      <w:r w:rsidRPr="008276BF">
        <w:t xml:space="preserve"> zaposlenih. </w:t>
      </w:r>
      <w:r w:rsidRPr="008276BF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</w:p>
    <w:p w:rsidRDefault="0073733C" w:rsidP="0073733C" w:rsidR="0068530A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73733C" w:rsidP="0073733C" w:rsidR="0073733C">
      <w:pPr>
        <w:pStyle w:val="Tijeloteksta"/>
        <w:ind w:firstLine="708"/>
      </w:pPr>
      <w:r w:rsidRPr="00B9015B">
        <w:t xml:space="preserve">Slijedom navedenog, </w:t>
      </w:r>
      <w:r>
        <w:t>sud je 25. listopada 2017.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73733C" w:rsidP="0073733C" w:rsidR="0073733C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>28. studenog</w:t>
      </w:r>
      <w:r w:rsidRPr="00184012">
        <w:t xml:space="preserve"> 201</w:t>
      </w:r>
      <w:r>
        <w:t>7. zastupnik po zakonu dužnika naveo je da je društvo Eco Life International d.o.o. kupio u ožujk</w:t>
      </w:r>
      <w:r w:rsidR="00726432">
        <w:t>u</w:t>
      </w:r>
      <w:r>
        <w:t>/travanj</w:t>
      </w:r>
      <w:r w:rsidR="00726432">
        <w:t>u</w:t>
      </w:r>
      <w:r>
        <w:t xml:space="preserve"> 2016. od g. Saše Hopeka pri čemu je isti potpisao izjavu da predmetno društvo nema nikakvih dugova. Njegova je greška da navedene podatke nije provjerio, no u dobroj vjeri je smatrao da društvo uistinu nema nikakvih dugovanja, a obzirom da je ta izjava potpisana kod javnog bilježnika. Nakon toga vrlo brzo je shvatio da je društvo u blokadi, počeli su ga zvati kako policija tako i Prekršajni sud kod kojih je i bio na razgovoru i saslušanju. Naime, Prekršajni sud je pokrenuo postupak, a obzirom da radnicima nisu bile isplaćene plaće. Kada je shvatio da je prevaren otišao je raditi u Njemačku i dan danas se nalazi na radu u Njemačkoj te je danas došao isključivo radi ovog ročišta. Pokušao je stupiti u kontakt s g. Hopekom no do istog nije uspio doći, a prema njegovim saznanjima isti je bio neko vrijeme i u pritvoru. Zastupnik po zakonu dužnika naveo je </w:t>
      </w:r>
      <w:r w:rsidRPr="00DF7FAC">
        <w:t xml:space="preserve">da se ne protivi prijedlogu da se nad društvom </w:t>
      </w:r>
      <w:r>
        <w:t xml:space="preserve">Eco Life International d.o.o., OIB: 99847579206, Sesvete (Grad Zagreb), Ljudevita Posavskog 8, otvori stečaj, pod materijalnom, moralnom i kaznenom odgovornošću izjavio je da dužnik nema imovine, kako pokretnina tako ni nekretnina kao niti novčanih tražbina te da je dužnik prestao s obavljanjem djelatnosti u ožujku 2016., ako ne i prije. </w:t>
      </w:r>
    </w:p>
    <w:p w:rsidRDefault="0073733C" w:rsidP="0073733C" w:rsidR="0073733C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73733C" w:rsidP="0073733C" w:rsidR="0073733C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28. studenog</w:t>
      </w:r>
      <w:r w:rsidRPr="00AC7999">
        <w:t xml:space="preserve"> 2017. (list </w:t>
      </w:r>
      <w:r>
        <w:t>36</w:t>
      </w:r>
      <w:r w:rsidRPr="00AC7999">
        <w:t xml:space="preserve"> spisa) utvrdio da dužnik nije vlasnik nekretnina.</w:t>
      </w:r>
    </w:p>
    <w:p w:rsidRDefault="0073733C" w:rsidP="0073733C" w:rsidR="0073733C">
      <w:pPr>
        <w:jc w:val="both"/>
      </w:pPr>
      <w:r>
        <w:tab/>
        <w:t xml:space="preserve">Spisu prileži podnesak Hrvatskog zavoda za mirovinsko osiguranje od 13. prosinca 2017. (list 41-44 spisa) iz kojeg proizlazi </w:t>
      </w:r>
      <w:r w:rsidRPr="0084069B">
        <w:t xml:space="preserve">da dužnik nema zaposlenih. </w:t>
      </w:r>
    </w:p>
    <w:p w:rsidRDefault="0073733C" w:rsidP="0073733C" w:rsidR="0073733C">
      <w:pPr>
        <w:jc w:val="both"/>
      </w:pPr>
      <w:r>
        <w:tab/>
        <w:t>S</w:t>
      </w:r>
      <w:r w:rsidRPr="001500F1">
        <w:t xml:space="preserve">pisu prileži  uvjerenje </w:t>
      </w:r>
      <w:r>
        <w:t>MUP RH, Policijska uprava Zagrebačka, Policijska postaja Sesvete</w:t>
      </w:r>
      <w:r w:rsidRPr="001500F1">
        <w:t xml:space="preserve"> od </w:t>
      </w:r>
      <w:r>
        <w:t>20</w:t>
      </w:r>
      <w:r w:rsidRPr="009C6C9B">
        <w:t xml:space="preserve">. </w:t>
      </w:r>
      <w:r>
        <w:t>prosinca</w:t>
      </w:r>
      <w:r w:rsidRPr="009C6C9B">
        <w:t xml:space="preserve"> 201</w:t>
      </w:r>
      <w:r>
        <w:t>7</w:t>
      </w:r>
      <w:r w:rsidRPr="009C6C9B">
        <w:t xml:space="preserve">. (list </w:t>
      </w:r>
      <w:r>
        <w:t>46</w:t>
      </w:r>
      <w:r w:rsidRPr="009C6C9B">
        <w:t xml:space="preserve"> spisa)</w:t>
      </w:r>
      <w:r w:rsidRPr="0018121A">
        <w:t xml:space="preserve"> </w:t>
      </w:r>
      <w:r>
        <w:t xml:space="preserve">iz kojeg proizlazi </w:t>
      </w:r>
      <w:r w:rsidRPr="00225401">
        <w:t xml:space="preserve">da dužnik </w:t>
      </w:r>
      <w:r>
        <w:t xml:space="preserve">nije </w:t>
      </w:r>
      <w:r w:rsidRPr="00225401">
        <w:t>vlasnik vozila</w:t>
      </w:r>
      <w:r>
        <w:t>.</w:t>
      </w:r>
    </w:p>
    <w:p w:rsidRDefault="0073733C" w:rsidP="0073733C" w:rsidR="0073733C">
      <w:pPr>
        <w:pStyle w:val="Tijeloteksta"/>
        <w:ind w:firstLine="708"/>
      </w:pPr>
      <w:r w:rsidRPr="0002701E">
        <w:t xml:space="preserve">Uvidom u </w:t>
      </w:r>
      <w:r>
        <w:t>potvrdu Financijske agencije od 14. srpnja 2018. (list 8 spisa) prema kojem je dužnik na dan 14. srpnja 2018 u Očevidniku redoslijeda osnova za plaćanje imao neizvršene osnove za plaćanje u neprekinutom razdoblju od 528 dana u ukupnom iznosu od 163.743,23 kn.</w:t>
      </w:r>
    </w:p>
    <w:p w:rsidRDefault="0073733C" w:rsidP="0073733C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73733C">
        <w:t xml:space="preserve">13. srpnja </w:t>
      </w:r>
      <w:r w:rsidR="0084486C">
        <w:t>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73733C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73733C">
        <w:t>13</w:t>
      </w:r>
      <w:r w:rsidR="006E23F3" w:rsidRPr="006E23F3">
        <w:t xml:space="preserve">. </w:t>
      </w:r>
      <w:r w:rsidR="0073733C">
        <w:t>srpnja</w:t>
      </w:r>
      <w:r w:rsidR="006E23F3" w:rsidRPr="006E23F3">
        <w:t xml:space="preserve"> 201</w:t>
      </w:r>
      <w:r w:rsidR="0084486C">
        <w:t>8</w:t>
      </w:r>
      <w:r w:rsidRPr="006E23F3">
        <w:t>. Vjerovnici nisu predujmili iznos od 2</w:t>
      </w:r>
      <w:r w:rsidR="0073733C">
        <w:t>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</w:t>
      </w:r>
      <w:r w:rsidRPr="00A93839">
        <w:lastRenderedPageBreak/>
        <w:t xml:space="preserve">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84486C" w:rsidP="00053309" w:rsidR="00053309">
      <w:pPr>
        <w:ind w:firstLine="708"/>
        <w:jc w:val="both"/>
        <w:rPr>
          <w:color w:val="FF0000"/>
        </w:rPr>
      </w:pPr>
      <w:r>
        <w:t>I</w:t>
      </w:r>
      <w:r w:rsidRPr="0089526A">
        <w:t>majući u vidu navode</w:t>
      </w:r>
      <w:r>
        <w:t xml:space="preserve"> </w:t>
      </w:r>
      <w:r w:rsidRPr="0089526A">
        <w:t>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</w:t>
      </w:r>
      <w:r w:rsidR="00053309" w:rsidRPr="003A7D16">
        <w:t xml:space="preserve"> i kako nije predujmljen iznos za pokriće troškova prethodnog i stečajnog postupka određen rješenjem suda, kao i da je kod dužnika ostvaren stečajni razlog nesposobnost za plaćanje, valjalo je u skladu s citiranom odredbom čl. </w:t>
      </w:r>
      <w:r w:rsidR="00053309">
        <w:t>132. st. 2</w:t>
      </w:r>
      <w:r w:rsidR="00053309" w:rsidRPr="003A7D16">
        <w:t>. SZ-a otvoriti i zaključiti stečajni postupak nad dužnikom.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E57A7A">
      <w:pPr>
        <w:jc w:val="center"/>
      </w:pPr>
      <w:r w:rsidRPr="00372077">
        <w:t xml:space="preserve">U </w:t>
      </w:r>
      <w:r w:rsidR="00C12410" w:rsidRPr="00E57A7A">
        <w:t>Zagreb</w:t>
      </w:r>
      <w:r w:rsidR="00CA4E71" w:rsidRPr="00E57A7A">
        <w:t xml:space="preserve">u </w:t>
      </w:r>
      <w:r w:rsidR="00E57A7A" w:rsidRPr="00E57A7A">
        <w:t>23</w:t>
      </w:r>
      <w:r w:rsidR="0084486C" w:rsidRPr="00E57A7A">
        <w:t xml:space="preserve">. </w:t>
      </w:r>
      <w:r w:rsidR="00914B40" w:rsidRPr="00E57A7A">
        <w:t>kolovoza</w:t>
      </w:r>
      <w:r w:rsidR="00B6336F" w:rsidRPr="00E57A7A">
        <w:t xml:space="preserve"> </w:t>
      </w:r>
      <w:r w:rsidR="0084486C" w:rsidRPr="00E57A7A">
        <w:t>2018</w:t>
      </w:r>
      <w:r w:rsidR="00C12410" w:rsidRPr="00E57A7A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064C46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064C46" w:rsidP="007B64C7" w:rsidR="00064C46">
      <w:pPr>
        <w:ind w:firstLine="708" w:left="3540"/>
        <w:jc w:val="right"/>
      </w:pPr>
    </w:p>
    <w:p w:rsidRDefault="00064C46" w:rsidP="007B64C7" w:rsidR="00064C46">
      <w:pPr>
        <w:ind w:firstLine="708" w:left="3540"/>
        <w:jc w:val="right"/>
      </w:pPr>
      <w:r>
        <w:t>Za točnost otpravka-ovlašteni službenik:</w:t>
      </w:r>
    </w:p>
    <w:p w:rsidRDefault="00064C46" w:rsidP="007B64C7" w:rsidR="00064C46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64C46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3733C">
          <w:t>4756/16-</w:t>
        </w:r>
        <w:r w:rsidR="00E57A7A">
          <w:t>22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3C" w:rsidR="0073733C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64C46"/>
    <w:rsid w:val="00144607"/>
    <w:rsid w:val="00154D5E"/>
    <w:rsid w:val="001D0B43"/>
    <w:rsid w:val="00205451"/>
    <w:rsid w:val="00210903"/>
    <w:rsid w:val="0023149C"/>
    <w:rsid w:val="00290380"/>
    <w:rsid w:val="00295751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4E2CDE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8530A"/>
    <w:rsid w:val="00693D34"/>
    <w:rsid w:val="006A7E02"/>
    <w:rsid w:val="006E23F3"/>
    <w:rsid w:val="006F05DF"/>
    <w:rsid w:val="0070027B"/>
    <w:rsid w:val="00726432"/>
    <w:rsid w:val="0073733C"/>
    <w:rsid w:val="007859F3"/>
    <w:rsid w:val="007A570C"/>
    <w:rsid w:val="007C030D"/>
    <w:rsid w:val="007C202C"/>
    <w:rsid w:val="007E349A"/>
    <w:rsid w:val="00830ADC"/>
    <w:rsid w:val="00843BBB"/>
    <w:rsid w:val="0084486C"/>
    <w:rsid w:val="0086652B"/>
    <w:rsid w:val="008A1754"/>
    <w:rsid w:val="008E59F9"/>
    <w:rsid w:val="008F6699"/>
    <w:rsid w:val="008F76E8"/>
    <w:rsid w:val="009050DC"/>
    <w:rsid w:val="00914B40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46026"/>
    <w:rsid w:val="00E57A7A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4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C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C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C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4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C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C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C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4756</izvorni_sadrzaj>
    <derivirana_varijabla naziv="DomainObject.Predmet.Broj_1">4756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St-4756/2016</izvorni_sadrzaj>
    <derivirana_varijabla naziv="DomainObject.Predmet.OznakaBroj_1">St-4756/2016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Life International d.o.o. zastupanog po punomoćniku Romano Rozman</izvorni_sadrzaj>
    <derivirana_varijabla naziv="DomainObject.Predmet.ProtustrankaFormated_1">  Eco Life International d.o.o. zastupanog po punomoćniku Romano Rozman</derivirana_varijabla>
  </DomainObject.Predmet.ProtustrankaFormated>
  <DomainObject.Predmet.ProtustrankaFormatedOIB>
    <izvorni_sadrzaj>  Eco Life International d.o.o., OIB 99847579206 zastupanog po punomoćniku Romano Rozman</izvorni_sadrzaj>
    <derivirana_varijabla naziv="DomainObject.Predmet.ProtustrankaFormatedOIB_1">  Eco Life International d.o.o., OIB 99847579206 zastupanog po punomoćniku Romano Rozman</derivirana_varijabla>
  </DomainObject.Predmet.ProtustrankaFormatedOIB>
  <DomainObject.Predmet.ProtustrankaFormatedWithAdress>
    <izvorni_sadrzaj> Eco Life International d.o.o., Ljudevita Posavskg 8, 10360 Sesvete zastupanog po punomoćniku Romano Rozman</izvorni_sadrzaj>
    <derivirana_varijabla naziv="DomainObject.Predmet.ProtustrankaFormatedWithAdress_1"> Eco Life International d.o.o., Ljudevita Posavskg 8, 10360 Sesvete zastupanog po punomoćniku Romano Rozman</derivirana_varijabla>
  </DomainObject.Predmet.ProtustrankaFormatedWithAdress>
  <DomainObject.Predmet.ProtustrankaFormatedWithAdressOIB>
    <izvorni_sadrzaj> Eco Life International d.o.o., OIB 99847579206, Ljudevita Posavskg 8, 10360 Sesvete zastupanog po punomoćniku Romano Rozman</izvorni_sadrzaj>
    <derivirana_varijabla naziv="DomainObject.Predmet.ProtustrankaFormatedWithAdressOIB_1"> Eco Life International d.o.o., OIB 99847579206, Ljudevita Posavskg 8, 10360 Sesvete zastupanog po punomoćniku Romano Rozman</derivirana_varijabla>
  </DomainObject.Predmet.ProtustrankaFormatedWithAdressOIB>
  <DomainObject.Predmet.ProtustrankaWithAdress>
    <izvorni_sadrzaj>Eco Life International d.o.o. Ljudevita Posavskg 8, 10360 Sesvete</izvorni_sadrzaj>
    <derivirana_varijabla naziv="DomainObject.Predmet.ProtustrankaWithAdress_1">Eco Life International d.o.o. Ljudevita Posavskg 8, 10360 Sesvete</derivirana_varijabla>
  </DomainObject.Predmet.ProtustrankaWithAdress>
  <DomainObject.Predmet.ProtustrankaWithAdressOIB>
    <izvorni_sadrzaj>Eco Life International d.o.o., OIB 99847579206, Ljudevita Posavskg 8, 10360 Sesvete</izvorni_sadrzaj>
    <derivirana_varijabla naziv="DomainObject.Predmet.ProtustrankaWithAdressOIB_1">Eco Life International d.o.o., OIB 99847579206, Ljudevita Posavskg 8, 10360 Sesvete</derivirana_varijabla>
  </DomainObject.Predmet.ProtustrankaWithAdressOIB>
  <DomainObject.Predmet.ProtustrankaNazivFormated>
    <izvorni_sadrzaj>Eco Life International d.o.o.</izvorni_sadrzaj>
    <derivirana_varijabla naziv="DomainObject.Predmet.ProtustrankaNazivFormated_1">Eco Life International d.o.o.</derivirana_varijabla>
  </DomainObject.Predmet.ProtustrankaNazivFormated>
  <DomainObject.Predmet.ProtustrankaNazivFormatedOIB>
    <izvorni_sadrzaj>Eco Life International d.o.o., OIB 99847579206</izvorni_sadrzaj>
    <derivirana_varijabla naziv="DomainObject.Predmet.ProtustrankaNazivFormatedOIB_1">Eco Life International d.o.o., OIB 99847579206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Romano Rozman; VJEROVNICI</izvorni_sadrzaj>
    <derivirana_varijabla naziv="DomainObject.Predmet.StrankaFormated_1">  FINA Regionalni centar Zagreb; Romano Rozman; VJEROVNICI</derivirana_varijabla>
  </DomainObject.Predmet.StrankaFormated>
  <DomainObject.Predmet.StrankaFormatedOIB>
    <izvorni_sadrzaj>  FINA Regionalni centar Zagreb, OIB 85821130368; Romano Rozman, OIB 36916391486; VJEROVNICI</izvorni_sadrzaj>
    <derivirana_varijabla naziv="DomainObject.Predmet.StrankaFormatedOIB_1">  FINA Regionalni centar Zagreb, OIB 85821130368; Romano Rozman, OIB 36916391486; VJEROVNICI</derivirana_varijabla>
  </DomainObject.Predmet.StrankaFormatedOIB>
  <DomainObject.Predmet.StrankaFormatedWithAdress>
    <izvorni_sadrzaj> FINA Regionalni centar Zagreb, Trg svibanjskih žrtava 1995. 1, 10000 Zagreb; Romano Rozman, Ulica Sv. Vida 6, 48000 Draganovec; VJEROVNICI</izvorni_sadrzaj>
    <derivirana_varijabla naziv="DomainObject.Predmet.StrankaFormatedWithAdress_1"> FINA Regionalni centar Zagreb, Trg svibanjskih žrtava 1995. 1, 10000 Zagreb; Romano Rozman, Ulica Sv. Vida 6, 48000 Draganovec; VJEROVNICI</derivirana_varijabla>
  </DomainObject.Predmet.StrankaFormatedWithAdress>
  <DomainObject.Predmet.StrankaFormatedWithAdressOIB>
    <izvorni_sadrzaj> FINA Regionalni centar Zagreb, OIB 85821130368, Trg svibanjskih žrtava 1995. 1, 10000 Zagreb; Romano Rozman, OIB 36916391486, Ulica Sv. Vida 6, 48000 Draganovec; VJEROVNICI</izvorni_sadrzaj>
    <derivirana_varijabla naziv="DomainObject.Predmet.StrankaFormatedWithAdressOIB_1"> FINA Regionalni centar Zagreb, OIB 85821130368, Trg svibanjskih žrtava 1995. 1, 10000 Zagreb; Romano Rozman, OIB 36916391486, Ulica Sv. Vida 6, 48000 Draganovec; VJEROVNICI</derivirana_varijabla>
  </DomainObject.Predmet.StrankaFormatedWithAdressOIB>
  <DomainObject.Predmet.StrankaWithAdress>
    <izvorni_sadrzaj>FINA Regionalni centar Zagreb Trg svibanjskih žrtava 1995. 1,10000 Zagreb,Romano Rozman Ulica Sv. Vida 6,48000 Draganovec,VJEROVNICI </izvorni_sadrzaj>
    <derivirana_varijabla naziv="DomainObject.Predmet.StrankaWithAdress_1">FINA Regionalni centar Zagreb Trg svibanjskih žrtava 1995. 1,10000 Zagreb,Romano Rozman Ulica Sv. Vida 6,48000 Draganovec,VJEROVNICI </derivirana_varijabla>
  </DomainObject.Predmet.StrankaWithAdress>
  <DomainObject.Predmet.StrankaWithAdressOIB>
    <izvorni_sadrzaj>FINA Regionalni centar Zagreb, OIB 85821130368, Trg svibanjskih žrtava 1995. 1,10000 Zagreb,Romano Rozman, OIB 36916391486, Ulica Sv. Vida 6,48000 Draganovec,VJEROVNICI</izvorni_sadrzaj>
    <derivirana_varijabla naziv="DomainObject.Predmet.StrankaWithAdressOIB_1">FINA Regionalni centar Zagreb, OIB 85821130368, Trg svibanjskih žrtava 1995. 1,10000 Zagreb,Romano Rozman, OIB 36916391486, Ulica Sv. Vida 6,48000 Draganovec,VJEROVNICI</derivirana_varijabla>
  </DomainObject.Predmet.StrankaWithAdressOIB>
  <DomainObject.Predmet.StrankaNazivFormated>
    <izvorni_sadrzaj>FINA Regionalni centar Zagreb,Romano Rozman,VJEROVNICI</izvorni_sadrzaj>
    <derivirana_varijabla naziv="DomainObject.Predmet.StrankaNazivFormated_1">FINA Regionalni centar Zagreb,Romano Rozman,VJEROVNICI</derivirana_varijabla>
  </DomainObject.Predmet.StrankaNazivFormated>
  <DomainObject.Predmet.StrankaNazivFormatedOIB>
    <izvorni_sadrzaj>FINA Regionalni centar Zagreb, OIB 85821130368,Romano Rozman, OIB 36916391486,VJEROVNICI</izvorni_sadrzaj>
    <derivirana_varijabla naziv="DomainObject.Predmet.StrankaNazivFormatedOIB_1">FINA Regionalni centar Zagreb, OIB 85821130368,Romano Rozman, OIB 36916391486,VJEROVNICI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Romano Rozman</item>
      <item>VJEROVNICI</item>
    </izvorni_sadrzaj>
    <derivirana_varijabla naziv="DomainObject.Predmet.StrankaListFormated_1">
      <item>FINA Regionalni centar Zagreb</item>
      <item>Romano Rozman</item>
      <item>VJEROVNICI</item>
    </derivirana_varijabla>
  </DomainObject.Predmet.StrankaListFormated>
  <DomainObject.Predmet.StrankaListFormatedOIB>
    <izvorni_sadrzaj>
      <item>FINA Regionalni centar Zagreb, OIB 85821130368</item>
      <item>Romano Rozman, OIB 36916391486</item>
      <item>VJEROVNICI</item>
    </izvorni_sadrzaj>
    <derivirana_varijabla naziv="DomainObject.Predmet.StrankaListFormatedOIB_1">
      <item>FINA Regionalni centar Zagreb, OIB 85821130368</item>
      <item>Romano Rozman, OIB 36916391486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Romano Rozman, Ulica Sv. Vida 6, 48000 Draganovec</item>
      <item>VJEROVNICI</item>
    </izvorni_sadrzaj>
    <derivirana_varijabla naziv="DomainObject.Predmet.StrankaListFormatedWithAdress_1">
      <item>FINA Regionalni centar Zagreb, Trg svibanjskih žrtava 1995. 1, 10000 Zagreb</item>
      <item>Romano Rozman, Ulica Sv. Vida 6, 48000 Draganovec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Romano Rozman, OIB 36916391486, Ulica Sv. Vida 6, 48000 Draganovec</item>
      <item>VJEROVNICI</item>
    </izvorni_sadrzaj>
    <derivirana_varijabla naziv="DomainObject.Predmet.StrankaListFormatedWithAdressOIB_1">
      <item>FINA Regionalni centar Zagreb, OIB 85821130368, Trg svibanjskih žrtava 1995. 1, 10000 Zagreb</item>
      <item>Romano Rozman, OIB 36916391486, Ulica Sv. Vida 6, 48000 Draganovec</item>
      <item>VJEROVNICI</item>
    </derivirana_varijabla>
  </DomainObject.Predmet.StrankaListFormatedWithAdressOIB>
  <DomainObject.Predmet.StrankaListNazivFormated>
    <izvorni_sadrzaj>
      <item>FINA Regionalni centar Zagreb</item>
      <item>Romano Rozman</item>
      <item>VJEROVNICI</item>
    </izvorni_sadrzaj>
    <derivirana_varijabla naziv="DomainObject.Predmet.StrankaListNazivFormated_1">
      <item>FINA Regionalni centar Zagreb</item>
      <item>Romano Rozman</item>
      <item>VJEROVNICI</item>
    </derivirana_varijabla>
  </DomainObject.Predmet.StrankaListNazivFormated>
  <DomainObject.Predmet.StrankaListNazivFormatedOIB>
    <izvorni_sadrzaj>
      <item>FINA Regionalni centar Zagreb, OIB 85821130368</item>
      <item>Romano Rozman, OIB 36916391486</item>
      <item>VJEROVNICI</item>
    </izvorni_sadrzaj>
    <derivirana_varijabla naziv="DomainObject.Predmet.StrankaListNazivFormatedOIB_1">
      <item>FINA Regionalni centar Zagreb, OIB 85821130368</item>
      <item>Romano Rozman, OIB 36916391486</item>
      <item>VJEROVNICI</item>
    </derivirana_varijabla>
  </DomainObject.Predmet.StrankaListNazivFormatedOIB>
  <DomainObject.Predmet.ProtuStrankaListFormated>
    <izvorni_sadrzaj>
      <item>Eco Life International d.o.o. zastupanog po punomoćniku Romano Rozman</item>
    </izvorni_sadrzaj>
    <derivirana_varijabla naziv="DomainObject.Predmet.ProtuStrankaListFormated_1">
      <item>Eco Life International d.o.o. zastupanog po punomoćniku Romano Rozman</item>
    </derivirana_varijabla>
  </DomainObject.Predmet.ProtuStrankaListFormated>
  <DomainObject.Predmet.ProtuStrankaListFormatedOIB>
    <izvorni_sadrzaj>
      <item>Eco Life International d.o.o., OIB 99847579206 zastupanog po punomoćniku Romano Rozman</item>
    </izvorni_sadrzaj>
    <derivirana_varijabla naziv="DomainObject.Predmet.ProtuStrankaListFormatedOIB_1">
      <item>Eco Life International d.o.o., OIB 99847579206 zastupanog po punomoćniku Romano Rozman</item>
    </derivirana_varijabla>
  </DomainObject.Predmet.ProtuStrankaListFormatedOIB>
  <DomainObject.Predmet.ProtuStrankaListFormatedWithAdress>
    <izvorni_sadrzaj>
      <item>Eco Life International d.o.o., Ljudevita Posavskg 8, 10360 Sesvete zastupanog po punomoćniku Romano Rozman</item>
    </izvorni_sadrzaj>
    <derivirana_varijabla naziv="DomainObject.Predmet.ProtuStrankaListFormatedWithAdress_1">
      <item>Eco Life International d.o.o., Ljudevita Posavskg 8, 10360 Sesvete zastupanog po punomoćniku Romano Rozman</item>
    </derivirana_varijabla>
  </DomainObject.Predmet.ProtuStrankaListFormatedWithAdress>
  <DomainObject.Predmet.ProtuStrankaListFormatedWithAdressOIB>
    <izvorni_sadrzaj>
      <item>Eco Life International d.o.o., OIB 99847579206, Ljudevita Posavskg 8, 10360 Sesvete zastupanog po punomoćniku Romano Rozman</item>
    </izvorni_sadrzaj>
    <derivirana_varijabla naziv="DomainObject.Predmet.ProtuStrankaListFormatedWithAdressOIB_1">
      <item>Eco Life International d.o.o., OIB 99847579206, Ljudevita Posavskg 8, 10360 Sesvete zastupanog po punomoćniku Romano Rozman</item>
    </derivirana_varijabla>
  </DomainObject.Predmet.ProtuStrankaListFormatedWithAdressOIB>
  <DomainObject.Predmet.ProtuStrankaListNazivFormated>
    <izvorni_sadrzaj>
      <item>Eco Life International d.o.o.</item>
    </izvorni_sadrzaj>
    <derivirana_varijabla naziv="DomainObject.Predmet.ProtuStrankaListNazivFormated_1">
      <item>Eco Life International d.o.o.</item>
    </derivirana_varijabla>
  </DomainObject.Predmet.ProtuStrankaListNazivFormated>
  <DomainObject.Predmet.ProtuStrankaListNazivFormatedOIB>
    <izvorni_sadrzaj>
      <item>Eco Life International d.o.o., OIB 99847579206</item>
    </izvorni_sadrzaj>
    <derivirana_varijabla naziv="DomainObject.Predmet.ProtuStrankaListNazivFormatedOIB_1">
      <item>Eco Life International d.o.o., OIB 99847579206</item>
    </derivirana_varijabla>
  </DomainObject.Predmet.ProtuStrankaListNazivFormatedOIB>
  <DomainObject.Predmet.OstaliListFormated>
    <izvorni_sadrzaj>
      <item>Romano Rozman punomoćnik sudionika u postupku Eco Life International d.o.o.</item>
      <item>ZAGREBAČKA BANKA DIONIČKO DRUŠTVO</item>
      <item>Raiffeisenbank Austria d.d.</item>
      <item>PRIVREDNA BANKA ZAGREB - DIONIČKO DRUŠTVO</item>
      <item>Splitska banka dioničko društvo</item>
    </izvorni_sadrzaj>
    <derivirana_varijabla naziv="DomainObject.Predmet.OstaliListFormated_1">
      <item>Romano Rozman punomoćnik sudionika u postupku Eco Life International d.o.o.</item>
      <item>ZAGREBAČKA BANKA DIONIČKO DRUŠTVO</item>
      <item>Raiffeisenbank Austria d.d.</item>
      <item>PRIVREDNA BANKA ZAGREB - DIONIČKO DRUŠTVO</item>
      <item>Splitska banka dioničko društvo</item>
    </derivirana_varijabla>
  </DomainObject.Predmet.OstaliListFormated>
  <DomainObject.Predmet.OstaliListFormatedOIB>
    <izvorni_sadrzaj>
      <item>Romano Rozman, OIB 36916391486 punomoćnik sudionika u postupku Eco Life International d.o.o.</item>
      <item>ZAGREBAČKA BANKA DIONIČKO DRUŠTVO, OIB 92963223473</item>
      <item>Raiffeisenbank Austria d.d., OIB 53056966535</item>
      <item>PRIVREDNA BANKA ZAGREB - DIONIČKO DRUŠTVO, OIB 02535697732</item>
      <item>Splitska banka dioničko društvo, OIB 69326397242</item>
    </izvorni_sadrzaj>
    <derivirana_varijabla naziv="DomainObject.Predmet.OstaliListFormatedOIB_1">
      <item>Romano Rozman, OIB 36916391486 punomoćnik sudionika u postupku Eco Life International d.o.o.</item>
      <item>ZAGREBAČKA BANKA DIONIČKO DRUŠTVO, OIB 92963223473</item>
      <item>Raiffeisenbank Austria d.d., OIB 53056966535</item>
      <item>PRIVREDNA BANKA ZAGREB - DIONIČKO DRUŠTVO, OIB 02535697732</item>
      <item>Splitska banka dioničko društvo, OIB 69326397242</item>
    </derivirana_varijabla>
  </DomainObject.Predmet.OstaliListFormatedOIB>
  <DomainObject.Predmet.OstaliListFormatedWithAdress>
    <izvorni_sadrzaj>
      <item>Romano Rozman, Ulica Sv. Vida 6, 48000 Draganovec punomoćnik sudionika u postupku Eco Life International d.o.o.</item>
      <item>ZAGREBAČKA BANKA DIONIČKO DRUŠTVO, Trg bana Josipa Jelačića 10, 10000 Zagreb</item>
      <item>Raiffeisenbank Austria d.d., Magazinska cesta 69, 10000 Zagreb</item>
      <item>PRIVREDNA BANKA ZAGREB - DIONIČKO DRUŠTVO, Radnička cesta 50, 10000 Zagreb</item>
      <item>Splitska banka dioničko društvo, Domovinskog rata 61, 21000 Split</item>
    </izvorni_sadrzaj>
    <derivirana_varijabla naziv="DomainObject.Predmet.OstaliListFormatedWithAdress_1">
      <item>Romano Rozman, Ulica Sv. Vida 6, 48000 Draganovec punomoćnik sudionika u postupku Eco Life International d.o.o.</item>
      <item>ZAGREBAČKA BANKA DIONIČKO DRUŠTVO, Trg bana Josipa Jelačića 10, 10000 Zagreb</item>
      <item>Raiffeisenbank Austria d.d., Magazinska cesta 69, 10000 Zagreb</item>
      <item>PRIVREDNA BANKA ZAGREB - DIONIČKO DRUŠTVO, Radnička cesta 50,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Romano Rozman, OIB 36916391486, Ulica Sv. Vida 6, 48000 Draganovec punomoćnik sudionika u postupku Eco Life International d.o.o.</item>
      <item>ZAGREBAČKA BANKA DIONIČKO DRUŠTVO, OIB 92963223473, Trg bana Josipa Jelačića 10, 10000 Zagreb</item>
      <item>Raiffeisenbank Austria d.d., OIB 53056966535, Magazinska cesta 69, 10000 Zagreb</item>
      <item>PRIVREDNA BANKA ZAGREB - DIONIČKO DRUŠTVO, OIB 02535697732, Radnička cesta 50, 10000 Zagreb</item>
      <item>Splitska banka dioničko društvo, OIB 69326397242, Domovinskog rata 61, 21000 Split</item>
    </izvorni_sadrzaj>
    <derivirana_varijabla naziv="DomainObject.Predmet.OstaliListFormatedWithAdressOIB_1">
      <item>Romano Rozman, OIB 36916391486, Ulica Sv. Vida 6, 48000 Draganovec punomoćnik sudionika u postupku Eco Life International d.o.o.</item>
      <item>ZAGREBAČKA BANKA DIONIČKO DRUŠTVO, OIB 92963223473, Trg bana Josipa Jelačića 10, 10000 Zagreb</item>
      <item>Raiffeisenbank Austria d.d., OIB 53056966535, Magazinska cesta 69, 10000 Zagreb</item>
      <item>PRIVREDNA BANKA ZAGREB - DIONIČKO DRUŠTVO, OIB 02535697732, Radnička cesta 50,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Romano Rozman</item>
      <item>ZAGREBAČKA BANKA DIONIČKO DRUŠTVO</item>
      <item>Raiffeisenbank Austria d.d.</item>
      <item>PRIVREDNA BANKA ZAGREB - DIONIČKO DRUŠTVO</item>
      <item>Splitska banka dioničko društvo</item>
    </izvorni_sadrzaj>
    <derivirana_varijabla naziv="DomainObject.Predmet.OstaliListNazivFormated_1">
      <item>Romano Rozman</item>
      <item>ZAGREBAČKA BANKA DIONIČKO DRUŠTVO</item>
      <item>Raiffeisenbank Austria d.d.</item>
      <item>PRIVREDNA BANKA ZAGREB - DIONIČKO DRUŠTVO</item>
      <item>Splitska banka dioničko društvo</item>
    </derivirana_varijabla>
  </DomainObject.Predmet.OstaliListNazivFormated>
  <DomainObject.Predmet.OstaliListNazivFormatedOIB>
    <izvorni_sadrzaj>
      <item>Romano Rozman, OIB 36916391486</item>
      <item>ZAGREBAČKA BANKA DIONIČKO DRUŠTVO, OIB 92963223473</item>
      <item>Raiffeisenbank Austria d.d., OIB 53056966535</item>
      <item>PRIVREDNA BANKA ZAGREB - DIONIČKO DRUŠTVO, OIB 02535697732</item>
      <item>Splitska banka dioničko društvo, OIB 69326397242</item>
    </izvorni_sadrzaj>
    <derivirana_varijabla naziv="DomainObject.Predmet.OstaliListNazivFormatedOIB_1">
      <item>Romano Rozman, OIB 36916391486</item>
      <item>ZAGREBAČKA BANKA DIONIČKO DRUŠTVO, OIB 92963223473</item>
      <item>Raiffeisenbank Austria d.d., OIB 53056966535</item>
      <item>PRIVREDNA BANKA ZAGREB - DIONIČKO DRUŠTVO, OIB 02535697732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Eco Life International d.o.o.</izvorni_sadrzaj>
    <derivirana_varijabla naziv="DomainObject.Predmet.ProtustrankaIDrugi_1">Eco Life International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Eco Life International d.o.o., OIB 99847579206, Ljudevita Posavskg 8, 10360 Sesvete</izvorni_sadrzaj>
    <derivirana_varijabla naziv="DomainObject.Predmet.ProtustrankaIDrugiAdressOIB_1">Eco Life International d.o.o., OIB 99847579206, Ljudevita Posavskg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 Life International d.o.o.</item>
      <item>Romano Rozman</item>
      <item>ZAGREBAČKA BANKA DIONIČKO DRUŠTVO</item>
      <item>Raiffeisenbank Austria d.d.</item>
      <item>PRIVREDNA BANKA ZAGREB - DIONIČKO DRUŠTVO</item>
      <item>Splitska banka dioničko društvo</item>
      <item>Romano Rozman</item>
      <item>VJEROVNICI</item>
    </izvorni_sadrzaj>
    <derivirana_varijabla naziv="DomainObject.Predmet.SudioniciListNaziv_1">
      <item>FINA Regionalni centar Zagreb</item>
      <item>Eco Life International d.o.o.</item>
      <item>Romano Rozman</item>
      <item>ZAGREBAČKA BANKA DIONIČKO DRUŠTVO</item>
      <item>Raiffeisenbank Austria d.d.</item>
      <item>PRIVREDNA BANKA ZAGREB - DIONIČKO DRUŠTVO</item>
      <item>Splitska banka dioničko društvo</item>
      <item>Romano Rozman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Eco Life International d.o.o., OIB 99847579206, Ljudevita Posavskg 8,10360 Sesvete</item>
      <item>Romano Rozman, OIB 36916391486, Ulica Sv. Vida 6,48000 Draganovec</item>
      <item>ZAGREBAČKA BANKA DIONIČKO DRUŠTVO, OIB 92963223473, Trg bana Josipa Jelačića 10,10000 Zagreb</item>
      <item>Raiffeisenbank Austria d.d., OIB 53056966535, Magazinska cesta 69,10000 Zagreb</item>
      <item>PRIVREDNA BANKA ZAGREB - DIONIČKO DRUŠTVO, OIB 02535697732, Radnička cesta 50,10000 Zagreb</item>
      <item>Splitska banka dioničko društvo, OIB 69326397242, Domovinskog rata 61,21000 Split</item>
      <item>Romano Rozman, OIB 36916391486, Ulica Sv. Vida 6,48000 Draganovec</item>
      <item>VJEROVNICI</item>
    </izvorni_sadrzaj>
    <derivirana_varijabla naziv="DomainObject.Predmet.SudioniciListAdressOIB_1">
      <item>FINA Regionalni centar Zagreb, OIB 85821130368, Trg svibanjskih žrtava 1995. 1,10000 Zagreb</item>
      <item>Eco Life International d.o.o., OIB 99847579206, Ljudevita Posavskg 8,10360 Sesvete</item>
      <item>Romano Rozman, OIB 36916391486, Ulica Sv. Vida 6,48000 Draganovec</item>
      <item>ZAGREBAČKA BANKA DIONIČKO DRUŠTVO, OIB 92963223473, Trg bana Josipa Jelačića 10,10000 Zagreb</item>
      <item>Raiffeisenbank Austria d.d., OIB 53056966535, Magazinska cesta 69,10000 Zagreb</item>
      <item>PRIVREDNA BANKA ZAGREB - DIONIČKO DRUŠTVO, OIB 02535697732, Radnička cesta 50,10000 Zagreb</item>
      <item>Splitska banka dioničko društvo, OIB 69326397242, Domovinskog rata 61,21000 Split</item>
      <item>Romano Rozman, OIB 36916391486, Ulica Sv. Vida 6,48000 Draganovec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99847579206</item>
      <item>, OIB 36916391486</item>
      <item>, OIB 92963223473</item>
      <item>, OIB 53056966535</item>
      <item>, OIB 02535697732</item>
      <item>, OIB 69326397242</item>
      <item>, OIB 36916391486</item>
      <item>, OIB null</item>
    </izvorni_sadrzaj>
    <derivirana_varijabla naziv="DomainObject.Predmet.SudioniciListNazivOIB_1">
      <item>, OIB 85821130368</item>
      <item>, OIB 99847579206</item>
      <item>, OIB 36916391486</item>
      <item>, OIB 92963223473</item>
      <item>, OIB 53056966535</item>
      <item>, OIB 02535697732</item>
      <item>, OIB 69326397242</item>
      <item>, OIB 36916391486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A5F1FA-CBA5-4106-A794-B32821685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1244</properties:Words>
  <properties:Characters>6857</properties:Characters>
  <properties:Lines>124</properties:Lines>
  <properties:Paragraphs>37</properties:Paragraphs>
  <properties:TotalTime>422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2018-08-23T09:35:00Z</cp:lastPrinted>
  <dcterms:modified xmlns:xsi="http://www.w3.org/2001/XMLSchema-instance" xsi:type="dcterms:W3CDTF">2018-08-23T09:36:00Z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(9. rj. otvaranje i zaključenje  čl. 110 .p.čl. 132-.docx)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