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77dec" w14:paraId="4077dec" w:rsidRDefault="0000388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1884045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0388A" w:rsidP="0000388A" w:rsidR="00AE649C">
      <w:pPr>
        <w:pStyle w:val="NormaleSPIS"/>
        <w:spacing w:after="0"/>
      </w:pPr>
      <w:r>
        <w:t xml:space="preserve">         Republika Hrvatska</w:t>
      </w:r>
    </w:p>
    <w:p w:rsidRDefault="0000388A" w:rsidP="0000388A" w:rsidR="0000388A">
      <w:pPr>
        <w:pStyle w:val="NormaleSPIS"/>
        <w:spacing w:after="0"/>
      </w:pPr>
      <w:r>
        <w:t xml:space="preserve">      Trgovački sud u Bjelovaru</w:t>
      </w:r>
    </w:p>
    <w:p w:rsidRDefault="0000388A" w:rsidP="0000388A" w:rsidR="0000388A">
      <w:pPr>
        <w:pStyle w:val="NormaleSPIS"/>
        <w:spacing w:after="0"/>
      </w:pPr>
      <w:r>
        <w:t>Bjelovar, Šetalište dr.I.Lebovića 42.</w:t>
      </w:r>
    </w:p>
    <w:p w:rsidRDefault="0000388A" w:rsidP="0000388A" w:rsidR="0000388A">
      <w:pPr>
        <w:pStyle w:val="NormaleSPIS"/>
        <w:spacing w:after="0"/>
        <w:jc w:val="right"/>
      </w:pPr>
      <w:r>
        <w:t>Poslovni broj:7 St-111/2018-30</w:t>
      </w:r>
    </w:p>
    <w:p w:rsidRDefault="0000388A" w:rsidP="0000388A" w:rsidR="0000388A">
      <w:pPr>
        <w:jc w:val="center"/>
        <w:rPr>
          <w:b/>
        </w:rPr>
      </w:pPr>
    </w:p>
    <w:p w:rsidRDefault="0000388A" w:rsidP="0000388A" w:rsidR="0000388A">
      <w:pPr>
        <w:jc w:val="center"/>
      </w:pPr>
      <w:r>
        <w:t>R E P U B L I K A   H R V A T S K A</w:t>
      </w:r>
    </w:p>
    <w:p w:rsidRDefault="0000388A" w:rsidP="0000388A" w:rsidR="0000388A">
      <w:pPr>
        <w:jc w:val="center"/>
      </w:pPr>
      <w:r>
        <w:t>R J E Š E N J E</w:t>
      </w:r>
    </w:p>
    <w:p w:rsidRDefault="0000388A" w:rsidP="0000388A" w:rsidR="0000388A">
      <w:pPr>
        <w:ind w:firstLine="720"/>
        <w:jc w:val="both"/>
      </w:pPr>
      <w:r>
        <w:t xml:space="preserve">Trgovački sud u Bjelovaru, po sucu pojedincu Tomislavu </w:t>
      </w:r>
      <w:proofErr w:type="spellStart"/>
      <w:r>
        <w:t>Mrazoviću</w:t>
      </w:r>
      <w:proofErr w:type="spellEnd"/>
      <w:r>
        <w:t xml:space="preserve">, u </w:t>
      </w:r>
      <w:proofErr w:type="spellStart"/>
      <w:r>
        <w:t>predstečajnom</w:t>
      </w:r>
      <w:proofErr w:type="spellEnd"/>
      <w:r>
        <w:t xml:space="preserve"> postupku povodom prijedloga dužnika GLOBAL SISTEM d.o.o. za trgovinu i usluge iz Velikog Trojstva, Vinogradska I 95, OIB 43397532273, nakon održanog ročišta radi ispitivanja tražbina, 29. lipnja 2018.  </w:t>
      </w:r>
    </w:p>
    <w:p w:rsidRDefault="0000388A" w:rsidP="0000388A" w:rsidR="0000388A">
      <w:pPr>
        <w:jc w:val="center"/>
        <w:rPr>
          <w:b/>
        </w:rPr>
      </w:pPr>
      <w:r>
        <w:rPr>
          <w:b/>
        </w:rPr>
        <w:t>r i j e š i o   j e</w:t>
      </w:r>
    </w:p>
    <w:p w:rsidRDefault="0000388A" w:rsidP="0000388A" w:rsidR="0000388A">
      <w:pPr>
        <w:jc w:val="both"/>
        <w:rPr>
          <w:b/>
        </w:rPr>
      </w:pPr>
      <w:r>
        <w:rPr>
          <w:b/>
        </w:rPr>
        <w:tab/>
      </w:r>
      <w:proofErr w:type="spellStart"/>
      <w:r>
        <w:rPr>
          <w:b/>
        </w:rPr>
        <w:t>I.Utvrđuju</w:t>
      </w:r>
      <w:proofErr w:type="spellEnd"/>
      <w:r>
        <w:rPr>
          <w:b/>
        </w:rPr>
        <w:t xml:space="preserve"> se osnovanim slijedeće tražbine vjerovnika prema ovoj </w:t>
      </w:r>
    </w:p>
    <w:p w:rsidRDefault="0000388A" w:rsidP="0000388A" w:rsidR="0000388A">
      <w:pPr>
        <w:jc w:val="center"/>
        <w:rPr>
          <w:b/>
        </w:rPr>
      </w:pPr>
      <w:r>
        <w:rPr>
          <w:b/>
        </w:rPr>
        <w:t>TABLICI ISPITANIH TRAŽBINA</w:t>
      </w:r>
    </w:p>
    <w:p w:rsidRDefault="0000388A" w:rsidP="0000388A" w:rsidR="0000388A">
      <w:pPr>
        <w:spacing w:after="0"/>
        <w:jc w:val="both"/>
      </w:pPr>
      <w:r>
        <w:t>1.DARIO JURIŠIĆ, vlasnik obrta "</w:t>
      </w:r>
      <w:proofErr w:type="spellStart"/>
      <w:r>
        <w:t>D.J</w:t>
      </w:r>
      <w:proofErr w:type="spellEnd"/>
      <w:r>
        <w:t>. TRANSPORT" cestovni                        1.625,00 kuna</w:t>
      </w:r>
    </w:p>
    <w:p w:rsidRDefault="0000388A" w:rsidP="0000388A" w:rsidR="0000388A">
      <w:pPr>
        <w:spacing w:after="0"/>
        <w:jc w:val="both"/>
      </w:pPr>
      <w:r>
        <w:t xml:space="preserve">prijevoz robe i usluge, Zagreb, Fažanska 56, OIB 29390050147    </w:t>
      </w:r>
    </w:p>
    <w:p w:rsidRDefault="0000388A" w:rsidP="0000388A" w:rsidR="0000388A">
      <w:pPr>
        <w:jc w:val="both"/>
      </w:pPr>
    </w:p>
    <w:p w:rsidRDefault="0000388A" w:rsidP="0000388A" w:rsidR="0000388A">
      <w:pPr>
        <w:spacing w:after="0"/>
        <w:jc w:val="both"/>
      </w:pPr>
      <w:r>
        <w:t>2.MIRKO SITARIĆ, vlasnik obrta "SITARIĆ PRIJEVOZ" za prijevoz,           12.125,00 kuna</w:t>
      </w:r>
    </w:p>
    <w:p w:rsidRDefault="0000388A" w:rsidP="0000388A" w:rsidR="0000388A">
      <w:pPr>
        <w:spacing w:after="0"/>
        <w:jc w:val="both"/>
      </w:pPr>
      <w:r>
        <w:t xml:space="preserve">trgovinu i zemljane radove, Koprivnica, Crnogorska 89 A, </w:t>
      </w:r>
    </w:p>
    <w:p w:rsidRDefault="0000388A" w:rsidP="0000388A" w:rsidR="0000388A">
      <w:pPr>
        <w:jc w:val="both"/>
      </w:pPr>
      <w:r>
        <w:t xml:space="preserve">OIB 62299816688                  </w:t>
      </w:r>
    </w:p>
    <w:p w:rsidRDefault="0000388A" w:rsidP="0000388A" w:rsidR="0000388A">
      <w:pPr>
        <w:spacing w:after="0"/>
        <w:jc w:val="both"/>
      </w:pPr>
    </w:p>
    <w:p w:rsidRDefault="0000388A" w:rsidP="0000388A" w:rsidR="0000388A">
      <w:pPr>
        <w:spacing w:after="0"/>
        <w:jc w:val="both"/>
      </w:pPr>
      <w:r>
        <w:t xml:space="preserve">3.ALBONA ŠPED d.o.o. iz Labina, Rudarska 1,                                                 2.312,50 kuna </w:t>
      </w:r>
    </w:p>
    <w:p w:rsidRDefault="0000388A" w:rsidP="0000388A" w:rsidR="0000388A">
      <w:pPr>
        <w:spacing w:after="0"/>
        <w:jc w:val="both"/>
      </w:pPr>
      <w:r>
        <w:t xml:space="preserve">OIB 35908035341                   </w:t>
      </w:r>
    </w:p>
    <w:p w:rsidRDefault="0000388A" w:rsidP="0000388A" w:rsidR="0000388A">
      <w:pPr>
        <w:jc w:val="both"/>
      </w:pPr>
    </w:p>
    <w:p w:rsidRDefault="0000388A" w:rsidP="0000388A" w:rsidR="0000388A">
      <w:pPr>
        <w:spacing w:after="0"/>
        <w:jc w:val="both"/>
      </w:pPr>
      <w:r>
        <w:t xml:space="preserve">4. AS SESVETE-BUS d.o.o. iz Sesveta, Ljudevita Posavskog 3,                      16.701,39 kuna                     </w:t>
      </w:r>
    </w:p>
    <w:p w:rsidRDefault="0000388A" w:rsidP="0000388A" w:rsidR="0000388A">
      <w:pPr>
        <w:spacing w:after="0"/>
        <w:jc w:val="both"/>
      </w:pPr>
      <w:r>
        <w:t xml:space="preserve">OIB 38774034343                      </w:t>
      </w:r>
    </w:p>
    <w:p w:rsidRDefault="0000388A" w:rsidP="0000388A" w:rsidR="0000388A">
      <w:pPr>
        <w:jc w:val="both"/>
      </w:pPr>
    </w:p>
    <w:p w:rsidRDefault="0000388A" w:rsidP="0000388A" w:rsidR="0000388A">
      <w:pPr>
        <w:spacing w:after="0"/>
        <w:jc w:val="both"/>
      </w:pPr>
      <w:r>
        <w:t>5. AUTO PRIJEVOZI I ISKOPI j.d.o.o. iz Novog Gloga 10,                              5.437,50 kuna</w:t>
      </w:r>
    </w:p>
    <w:p w:rsidRDefault="0000388A" w:rsidP="0000388A" w:rsidR="0000388A">
      <w:pPr>
        <w:spacing w:after="0"/>
        <w:jc w:val="both"/>
      </w:pPr>
      <w:r>
        <w:t>OIB 50196573715</w:t>
      </w:r>
    </w:p>
    <w:p w:rsidRDefault="0000388A" w:rsidP="0000388A" w:rsidR="0000388A">
      <w:pPr>
        <w:jc w:val="both"/>
      </w:pPr>
    </w:p>
    <w:p w:rsidRDefault="0000388A" w:rsidP="0000388A" w:rsidR="0000388A">
      <w:pPr>
        <w:spacing w:after="0"/>
        <w:jc w:val="both"/>
      </w:pPr>
      <w:r>
        <w:t>6.MARKO ŽDRAKIĆ, vlasnik obrta Autoprijevoznik                                        2.375,00 kuna</w:t>
      </w:r>
    </w:p>
    <w:p w:rsidRDefault="0000388A" w:rsidP="0000388A" w:rsidR="0000388A">
      <w:pPr>
        <w:spacing w:after="0"/>
        <w:jc w:val="both"/>
      </w:pPr>
      <w:r>
        <w:t xml:space="preserve"> "Marko </w:t>
      </w:r>
      <w:proofErr w:type="spellStart"/>
      <w:r>
        <w:t>Ždrakić</w:t>
      </w:r>
      <w:proofErr w:type="spellEnd"/>
      <w:r>
        <w:t xml:space="preserve">", </w:t>
      </w:r>
      <w:proofErr w:type="spellStart"/>
      <w:r>
        <w:t>Golobrdci</w:t>
      </w:r>
      <w:proofErr w:type="spellEnd"/>
      <w:r>
        <w:t xml:space="preserve"> 1, OIB 52089369607</w:t>
      </w:r>
    </w:p>
    <w:p w:rsidRDefault="0000388A" w:rsidP="0000388A" w:rsidR="0000388A">
      <w:pPr>
        <w:jc w:val="both"/>
      </w:pPr>
    </w:p>
    <w:p w:rsidRDefault="0000388A" w:rsidP="0000388A" w:rsidR="0000388A">
      <w:pPr>
        <w:spacing w:after="0"/>
        <w:jc w:val="both"/>
      </w:pPr>
      <w:r>
        <w:t>7.ALEN ŠTIKS, vlasnik obrta BIJELI, PRIJEVOZNIČKI OBRT,                      3.437,50 kuna</w:t>
      </w:r>
    </w:p>
    <w:p w:rsidRDefault="0000388A" w:rsidP="0000388A" w:rsidR="0000388A">
      <w:pPr>
        <w:spacing w:after="0"/>
        <w:jc w:val="both"/>
      </w:pPr>
      <w:r>
        <w:t>Lipovljani, Ulica kralja Tomislava 22, OIB 97608222096</w:t>
      </w:r>
    </w:p>
    <w:p w:rsidRDefault="0000388A" w:rsidP="0000388A" w:rsidR="0000388A">
      <w:pPr>
        <w:spacing w:after="0"/>
        <w:jc w:val="center"/>
      </w:pPr>
      <w:r>
        <w:lastRenderedPageBreak/>
        <w:t>2</w:t>
      </w:r>
    </w:p>
    <w:p w:rsidRDefault="0000388A" w:rsidP="0054081E" w:rsidR="0000388A">
      <w:pPr>
        <w:spacing w:after="0"/>
        <w:jc w:val="right"/>
      </w:pPr>
      <w:r>
        <w:t>Poslovni broj:7 St-</w:t>
      </w:r>
      <w:r w:rsidR="0054081E">
        <w:t>111/2018-30</w:t>
      </w:r>
    </w:p>
    <w:p w:rsidRDefault="0000388A" w:rsidP="0000388A" w:rsidR="0000388A">
      <w:pPr>
        <w:spacing w:after="0"/>
        <w:jc w:val="both"/>
      </w:pPr>
    </w:p>
    <w:p w:rsidRDefault="0000388A" w:rsidP="0000388A" w:rsidR="0000388A">
      <w:pPr>
        <w:spacing w:after="0"/>
        <w:jc w:val="both"/>
      </w:pPr>
      <w:r>
        <w:t xml:space="preserve">8.CAMPANA TRANS d.o.o. iz Zagreba, </w:t>
      </w:r>
      <w:proofErr w:type="spellStart"/>
      <w:r>
        <w:t>Lesičine</w:t>
      </w:r>
      <w:proofErr w:type="spellEnd"/>
      <w:r>
        <w:t xml:space="preserve"> 4,                                         24.718,21 kuna</w:t>
      </w:r>
    </w:p>
    <w:p w:rsidRDefault="0000388A" w:rsidP="0000388A" w:rsidR="0000388A">
      <w:pPr>
        <w:spacing w:after="0"/>
        <w:jc w:val="both"/>
      </w:pPr>
      <w:r>
        <w:t>OIB 30521468877</w:t>
      </w:r>
    </w:p>
    <w:p w:rsidRDefault="0000388A" w:rsidP="0000388A" w:rsidR="0000388A">
      <w:pPr>
        <w:jc w:val="both"/>
      </w:pPr>
    </w:p>
    <w:p w:rsidRDefault="0000388A" w:rsidP="0000388A" w:rsidR="0000388A">
      <w:pPr>
        <w:spacing w:after="0"/>
        <w:jc w:val="both"/>
      </w:pPr>
      <w:r>
        <w:t xml:space="preserve">9.CIAK TRUCK d.o.o. iz Donjeg </w:t>
      </w:r>
      <w:proofErr w:type="spellStart"/>
      <w:r>
        <w:t>Stupnika</w:t>
      </w:r>
      <w:proofErr w:type="spellEnd"/>
      <w:r>
        <w:t xml:space="preserve">, </w:t>
      </w:r>
      <w:proofErr w:type="spellStart"/>
      <w:r>
        <w:t>Stupničke</w:t>
      </w:r>
      <w:proofErr w:type="spellEnd"/>
      <w:r>
        <w:t xml:space="preserve"> </w:t>
      </w:r>
      <w:proofErr w:type="spellStart"/>
      <w:r>
        <w:t>šipkovine</w:t>
      </w:r>
      <w:proofErr w:type="spellEnd"/>
      <w:r>
        <w:t xml:space="preserve"> 1,                  11.035,49 kuna</w:t>
      </w:r>
    </w:p>
    <w:p w:rsidRDefault="0000388A" w:rsidP="0000388A" w:rsidR="0000388A">
      <w:pPr>
        <w:jc w:val="both"/>
      </w:pPr>
      <w:r>
        <w:t>OIB 78969071801</w:t>
      </w:r>
    </w:p>
    <w:p w:rsidRDefault="0000388A" w:rsidP="0000388A" w:rsidR="0000388A">
      <w:pPr>
        <w:spacing w:after="0"/>
        <w:jc w:val="both"/>
      </w:pPr>
    </w:p>
    <w:p w:rsidRDefault="0000388A" w:rsidP="0000388A" w:rsidR="0000388A">
      <w:pPr>
        <w:spacing w:after="0"/>
        <w:jc w:val="both"/>
      </w:pPr>
      <w:r>
        <w:t>10.CVS MOBILE d.o.o. iz Zagreba, Jankomir 25,                                             15.729,31 kuna</w:t>
      </w:r>
    </w:p>
    <w:p w:rsidRDefault="0000388A" w:rsidP="0000388A" w:rsidR="0000388A">
      <w:pPr>
        <w:spacing w:after="0"/>
        <w:jc w:val="both"/>
      </w:pPr>
      <w:r>
        <w:t>OIB 48717901314</w:t>
      </w:r>
    </w:p>
    <w:p w:rsidRDefault="0000388A" w:rsidP="0000388A" w:rsidR="0000388A">
      <w:pPr>
        <w:jc w:val="both"/>
      </w:pPr>
    </w:p>
    <w:p w:rsidRDefault="0000388A" w:rsidP="0000388A" w:rsidR="0000388A">
      <w:pPr>
        <w:spacing w:after="0"/>
        <w:jc w:val="both"/>
      </w:pPr>
      <w:r>
        <w:t>11.ČEKADA d.o.o. iz Labin, Kapelica 7A, OIB 40973932800                         28.310,51 kuna</w:t>
      </w:r>
    </w:p>
    <w:p w:rsidRDefault="0000388A" w:rsidP="0000388A" w:rsidR="0000388A">
      <w:pPr>
        <w:jc w:val="both"/>
      </w:pPr>
    </w:p>
    <w:p w:rsidRDefault="0000388A" w:rsidP="0000388A" w:rsidR="0000388A">
      <w:pPr>
        <w:spacing w:after="0"/>
        <w:jc w:val="both"/>
      </w:pPr>
      <w:r>
        <w:t xml:space="preserve">12.DNA 94 d.o.o. iz Bjelovara, </w:t>
      </w:r>
      <w:proofErr w:type="spellStart"/>
      <w:r>
        <w:t>Dr.Ante</w:t>
      </w:r>
      <w:proofErr w:type="spellEnd"/>
      <w:r>
        <w:t xml:space="preserve"> Starčevića 6,                                         3.199,50 kuna</w:t>
      </w:r>
    </w:p>
    <w:p w:rsidRDefault="0000388A" w:rsidP="0000388A" w:rsidR="0000388A">
      <w:pPr>
        <w:spacing w:after="0"/>
        <w:jc w:val="both"/>
      </w:pPr>
      <w:r>
        <w:t>OIB 44072660709</w:t>
      </w:r>
    </w:p>
    <w:p w:rsidRDefault="0000388A" w:rsidP="0000388A" w:rsidR="0000388A">
      <w:pPr>
        <w:jc w:val="both"/>
      </w:pPr>
    </w:p>
    <w:p w:rsidRDefault="0000388A" w:rsidP="0000388A" w:rsidR="0000388A">
      <w:pPr>
        <w:spacing w:after="0"/>
        <w:jc w:val="both"/>
      </w:pPr>
      <w:r>
        <w:t>13.DSV HRVATSKA d.o.o. iz Svete Nedjelje, Industrijska 20,                           3.609,70 kuna</w:t>
      </w:r>
    </w:p>
    <w:p w:rsidRDefault="0000388A" w:rsidP="0000388A" w:rsidR="0000388A">
      <w:pPr>
        <w:spacing w:after="0"/>
        <w:jc w:val="both"/>
      </w:pPr>
      <w:r>
        <w:t>OIB 97365626215</w:t>
      </w:r>
    </w:p>
    <w:p w:rsidRDefault="0000388A" w:rsidP="0000388A" w:rsidR="0000388A">
      <w:pPr>
        <w:jc w:val="both"/>
      </w:pPr>
    </w:p>
    <w:p w:rsidRDefault="0000388A" w:rsidP="0000388A" w:rsidR="0000388A">
      <w:pPr>
        <w:spacing w:after="0"/>
        <w:jc w:val="both"/>
      </w:pPr>
      <w:r>
        <w:t>14.EM-EL TRANSPORTI d.o.o. iz Kloštra Ivanića,                                           11.480,02 kuna</w:t>
      </w:r>
    </w:p>
    <w:p w:rsidRDefault="0000388A" w:rsidP="0000388A" w:rsidR="0000388A">
      <w:pPr>
        <w:spacing w:after="0"/>
        <w:jc w:val="both"/>
      </w:pPr>
      <w:r>
        <w:t>Ulica kralja Tomislava 59, OIB 25613545203</w:t>
      </w:r>
    </w:p>
    <w:p w:rsidRDefault="0000388A" w:rsidP="0000388A" w:rsidR="0000388A">
      <w:pPr>
        <w:jc w:val="both"/>
      </w:pPr>
    </w:p>
    <w:p w:rsidRDefault="0000388A" w:rsidP="0000388A" w:rsidR="0000388A">
      <w:pPr>
        <w:spacing w:after="0"/>
        <w:jc w:val="both"/>
      </w:pPr>
      <w:r>
        <w:t>15.TIHOMIR GALJAR iz Pitomače, Ljudevita Gaja 59,                                     4.332,19 kuna</w:t>
      </w:r>
    </w:p>
    <w:p w:rsidRDefault="0000388A" w:rsidP="0000388A" w:rsidR="0000388A">
      <w:pPr>
        <w:jc w:val="both"/>
      </w:pPr>
      <w:r>
        <w:t>OIB 55047780787</w:t>
      </w:r>
    </w:p>
    <w:p w:rsidRDefault="0000388A" w:rsidP="0000388A" w:rsidR="0000388A">
      <w:pPr>
        <w:spacing w:after="0"/>
        <w:jc w:val="both"/>
      </w:pPr>
    </w:p>
    <w:p w:rsidRDefault="0000388A" w:rsidP="0000388A" w:rsidR="0000388A">
      <w:pPr>
        <w:spacing w:after="0"/>
        <w:jc w:val="both"/>
      </w:pPr>
      <w:r>
        <w:t>16.GUMIIMPEX-GUMI RECIKLAŽA I PROIZVODNJA d.o.o.                      1.756,01 kuna</w:t>
      </w:r>
    </w:p>
    <w:p w:rsidRDefault="0000388A" w:rsidP="0000388A" w:rsidR="0000388A">
      <w:pPr>
        <w:jc w:val="both"/>
      </w:pPr>
      <w:r>
        <w:t xml:space="preserve"> iz Varaždina, </w:t>
      </w:r>
      <w:proofErr w:type="spellStart"/>
      <w:r>
        <w:t>Pavleka</w:t>
      </w:r>
      <w:proofErr w:type="spellEnd"/>
      <w:r>
        <w:t xml:space="preserve"> </w:t>
      </w:r>
      <w:proofErr w:type="spellStart"/>
      <w:r>
        <w:t>Miškine</w:t>
      </w:r>
      <w:proofErr w:type="spellEnd"/>
      <w:r>
        <w:t xml:space="preserve"> 64 C, OIB 82298562620</w:t>
      </w:r>
    </w:p>
    <w:p w:rsidRDefault="0000388A" w:rsidP="0000388A" w:rsidR="0000388A">
      <w:pPr>
        <w:spacing w:after="0"/>
        <w:jc w:val="both"/>
      </w:pPr>
    </w:p>
    <w:p w:rsidRDefault="0000388A" w:rsidP="0000388A" w:rsidR="0000388A">
      <w:pPr>
        <w:spacing w:after="0"/>
        <w:jc w:val="both"/>
      </w:pPr>
      <w:r>
        <w:t xml:space="preserve">17.HERBALETA d.o.o. iz </w:t>
      </w:r>
      <w:proofErr w:type="spellStart"/>
      <w:r>
        <w:t>Štaglinca</w:t>
      </w:r>
      <w:proofErr w:type="spellEnd"/>
      <w:r>
        <w:t xml:space="preserve"> 5 A, OIB 17900902113,                             6.896,19 kuna</w:t>
      </w:r>
    </w:p>
    <w:p w:rsidRDefault="0000388A" w:rsidP="0000388A" w:rsidR="0000388A">
      <w:pPr>
        <w:jc w:val="both"/>
      </w:pPr>
    </w:p>
    <w:p w:rsidRDefault="0000388A" w:rsidP="0000388A" w:rsidR="0000388A">
      <w:pPr>
        <w:spacing w:after="0"/>
        <w:jc w:val="both"/>
      </w:pPr>
      <w:r>
        <w:t xml:space="preserve">18.MLADEN HOŠNJAK, vlasnik obrta prijevoz i trgovina iz </w:t>
      </w:r>
      <w:proofErr w:type="spellStart"/>
      <w:r>
        <w:t>Sraćinca</w:t>
      </w:r>
      <w:proofErr w:type="spellEnd"/>
      <w:r>
        <w:t>,            20.262,50 kuna</w:t>
      </w:r>
    </w:p>
    <w:p w:rsidRDefault="0000388A" w:rsidP="0000388A" w:rsidR="0000388A">
      <w:pPr>
        <w:jc w:val="both"/>
      </w:pPr>
      <w:r>
        <w:t>Varaždinska 241, OIB 11723738409</w:t>
      </w:r>
    </w:p>
    <w:p w:rsidRDefault="0000388A" w:rsidP="0000388A" w:rsidR="0000388A">
      <w:pPr>
        <w:spacing w:after="0"/>
        <w:jc w:val="both"/>
      </w:pPr>
    </w:p>
    <w:p w:rsidRDefault="0000388A" w:rsidP="0000388A" w:rsidR="0000388A">
      <w:pPr>
        <w:spacing w:after="0"/>
        <w:jc w:val="both"/>
      </w:pPr>
      <w:r>
        <w:t xml:space="preserve">19.HRVATSKE AUTOCESTE d.o.o. iz Zagreba, </w:t>
      </w:r>
      <w:proofErr w:type="spellStart"/>
      <w:r>
        <w:t>Širolina</w:t>
      </w:r>
      <w:proofErr w:type="spellEnd"/>
      <w:r>
        <w:t xml:space="preserve"> ulica 4,                      2.262,41 kuna</w:t>
      </w:r>
    </w:p>
    <w:p w:rsidRDefault="0000388A" w:rsidP="0000388A" w:rsidR="0000388A">
      <w:pPr>
        <w:spacing w:after="0"/>
        <w:jc w:val="both"/>
      </w:pPr>
      <w:r>
        <w:t>OIB 57500462912</w:t>
      </w:r>
    </w:p>
    <w:p w:rsidRDefault="0054081E" w:rsidP="0000388A" w:rsidR="0054081E">
      <w:pPr>
        <w:spacing w:after="0"/>
        <w:jc w:val="both"/>
      </w:pPr>
    </w:p>
    <w:p w:rsidRDefault="0000388A" w:rsidP="0000388A" w:rsidR="0000388A">
      <w:pPr>
        <w:spacing w:after="0"/>
        <w:jc w:val="both"/>
      </w:pPr>
      <w:r>
        <w:t>20.HRVATSKI TELEKOM d.d. iz Zagreba,                                                         9.329,23 kuna</w:t>
      </w:r>
    </w:p>
    <w:p w:rsidRDefault="0000388A" w:rsidP="0000388A" w:rsidR="0000388A">
      <w:pPr>
        <w:spacing w:after="0"/>
        <w:jc w:val="both"/>
      </w:pPr>
      <w:r>
        <w:t xml:space="preserve"> Roberta Frangeša Mihanovića 9, OIB 81793146560</w:t>
      </w:r>
    </w:p>
    <w:p w:rsidRDefault="0054081E" w:rsidP="0054081E" w:rsidR="0054081E">
      <w:pPr>
        <w:spacing w:after="0"/>
        <w:jc w:val="center"/>
      </w:pPr>
      <w:r>
        <w:lastRenderedPageBreak/>
        <w:t>3</w:t>
      </w:r>
    </w:p>
    <w:p w:rsidRDefault="0054081E" w:rsidP="0054081E" w:rsidR="0054081E">
      <w:pPr>
        <w:spacing w:after="0"/>
        <w:jc w:val="right"/>
      </w:pPr>
      <w:r>
        <w:t>Poslovni broj:7 St-111/2018-30</w:t>
      </w:r>
    </w:p>
    <w:p w:rsidRDefault="0054081E" w:rsidP="0054081E" w:rsidR="0054081E">
      <w:pPr>
        <w:spacing w:after="0"/>
        <w:jc w:val="right"/>
      </w:pPr>
    </w:p>
    <w:p w:rsidRDefault="0054081E" w:rsidP="0000388A" w:rsidR="0054081E">
      <w:pPr>
        <w:spacing w:after="0"/>
        <w:jc w:val="both"/>
      </w:pPr>
    </w:p>
    <w:p w:rsidRDefault="0000388A" w:rsidP="0000388A" w:rsidR="0000388A">
      <w:pPr>
        <w:spacing w:after="0"/>
        <w:jc w:val="both"/>
      </w:pPr>
      <w:r>
        <w:t>21.INTERNATIONALNI TRANSPORT GREGUR d.o.o. iz                               4.783,80 kuna</w:t>
      </w:r>
    </w:p>
    <w:p w:rsidRDefault="0000388A" w:rsidP="0000388A" w:rsidR="0000388A">
      <w:pPr>
        <w:jc w:val="both"/>
      </w:pPr>
      <w:r>
        <w:t xml:space="preserve">Koprivnice, </w:t>
      </w:r>
      <w:proofErr w:type="spellStart"/>
      <w:r>
        <w:t>Miklinovec</w:t>
      </w:r>
      <w:proofErr w:type="spellEnd"/>
      <w:r>
        <w:t xml:space="preserve"> 111, OIB 26969330509</w:t>
      </w:r>
    </w:p>
    <w:p w:rsidRDefault="0000388A" w:rsidP="0000388A" w:rsidR="0000388A">
      <w:pPr>
        <w:spacing w:after="0"/>
        <w:jc w:val="both"/>
      </w:pPr>
    </w:p>
    <w:p w:rsidRDefault="0000388A" w:rsidP="0000388A" w:rsidR="0000388A">
      <w:pPr>
        <w:spacing w:after="0"/>
        <w:jc w:val="both"/>
      </w:pPr>
      <w:r>
        <w:t xml:space="preserve">22.INVICTUS d.o.o. iz Čazme, </w:t>
      </w:r>
      <w:proofErr w:type="spellStart"/>
      <w:r>
        <w:t>Livadarska</w:t>
      </w:r>
      <w:proofErr w:type="spellEnd"/>
      <w:r>
        <w:t xml:space="preserve"> 22, OIB 83475910696                      3.125,00 kuna</w:t>
      </w:r>
    </w:p>
    <w:p w:rsidRDefault="0000388A" w:rsidP="0000388A" w:rsidR="0000388A">
      <w:pPr>
        <w:jc w:val="both"/>
      </w:pPr>
    </w:p>
    <w:p w:rsidRDefault="0000388A" w:rsidP="0000388A" w:rsidR="0000388A">
      <w:pPr>
        <w:spacing w:after="0"/>
        <w:jc w:val="both"/>
      </w:pPr>
      <w:r>
        <w:t>23.JASEN PATKOVAC d.o.o. iz Bjelovara, Osječka 122,                                   3.507,29 kuna</w:t>
      </w:r>
    </w:p>
    <w:p w:rsidRDefault="0000388A" w:rsidP="0000388A" w:rsidR="0000388A">
      <w:pPr>
        <w:spacing w:after="0"/>
        <w:jc w:val="both"/>
      </w:pPr>
      <w:r>
        <w:t xml:space="preserve"> OIB 82780939551</w:t>
      </w:r>
    </w:p>
    <w:p w:rsidRDefault="0000388A" w:rsidP="0054081E" w:rsidR="0000388A">
      <w:pPr>
        <w:spacing w:after="0"/>
        <w:jc w:val="both"/>
      </w:pPr>
    </w:p>
    <w:p w:rsidRDefault="0000388A" w:rsidP="0000388A" w:rsidR="0000388A">
      <w:pPr>
        <w:spacing w:after="0"/>
        <w:jc w:val="both"/>
      </w:pPr>
      <w:r>
        <w:t xml:space="preserve">24.DRAŽEN SKEJA vlasnik obrta Javni prijevoz Dražen </w:t>
      </w:r>
      <w:proofErr w:type="spellStart"/>
      <w:r>
        <w:t>Skeja</w:t>
      </w:r>
      <w:proofErr w:type="spellEnd"/>
      <w:r>
        <w:t>,                         1.000,00 kuna</w:t>
      </w:r>
    </w:p>
    <w:p w:rsidRDefault="0000388A" w:rsidP="0054081E" w:rsidR="0000388A">
      <w:pPr>
        <w:spacing w:after="0"/>
        <w:jc w:val="both"/>
      </w:pPr>
      <w:r>
        <w:t xml:space="preserve"> Gradac, Stjepana Radića 75, OIB 80593017436</w:t>
      </w:r>
    </w:p>
    <w:p w:rsidRDefault="0000388A" w:rsidP="0000388A" w:rsidR="0000388A">
      <w:pPr>
        <w:jc w:val="both"/>
      </w:pPr>
    </w:p>
    <w:p w:rsidRDefault="0000388A" w:rsidP="0000388A" w:rsidR="0000388A">
      <w:pPr>
        <w:spacing w:after="0"/>
        <w:jc w:val="both"/>
      </w:pPr>
      <w:r>
        <w:t xml:space="preserve">25.IVICA ŽDRAKIĆ vlasnik obrta Javni prijevoz Ivica </w:t>
      </w:r>
      <w:proofErr w:type="spellStart"/>
      <w:r>
        <w:t>Ždrakić</w:t>
      </w:r>
      <w:proofErr w:type="spellEnd"/>
      <w:r>
        <w:t xml:space="preserve"> iz                    5.444,24 kuna</w:t>
      </w:r>
    </w:p>
    <w:p w:rsidRDefault="0000388A" w:rsidP="0054081E" w:rsidR="0000388A">
      <w:pPr>
        <w:spacing w:after="0"/>
        <w:jc w:val="both"/>
      </w:pPr>
      <w:r>
        <w:t>Velike, Dragutina Lermana 19, OIB 83026905359</w:t>
      </w:r>
    </w:p>
    <w:p w:rsidRDefault="0000388A" w:rsidP="0000388A" w:rsidR="0000388A">
      <w:pPr>
        <w:jc w:val="both"/>
      </w:pPr>
    </w:p>
    <w:p w:rsidRDefault="0000388A" w:rsidP="0000388A" w:rsidR="0000388A">
      <w:pPr>
        <w:spacing w:after="0"/>
        <w:jc w:val="both"/>
      </w:pPr>
      <w:r>
        <w:t xml:space="preserve">26.KD TRANSPORTI d.o.o. iz Bjelovara, Ivana Viteza  </w:t>
      </w:r>
      <w:proofErr w:type="spellStart"/>
      <w:r>
        <w:t>Trnskog</w:t>
      </w:r>
      <w:proofErr w:type="spellEnd"/>
      <w:r>
        <w:t xml:space="preserve"> 142,              1.062,50 kuna</w:t>
      </w:r>
    </w:p>
    <w:p w:rsidRDefault="0000388A" w:rsidP="0000388A" w:rsidR="0000388A">
      <w:pPr>
        <w:spacing w:after="0"/>
        <w:jc w:val="both"/>
      </w:pPr>
      <w:r>
        <w:t>OIB 38229313012</w:t>
      </w:r>
    </w:p>
    <w:p w:rsidRDefault="0000388A" w:rsidP="0000388A" w:rsidR="0000388A">
      <w:pPr>
        <w:jc w:val="both"/>
      </w:pPr>
    </w:p>
    <w:p w:rsidRDefault="0000388A" w:rsidP="0000388A" w:rsidR="0000388A">
      <w:pPr>
        <w:spacing w:after="0"/>
        <w:jc w:val="both"/>
      </w:pPr>
      <w:r>
        <w:t>27.KLANA TRANS d.o.o. iz Klane 98, OIB 72407552380                                 6.250,00 kuna</w:t>
      </w:r>
    </w:p>
    <w:p w:rsidRDefault="0000388A" w:rsidP="0000388A" w:rsidR="0000388A">
      <w:pPr>
        <w:jc w:val="both"/>
      </w:pPr>
    </w:p>
    <w:p w:rsidRDefault="0000388A" w:rsidP="0054081E" w:rsidR="0000388A">
      <w:pPr>
        <w:spacing w:after="0"/>
        <w:jc w:val="both"/>
      </w:pPr>
      <w:r>
        <w:t xml:space="preserve">28.LEPIRAC d.o.o. iz Bjelovara, </w:t>
      </w:r>
      <w:proofErr w:type="spellStart"/>
      <w:r>
        <w:t>Lepirac</w:t>
      </w:r>
      <w:proofErr w:type="spellEnd"/>
      <w:r>
        <w:t xml:space="preserve"> 1 A, OIB 32323862297                     24.684,66 kuna</w:t>
      </w:r>
    </w:p>
    <w:p w:rsidRDefault="0000388A" w:rsidP="0000388A" w:rsidR="0000388A">
      <w:pPr>
        <w:jc w:val="both"/>
      </w:pPr>
    </w:p>
    <w:p w:rsidRDefault="0000388A" w:rsidP="0000388A" w:rsidR="0000388A">
      <w:pPr>
        <w:spacing w:after="0"/>
        <w:jc w:val="both"/>
      </w:pPr>
      <w:r>
        <w:t>29.DRAGAN LUKETIĆ iz Velikog Trojstva, Vinogradarska I 95,                    12.144,26 kuna</w:t>
      </w:r>
    </w:p>
    <w:p w:rsidRDefault="0000388A" w:rsidP="0000388A" w:rsidR="0000388A">
      <w:pPr>
        <w:jc w:val="both"/>
      </w:pPr>
      <w:r>
        <w:t>OIB 82677710289</w:t>
      </w:r>
    </w:p>
    <w:p w:rsidRDefault="0000388A" w:rsidP="0000388A" w:rsidR="0000388A">
      <w:pPr>
        <w:spacing w:after="0"/>
        <w:jc w:val="both"/>
      </w:pPr>
      <w:r>
        <w:t>30.IVICA MAJIĆ, vlasnik obrta Majić prijevozničko trgovački                           2.181,50 kuna</w:t>
      </w:r>
    </w:p>
    <w:p w:rsidRDefault="0000388A" w:rsidP="0000388A" w:rsidR="0000388A">
      <w:pPr>
        <w:spacing w:after="0"/>
        <w:jc w:val="both"/>
      </w:pPr>
      <w:r>
        <w:t xml:space="preserve"> obrt iz Sunje, Ljudevita Posavskog 41, OIB 54152556737</w:t>
      </w:r>
    </w:p>
    <w:p w:rsidRDefault="0000388A" w:rsidP="0000388A" w:rsidR="0000388A">
      <w:pPr>
        <w:jc w:val="both"/>
      </w:pPr>
    </w:p>
    <w:p w:rsidRDefault="0000388A" w:rsidP="0000388A" w:rsidR="0000388A">
      <w:pPr>
        <w:spacing w:after="0"/>
        <w:jc w:val="both"/>
      </w:pPr>
      <w:r>
        <w:t xml:space="preserve">31.MARKO-USLUGE d.o.o. iz Sesveta, </w:t>
      </w:r>
      <w:proofErr w:type="spellStart"/>
      <w:r>
        <w:t>Resnička</w:t>
      </w:r>
      <w:proofErr w:type="spellEnd"/>
      <w:r>
        <w:t xml:space="preserve"> 12,                                        1.875,00 kuna</w:t>
      </w:r>
    </w:p>
    <w:p w:rsidRDefault="0000388A" w:rsidP="0054081E" w:rsidR="0054081E">
      <w:pPr>
        <w:jc w:val="both"/>
      </w:pPr>
      <w:r>
        <w:t>OIB 24070943335</w:t>
      </w:r>
    </w:p>
    <w:p w:rsidRDefault="0054081E" w:rsidP="0054081E" w:rsidR="0054081E">
      <w:pPr>
        <w:spacing w:after="0"/>
        <w:jc w:val="right"/>
      </w:pPr>
    </w:p>
    <w:p w:rsidRDefault="0000388A" w:rsidP="0000388A" w:rsidR="0000388A">
      <w:pPr>
        <w:spacing w:after="0"/>
        <w:jc w:val="both"/>
      </w:pPr>
      <w:r>
        <w:t>32.DALIBOR MARKOVIĆ, vlasnik obrta Marković-transport                            1.000,00 kuna</w:t>
      </w:r>
    </w:p>
    <w:p w:rsidRDefault="0000388A" w:rsidP="0054081E" w:rsidR="0000388A">
      <w:pPr>
        <w:spacing w:after="0"/>
        <w:jc w:val="both"/>
      </w:pPr>
      <w:r>
        <w:t xml:space="preserve">iz </w:t>
      </w:r>
      <w:proofErr w:type="spellStart"/>
      <w:r>
        <w:t>Prvča</w:t>
      </w:r>
      <w:proofErr w:type="spellEnd"/>
      <w:r>
        <w:t xml:space="preserve"> 98 A, OIB 54366529265</w:t>
      </w:r>
    </w:p>
    <w:p w:rsidRDefault="0000388A" w:rsidP="0000388A" w:rsidR="0000388A">
      <w:pPr>
        <w:jc w:val="both"/>
      </w:pPr>
    </w:p>
    <w:p w:rsidRDefault="0000388A" w:rsidP="0000388A" w:rsidR="0000388A">
      <w:pPr>
        <w:spacing w:after="0"/>
        <w:jc w:val="both"/>
      </w:pPr>
      <w:r>
        <w:t xml:space="preserve">33.MENS &amp; CO. d.o.o. iz Zagreba, </w:t>
      </w:r>
      <w:proofErr w:type="spellStart"/>
      <w:r>
        <w:t>II.Kozari</w:t>
      </w:r>
      <w:proofErr w:type="spellEnd"/>
      <w:r>
        <w:t xml:space="preserve"> put 10,                                         44.424,92 kuna</w:t>
      </w:r>
    </w:p>
    <w:p w:rsidRDefault="0000388A" w:rsidP="0000388A" w:rsidR="0000388A">
      <w:pPr>
        <w:jc w:val="both"/>
      </w:pPr>
      <w:r>
        <w:t>OIB 52372158813</w:t>
      </w:r>
    </w:p>
    <w:p w:rsidRDefault="0054081E" w:rsidP="0054081E" w:rsidR="0054081E">
      <w:pPr>
        <w:spacing w:after="0"/>
        <w:jc w:val="center"/>
      </w:pPr>
      <w:r>
        <w:lastRenderedPageBreak/>
        <w:t>4</w:t>
      </w:r>
    </w:p>
    <w:p w:rsidRDefault="0054081E" w:rsidP="0054081E" w:rsidR="0054081E">
      <w:pPr>
        <w:spacing w:after="0"/>
        <w:jc w:val="right"/>
      </w:pPr>
      <w:r>
        <w:t>Poslovni broj:7 St-111/2018-30</w:t>
      </w:r>
    </w:p>
    <w:p w:rsidRDefault="0054081E" w:rsidP="0000388A" w:rsidR="0054081E">
      <w:pPr>
        <w:spacing w:after="0"/>
        <w:jc w:val="both"/>
      </w:pPr>
    </w:p>
    <w:p w:rsidRDefault="0000388A" w:rsidP="0000388A" w:rsidR="0000388A">
      <w:pPr>
        <w:spacing w:after="0"/>
        <w:jc w:val="both"/>
      </w:pPr>
      <w:r>
        <w:t>34.IVAN MARUŠIĆ, vlasnik obrta MI-TRANS OBRT ZA                                    937,50 kuna</w:t>
      </w:r>
    </w:p>
    <w:p w:rsidRDefault="0000388A" w:rsidP="0000388A" w:rsidR="0000388A">
      <w:pPr>
        <w:jc w:val="both"/>
      </w:pPr>
      <w:r>
        <w:t xml:space="preserve">PRIJEVOZ iz Starih </w:t>
      </w:r>
      <w:proofErr w:type="spellStart"/>
      <w:r>
        <w:t>Plavnica</w:t>
      </w:r>
      <w:proofErr w:type="spellEnd"/>
      <w:r>
        <w:t xml:space="preserve">, </w:t>
      </w:r>
      <w:proofErr w:type="spellStart"/>
      <w:r>
        <w:t>Staroplavnička</w:t>
      </w:r>
      <w:proofErr w:type="spellEnd"/>
      <w:r>
        <w:t xml:space="preserve"> 115, OIB 98164579669</w:t>
      </w:r>
    </w:p>
    <w:p w:rsidRDefault="0000388A" w:rsidP="0000388A" w:rsidR="0000388A">
      <w:pPr>
        <w:spacing w:after="0"/>
        <w:jc w:val="both"/>
      </w:pPr>
      <w:r>
        <w:t>35.MIKAC TRGOVINA I USLUGE d.o.o. iz Bjelovara,                                     2.485,00 kuna</w:t>
      </w:r>
    </w:p>
    <w:p w:rsidRDefault="0000388A" w:rsidP="0000388A" w:rsidR="0000388A">
      <w:pPr>
        <w:jc w:val="both"/>
      </w:pPr>
      <w:r>
        <w:t>Blajburških žrtava 14, OIB 32280411524</w:t>
      </w:r>
    </w:p>
    <w:p w:rsidRDefault="0000388A" w:rsidP="0000388A" w:rsidR="0000388A">
      <w:pPr>
        <w:spacing w:after="0"/>
        <w:jc w:val="both"/>
      </w:pPr>
      <w:r>
        <w:t>36.MIKRA MATIK AUTODIJELOVI d.o.o. iz Sesveta,                                      9.862,43 kuna</w:t>
      </w:r>
    </w:p>
    <w:p w:rsidRDefault="0000388A" w:rsidP="0000388A" w:rsidR="0000388A">
      <w:pPr>
        <w:jc w:val="both"/>
      </w:pPr>
      <w:r>
        <w:t>Zagrebačka cesta 162 B, OIB 54624862491</w:t>
      </w:r>
    </w:p>
    <w:p w:rsidRDefault="0000388A" w:rsidP="0000388A" w:rsidR="0000388A">
      <w:pPr>
        <w:spacing w:after="0"/>
        <w:jc w:val="both"/>
      </w:pPr>
      <w:r>
        <w:t>37.MINISTARSTVO FINANCIJA, POREZNA UPRAVA,                               45.925,86 kuna</w:t>
      </w:r>
    </w:p>
    <w:p w:rsidRDefault="0000388A" w:rsidP="0000388A" w:rsidR="0000388A">
      <w:pPr>
        <w:jc w:val="both"/>
      </w:pPr>
      <w:r>
        <w:t>Zagreb, Boškovićeva 5, OIB 18683136487</w:t>
      </w:r>
    </w:p>
    <w:p w:rsidRDefault="0000388A" w:rsidP="0000388A" w:rsidR="0000388A">
      <w:pPr>
        <w:spacing w:after="0"/>
        <w:jc w:val="both"/>
      </w:pPr>
      <w:r>
        <w:t xml:space="preserve">38.NATRON PRODUKT d.o.o. iz Svetog Ivana </w:t>
      </w:r>
      <w:proofErr w:type="spellStart"/>
      <w:r>
        <w:t>Žabno</w:t>
      </w:r>
      <w:proofErr w:type="spellEnd"/>
      <w:r>
        <w:t>,                                      1.750,00 kuna</w:t>
      </w:r>
    </w:p>
    <w:p w:rsidRDefault="0000388A" w:rsidP="0000388A" w:rsidR="0000388A">
      <w:pPr>
        <w:jc w:val="both"/>
      </w:pPr>
      <w:r>
        <w:t>Braće Radića 7, OIB 58692166803</w:t>
      </w:r>
    </w:p>
    <w:p w:rsidRDefault="0000388A" w:rsidP="0000388A" w:rsidR="0000388A">
      <w:pPr>
        <w:spacing w:after="0"/>
        <w:jc w:val="both"/>
      </w:pPr>
      <w:r>
        <w:t>39.MIRKO KOLARIĆ, vlasnik obrta, Obrt za obradu                                          2.800,00 kuna</w:t>
      </w:r>
    </w:p>
    <w:p w:rsidRDefault="0000388A" w:rsidP="0000388A" w:rsidR="0000388A">
      <w:pPr>
        <w:jc w:val="both"/>
      </w:pPr>
      <w:r>
        <w:t xml:space="preserve">metala iz </w:t>
      </w:r>
      <w:proofErr w:type="spellStart"/>
      <w:r>
        <w:t>Mišulinovca</w:t>
      </w:r>
      <w:proofErr w:type="spellEnd"/>
      <w:r>
        <w:t xml:space="preserve"> 7, OIB 76915102629</w:t>
      </w:r>
    </w:p>
    <w:p w:rsidRDefault="0000388A" w:rsidP="0000388A" w:rsidR="0000388A">
      <w:pPr>
        <w:spacing w:after="0"/>
        <w:jc w:val="both"/>
      </w:pPr>
      <w:r>
        <w:t xml:space="preserve">40.DENIS ŠURIĆ, vlasnik obrta Obrt za prijevoz, trgovinu                               48.272,48 kuna                 </w:t>
      </w:r>
    </w:p>
    <w:p w:rsidRDefault="0000388A" w:rsidP="0000388A" w:rsidR="0000388A">
      <w:pPr>
        <w:spacing w:after="0"/>
        <w:jc w:val="both"/>
      </w:pPr>
      <w:r>
        <w:t xml:space="preserve">i usluge "Logistika </w:t>
      </w:r>
      <w:proofErr w:type="spellStart"/>
      <w:r>
        <w:t>Šurić</w:t>
      </w:r>
      <w:proofErr w:type="spellEnd"/>
      <w:r>
        <w:t xml:space="preserve">" iz Koprivnice, </w:t>
      </w:r>
    </w:p>
    <w:p w:rsidRDefault="0000388A" w:rsidP="0000388A" w:rsidR="0000388A">
      <w:pPr>
        <w:jc w:val="both"/>
      </w:pPr>
      <w:r>
        <w:t>IV. Vinogradski odvojak 2, OIB 51501707382</w:t>
      </w:r>
    </w:p>
    <w:p w:rsidRDefault="0000388A" w:rsidP="0000388A" w:rsidR="0000388A">
      <w:pPr>
        <w:spacing w:after="0"/>
        <w:jc w:val="both"/>
      </w:pPr>
      <w:r>
        <w:t xml:space="preserve">41.PETROL d.o.o. iz Zagreba, Otok, </w:t>
      </w:r>
      <w:proofErr w:type="spellStart"/>
      <w:r>
        <w:t>Oreškovićeva</w:t>
      </w:r>
      <w:proofErr w:type="spellEnd"/>
      <w:r>
        <w:t xml:space="preserve"> 6 H,                                   30.206,31 kuna</w:t>
      </w:r>
    </w:p>
    <w:p w:rsidRDefault="0000388A" w:rsidP="0000388A" w:rsidR="0000388A">
      <w:pPr>
        <w:jc w:val="both"/>
      </w:pPr>
      <w:r>
        <w:t xml:space="preserve"> OIB 75550985023</w:t>
      </w:r>
    </w:p>
    <w:p w:rsidRDefault="0000388A" w:rsidP="0000388A" w:rsidR="0000388A">
      <w:pPr>
        <w:spacing w:after="0"/>
        <w:jc w:val="both"/>
      </w:pPr>
      <w:r>
        <w:t xml:space="preserve">42.PETROL d.d. iz Ljubljane, </w:t>
      </w:r>
      <w:proofErr w:type="spellStart"/>
      <w:r>
        <w:t>Dunajska</w:t>
      </w:r>
      <w:proofErr w:type="spellEnd"/>
      <w:r>
        <w:t xml:space="preserve"> cesta 50                                                13.592,76 kuna</w:t>
      </w:r>
    </w:p>
    <w:p w:rsidRDefault="0000388A" w:rsidP="0000388A" w:rsidR="0000388A">
      <w:pPr>
        <w:jc w:val="both"/>
      </w:pPr>
    </w:p>
    <w:p w:rsidRDefault="0000388A" w:rsidP="0000388A" w:rsidR="0000388A">
      <w:pPr>
        <w:spacing w:after="0"/>
        <w:jc w:val="both"/>
      </w:pPr>
      <w:r>
        <w:t>43.PIGAC PRIJEVOZ j.d.o.o. iz Bjelovara, Livadska 5,                                   44.836,91 kuna</w:t>
      </w:r>
    </w:p>
    <w:p w:rsidRDefault="0000388A" w:rsidP="0000388A" w:rsidR="0000388A">
      <w:pPr>
        <w:jc w:val="both"/>
      </w:pPr>
      <w:r>
        <w:t>OIB 04110652797</w:t>
      </w:r>
    </w:p>
    <w:p w:rsidRDefault="0000388A" w:rsidP="0000388A" w:rsidR="0000388A">
      <w:pPr>
        <w:spacing w:after="0"/>
        <w:jc w:val="both"/>
      </w:pPr>
      <w:r>
        <w:t>4.MIRELA PLEŠKO iz Zagreba, Ulica Stjepana Ljubića                                     3.300,00 kuna</w:t>
      </w:r>
    </w:p>
    <w:p w:rsidRDefault="0000388A" w:rsidP="0000388A" w:rsidR="0000388A">
      <w:pPr>
        <w:jc w:val="both"/>
      </w:pPr>
      <w:r>
        <w:t>Vojvode 26, OIB 42349407801</w:t>
      </w:r>
    </w:p>
    <w:p w:rsidRDefault="0000388A" w:rsidP="0000388A" w:rsidR="0000388A">
      <w:pPr>
        <w:spacing w:after="0"/>
        <w:jc w:val="both"/>
      </w:pPr>
      <w:r>
        <w:t xml:space="preserve">45.PORSCHE MOBILITI d.o.o. iz Zagreba, Velimira </w:t>
      </w:r>
      <w:proofErr w:type="spellStart"/>
      <w:r>
        <w:t>Škorpika</w:t>
      </w:r>
      <w:proofErr w:type="spellEnd"/>
      <w:r>
        <w:t xml:space="preserve"> 21,                      685,63 kuna</w:t>
      </w:r>
    </w:p>
    <w:p w:rsidRDefault="0000388A" w:rsidP="0000388A" w:rsidR="0000388A">
      <w:pPr>
        <w:jc w:val="both"/>
      </w:pPr>
      <w:r>
        <w:t>OIB 36514183925</w:t>
      </w:r>
    </w:p>
    <w:p w:rsidRDefault="0000388A" w:rsidP="0000388A" w:rsidR="0000388A">
      <w:pPr>
        <w:spacing w:after="0"/>
        <w:jc w:val="both"/>
      </w:pPr>
      <w:r>
        <w:t xml:space="preserve">46.IVICA KRPELNIK, vlasnik obrta prijevoz </w:t>
      </w:r>
      <w:proofErr w:type="spellStart"/>
      <w:r>
        <w:t>Krpelnik</w:t>
      </w:r>
      <w:proofErr w:type="spellEnd"/>
      <w:r>
        <w:t xml:space="preserve"> iz Zlatara,                      1.875,00 kuna</w:t>
      </w:r>
    </w:p>
    <w:p w:rsidRDefault="0000388A" w:rsidP="0000388A" w:rsidR="0000388A">
      <w:pPr>
        <w:jc w:val="both"/>
      </w:pPr>
      <w:r>
        <w:t>A.G.Matoša 11 A, OIB 42354033736</w:t>
      </w:r>
    </w:p>
    <w:p w:rsidRDefault="0000388A" w:rsidP="0000388A" w:rsidR="0000388A">
      <w:pPr>
        <w:spacing w:after="0"/>
        <w:jc w:val="both"/>
      </w:pPr>
      <w:r>
        <w:t>47.JASMINA PASARIĆ, vlasnica obrta Prijevozničko uslužno                         11.979,50 kuna</w:t>
      </w:r>
    </w:p>
    <w:p w:rsidRDefault="0000388A" w:rsidP="0000388A" w:rsidR="0000388A">
      <w:pPr>
        <w:spacing w:after="0"/>
        <w:jc w:val="both"/>
      </w:pPr>
      <w:r>
        <w:t xml:space="preserve">trgovački obrt Pasarić iz Vrbovca, Ulica poginulih branitelja 4, </w:t>
      </w:r>
    </w:p>
    <w:p w:rsidRDefault="0000388A" w:rsidP="0000388A" w:rsidR="0000388A">
      <w:pPr>
        <w:jc w:val="both"/>
      </w:pPr>
      <w:r>
        <w:t xml:space="preserve">OIB 53207036679 </w:t>
      </w:r>
    </w:p>
    <w:p w:rsidRDefault="0000388A" w:rsidP="0000388A" w:rsidR="0000388A">
      <w:pPr>
        <w:spacing w:after="0"/>
        <w:jc w:val="both"/>
      </w:pPr>
      <w:r>
        <w:t>48.MIRKO MIKULIĆ, vlasnik obrta Prijevozničko-trgovački                            2.375,00 kuna</w:t>
      </w:r>
    </w:p>
    <w:p w:rsidRDefault="0000388A" w:rsidP="0000388A" w:rsidR="0000388A">
      <w:pPr>
        <w:jc w:val="both"/>
      </w:pPr>
      <w:r>
        <w:t>obrt "S&amp;N" iz Vinkovaca, Crkvište 14, OIB 43041041444</w:t>
      </w:r>
    </w:p>
    <w:p w:rsidRDefault="0054081E" w:rsidP="0054081E" w:rsidR="0054081E">
      <w:pPr>
        <w:spacing w:after="0"/>
        <w:jc w:val="center"/>
      </w:pPr>
      <w:r>
        <w:lastRenderedPageBreak/>
        <w:t>5</w:t>
      </w:r>
    </w:p>
    <w:p w:rsidRDefault="0054081E" w:rsidP="0054081E" w:rsidR="0054081E">
      <w:pPr>
        <w:spacing w:after="0"/>
        <w:jc w:val="right"/>
      </w:pPr>
      <w:r>
        <w:t>Poslovni broj:7 St-111/2018-30</w:t>
      </w:r>
    </w:p>
    <w:p w:rsidRDefault="0054081E" w:rsidP="0000388A" w:rsidR="0054081E">
      <w:pPr>
        <w:spacing w:after="0"/>
        <w:jc w:val="both"/>
      </w:pPr>
    </w:p>
    <w:p w:rsidRDefault="0000388A" w:rsidP="0000388A" w:rsidR="0000388A">
      <w:pPr>
        <w:spacing w:after="0"/>
        <w:jc w:val="both"/>
      </w:pPr>
      <w:r>
        <w:t xml:space="preserve">49.ROTO USLUGE d.o.o. iz Zagreba, </w:t>
      </w:r>
      <w:proofErr w:type="spellStart"/>
      <w:r>
        <w:t>Vršićka</w:t>
      </w:r>
      <w:proofErr w:type="spellEnd"/>
      <w:r>
        <w:t xml:space="preserve"> 7, OIB 83950020043                 7.000,00 kuna</w:t>
      </w:r>
    </w:p>
    <w:p w:rsidRDefault="0000388A" w:rsidP="0000388A" w:rsidR="0000388A">
      <w:pPr>
        <w:spacing w:after="0"/>
        <w:jc w:val="both"/>
      </w:pPr>
    </w:p>
    <w:p w:rsidRDefault="0000388A" w:rsidP="0000388A" w:rsidR="0000388A">
      <w:pPr>
        <w:spacing w:after="0"/>
        <w:jc w:val="both"/>
      </w:pPr>
      <w:r>
        <w:t xml:space="preserve">50.SA BIŠĆAN d.o.o. iz Duge Rese, </w:t>
      </w:r>
      <w:proofErr w:type="spellStart"/>
      <w:r>
        <w:t>Podvožić</w:t>
      </w:r>
      <w:proofErr w:type="spellEnd"/>
      <w:r>
        <w:t xml:space="preserve"> 16, OIB 14814013239               5.440,50 kuna</w:t>
      </w:r>
    </w:p>
    <w:p w:rsidRDefault="0000388A" w:rsidP="0000388A" w:rsidR="0000388A">
      <w:pPr>
        <w:spacing w:after="0"/>
        <w:jc w:val="both"/>
      </w:pPr>
    </w:p>
    <w:p w:rsidRDefault="0000388A" w:rsidP="0000388A" w:rsidR="0000388A">
      <w:pPr>
        <w:spacing w:after="0"/>
        <w:jc w:val="both"/>
      </w:pPr>
      <w:r>
        <w:t>51.MIRELA SABOLIĆ iz Bjelovara, Branimira Markovića 22,                       12.000,00 kuna</w:t>
      </w:r>
    </w:p>
    <w:p w:rsidRDefault="0000388A" w:rsidP="0000388A" w:rsidR="0000388A">
      <w:pPr>
        <w:jc w:val="both"/>
      </w:pPr>
      <w:r>
        <w:t>OIB 03988012939</w:t>
      </w:r>
    </w:p>
    <w:p w:rsidRDefault="0000388A" w:rsidP="0000388A" w:rsidR="0000388A">
      <w:pPr>
        <w:spacing w:after="0"/>
        <w:jc w:val="both"/>
      </w:pPr>
      <w:r>
        <w:t>52.DARKO SOKO, vlasnik obrta Sokol obrt za prijevoz iz                                1.875,00 kuna</w:t>
      </w:r>
    </w:p>
    <w:p w:rsidRDefault="0000388A" w:rsidP="0000388A" w:rsidR="0000388A">
      <w:pPr>
        <w:jc w:val="both"/>
      </w:pPr>
      <w:proofErr w:type="spellStart"/>
      <w:r>
        <w:t>Beljevine</w:t>
      </w:r>
      <w:proofErr w:type="spellEnd"/>
      <w:r>
        <w:t>, Šumska 28, OIB 26920404492</w:t>
      </w:r>
    </w:p>
    <w:p w:rsidRDefault="0000388A" w:rsidP="0000388A" w:rsidR="0000388A">
      <w:pPr>
        <w:spacing w:after="0"/>
        <w:jc w:val="both"/>
      </w:pPr>
      <w:r>
        <w:t>53.STRAGA TRANS d.o.o. iz Lipika, Matije Gupca 107,                                  1.500,00 kuna</w:t>
      </w:r>
    </w:p>
    <w:p w:rsidRDefault="0000388A" w:rsidP="0000388A" w:rsidR="0000388A">
      <w:pPr>
        <w:jc w:val="both"/>
      </w:pPr>
      <w:r>
        <w:t xml:space="preserve"> OIB 33759398213</w:t>
      </w:r>
    </w:p>
    <w:p w:rsidRDefault="0000388A" w:rsidP="0000388A" w:rsidR="0000388A">
      <w:pPr>
        <w:spacing w:after="0"/>
        <w:jc w:val="both"/>
      </w:pPr>
      <w:r>
        <w:t xml:space="preserve">54.ŠTRBO d.o.o. iz </w:t>
      </w:r>
      <w:proofErr w:type="spellStart"/>
      <w:r>
        <w:t>Markušice</w:t>
      </w:r>
      <w:proofErr w:type="spellEnd"/>
      <w:r>
        <w:t>, Ive Lole Ribara 33,                                           34.607,48 kuna</w:t>
      </w:r>
    </w:p>
    <w:p w:rsidRDefault="0000388A" w:rsidP="0000388A" w:rsidR="0000388A">
      <w:pPr>
        <w:jc w:val="both"/>
      </w:pPr>
      <w:r>
        <w:t>OIB 89366696841</w:t>
      </w:r>
    </w:p>
    <w:p w:rsidRDefault="0000388A" w:rsidP="0000388A" w:rsidR="0000388A">
      <w:pPr>
        <w:spacing w:after="0"/>
        <w:jc w:val="both"/>
      </w:pPr>
      <w:r>
        <w:t>55.TRGOMETAL d.o.o. iz Zagreba, Kovinska 4,                                                 2.163,80 kuna</w:t>
      </w:r>
    </w:p>
    <w:p w:rsidRDefault="0000388A" w:rsidP="0000388A" w:rsidR="0000388A">
      <w:pPr>
        <w:jc w:val="both"/>
      </w:pPr>
      <w:r>
        <w:t>OIB 26004523816</w:t>
      </w:r>
    </w:p>
    <w:p w:rsidRDefault="0000388A" w:rsidP="0000388A" w:rsidR="0000388A">
      <w:pPr>
        <w:spacing w:after="0"/>
        <w:jc w:val="both"/>
      </w:pPr>
      <w:r>
        <w:t xml:space="preserve">56.VELIS d.o.o. iz Sesveta, Rudolfa </w:t>
      </w:r>
      <w:proofErr w:type="spellStart"/>
      <w:r>
        <w:t>Matza</w:t>
      </w:r>
      <w:proofErr w:type="spellEnd"/>
      <w:r>
        <w:t xml:space="preserve"> 1, OIB 62462548434                     12.732,80 kuna</w:t>
      </w:r>
    </w:p>
    <w:p w:rsidRDefault="0000388A" w:rsidP="0000388A" w:rsidR="0000388A">
      <w:pPr>
        <w:spacing w:after="0"/>
        <w:jc w:val="both"/>
      </w:pPr>
    </w:p>
    <w:p w:rsidRDefault="0000388A" w:rsidP="0000388A" w:rsidR="0000388A">
      <w:pPr>
        <w:spacing w:after="0"/>
        <w:jc w:val="both"/>
      </w:pPr>
      <w:r>
        <w:t>57.VILA VELEBITA TRANSPORTI d.o.o. iz Perušića,                                      6.196,25 kuna</w:t>
      </w:r>
    </w:p>
    <w:p w:rsidRDefault="0000388A" w:rsidP="0000388A" w:rsidR="0000388A">
      <w:pPr>
        <w:jc w:val="both"/>
      </w:pPr>
      <w:r>
        <w:t>Stjepana Radića 70, OIB 68456956899</w:t>
      </w:r>
    </w:p>
    <w:p w:rsidRDefault="0000388A" w:rsidP="0000388A" w:rsidR="0000388A">
      <w:pPr>
        <w:spacing w:after="0"/>
        <w:jc w:val="both"/>
      </w:pPr>
      <w:r>
        <w:t>58.VIP NET d.o.o. iz Zagreba, Vrtni put 1, OIB 29524210204                          16.021,17 kuna</w:t>
      </w:r>
    </w:p>
    <w:p w:rsidRDefault="0000388A" w:rsidP="0000388A" w:rsidR="0000388A">
      <w:pPr>
        <w:spacing w:after="0"/>
        <w:jc w:val="both"/>
      </w:pPr>
    </w:p>
    <w:p w:rsidRDefault="0000388A" w:rsidP="0000388A" w:rsidR="0000388A">
      <w:pPr>
        <w:jc w:val="both"/>
      </w:pPr>
      <w:r>
        <w:t xml:space="preserve">59.WISINTIN d.o.o. </w:t>
      </w:r>
      <w:proofErr w:type="spellStart"/>
      <w:r>
        <w:t>Svetivinčenat</w:t>
      </w:r>
      <w:proofErr w:type="spellEnd"/>
      <w:r>
        <w:t xml:space="preserve">, </w:t>
      </w:r>
      <w:proofErr w:type="spellStart"/>
      <w:r>
        <w:t>Bibići</w:t>
      </w:r>
      <w:proofErr w:type="spellEnd"/>
      <w:r>
        <w:t xml:space="preserve"> 50, OIB 92585813519             </w:t>
      </w:r>
      <w:r>
        <w:t xml:space="preserve"> </w:t>
      </w:r>
      <w:r>
        <w:t xml:space="preserve">         3.125,00 kuna</w:t>
      </w:r>
    </w:p>
    <w:p w:rsidRDefault="0000388A" w:rsidP="0000388A" w:rsidR="0000388A">
      <w:pPr>
        <w:spacing w:after="0"/>
        <w:jc w:val="both"/>
      </w:pPr>
      <w:r>
        <w:t>60.ZAGREBAČKA BANKA d.d. iz Zagreba,                                                    16.818,49 kuna</w:t>
      </w:r>
    </w:p>
    <w:p w:rsidRDefault="0000388A" w:rsidP="0000388A" w:rsidR="0000388A">
      <w:pPr>
        <w:jc w:val="both"/>
      </w:pPr>
      <w:r>
        <w:t>Trg bana Josipa Jelačića 10, OIB 92963223473</w:t>
      </w:r>
    </w:p>
    <w:p w:rsidRDefault="0000388A" w:rsidP="0000388A" w:rsidR="0000388A">
      <w:pPr>
        <w:spacing w:after="0"/>
        <w:jc w:val="both"/>
      </w:pPr>
      <w:r>
        <w:t xml:space="preserve">61.ZVONE TRANS d.o.o. iz Bjelovara, Velike </w:t>
      </w:r>
      <w:proofErr w:type="spellStart"/>
      <w:r>
        <w:t>Sredice</w:t>
      </w:r>
      <w:proofErr w:type="spellEnd"/>
      <w:r>
        <w:t xml:space="preserve"> 164,                              7.494,13 kuna                              </w:t>
      </w:r>
    </w:p>
    <w:p w:rsidRDefault="0000388A" w:rsidP="0000388A" w:rsidR="0054081E">
      <w:pPr>
        <w:jc w:val="both"/>
      </w:pPr>
      <w:r>
        <w:t xml:space="preserve">OIB 07229201504.  </w:t>
      </w:r>
    </w:p>
    <w:p w:rsidRDefault="0000388A" w:rsidP="0000388A" w:rsidR="0000388A">
      <w:pPr>
        <w:jc w:val="both"/>
        <w:rPr>
          <w:b/>
        </w:rPr>
      </w:pPr>
      <w:r>
        <w:t xml:space="preserve">                                         </w:t>
      </w:r>
    </w:p>
    <w:p w:rsidRDefault="0000388A" w:rsidP="0054081E" w:rsidR="0000388A">
      <w:pPr>
        <w:spacing w:after="0"/>
        <w:ind w:firstLine="720"/>
        <w:jc w:val="both"/>
        <w:rPr>
          <w:b/>
        </w:rPr>
      </w:pPr>
      <w:proofErr w:type="spellStart"/>
      <w:r>
        <w:rPr>
          <w:b/>
        </w:rPr>
        <w:t>II.Utvrđuje</w:t>
      </w:r>
      <w:proofErr w:type="spellEnd"/>
      <w:r>
        <w:rPr>
          <w:b/>
        </w:rPr>
        <w:t xml:space="preserve"> se osporena slijedeća tražbina vjerovnika prema ovoj </w:t>
      </w:r>
    </w:p>
    <w:p w:rsidRDefault="0054081E" w:rsidP="0000388A" w:rsidR="0054081E">
      <w:pPr>
        <w:ind w:firstLine="720"/>
        <w:jc w:val="both"/>
        <w:rPr>
          <w:b/>
        </w:rPr>
      </w:pPr>
    </w:p>
    <w:p w:rsidRDefault="0000388A" w:rsidP="0054081E" w:rsidR="0000388A">
      <w:pPr>
        <w:spacing w:after="0"/>
        <w:jc w:val="center"/>
        <w:rPr>
          <w:b/>
        </w:rPr>
      </w:pPr>
      <w:r>
        <w:rPr>
          <w:b/>
        </w:rPr>
        <w:t>TABLICI ISPITANIH TRAŽBINA</w:t>
      </w:r>
    </w:p>
    <w:p w:rsidRDefault="0054081E" w:rsidP="0000388A" w:rsidR="0054081E">
      <w:pPr>
        <w:jc w:val="center"/>
        <w:rPr>
          <w:b/>
        </w:rPr>
      </w:pPr>
    </w:p>
    <w:p w:rsidRDefault="0000388A" w:rsidP="0054081E" w:rsidR="0000388A">
      <w:pPr>
        <w:spacing w:after="0"/>
        <w:jc w:val="both"/>
      </w:pPr>
      <w:r>
        <w:t xml:space="preserve">1.DKV EURO SERVICE </w:t>
      </w:r>
      <w:proofErr w:type="spellStart"/>
      <w:r>
        <w:t>GmbH</w:t>
      </w:r>
      <w:proofErr w:type="spellEnd"/>
      <w:r>
        <w:t xml:space="preserve"> + </w:t>
      </w:r>
      <w:proofErr w:type="spellStart"/>
      <w:r>
        <w:t>Co.KG</w:t>
      </w:r>
      <w:proofErr w:type="spellEnd"/>
      <w:r>
        <w:t xml:space="preserve"> I </w:t>
      </w:r>
      <w:proofErr w:type="spellStart"/>
      <w:r>
        <w:t>Postfach</w:t>
      </w:r>
      <w:proofErr w:type="spellEnd"/>
      <w:r>
        <w:t xml:space="preserve"> 10 12 01 I                       96.306,17 kuna </w:t>
      </w:r>
    </w:p>
    <w:p w:rsidRDefault="0000388A" w:rsidP="0000388A" w:rsidR="0000388A">
      <w:pPr>
        <w:jc w:val="both"/>
      </w:pPr>
      <w:r>
        <w:t xml:space="preserve">49832 </w:t>
      </w:r>
      <w:proofErr w:type="spellStart"/>
      <w:r>
        <w:t>Ratingen</w:t>
      </w:r>
      <w:proofErr w:type="spellEnd"/>
      <w:r>
        <w:t>, Njemačka.</w:t>
      </w:r>
    </w:p>
    <w:p w:rsidRDefault="0000388A" w:rsidP="0000388A" w:rsidR="0054081E">
      <w:pPr>
        <w:jc w:val="both"/>
      </w:pPr>
      <w:r>
        <w:tab/>
      </w:r>
      <w:proofErr w:type="spellStart"/>
      <w:r>
        <w:rPr>
          <w:b/>
        </w:rPr>
        <w:t>III</w:t>
      </w:r>
      <w:r>
        <w:t>.Osporavatelj</w:t>
      </w:r>
      <w:proofErr w:type="spellEnd"/>
      <w:r>
        <w:t xml:space="preserve"> tražbine vjerovnika DKV EURO SERVICE </w:t>
      </w:r>
      <w:proofErr w:type="spellStart"/>
      <w:r>
        <w:t>GmbH</w:t>
      </w:r>
      <w:proofErr w:type="spellEnd"/>
      <w:r>
        <w:t xml:space="preserve"> + </w:t>
      </w:r>
      <w:proofErr w:type="spellStart"/>
      <w:r>
        <w:t>Co.KG</w:t>
      </w:r>
      <w:proofErr w:type="spellEnd"/>
      <w:r>
        <w:t xml:space="preserve">  iz Njemačke u iznosu od 96.306,17 kuna,  EUROHERC OSIGURANJE d.d. iz Zagreba, </w:t>
      </w:r>
    </w:p>
    <w:p w:rsidRDefault="0054081E" w:rsidP="0054081E" w:rsidR="0054081E">
      <w:pPr>
        <w:spacing w:after="0"/>
        <w:jc w:val="center"/>
      </w:pPr>
      <w:r>
        <w:lastRenderedPageBreak/>
        <w:t>6</w:t>
      </w:r>
    </w:p>
    <w:p w:rsidRDefault="0054081E" w:rsidP="0054081E" w:rsidR="0054081E">
      <w:pPr>
        <w:jc w:val="right"/>
      </w:pPr>
      <w:r>
        <w:t>Poslovni broj:7 St-111/2018-30</w:t>
      </w:r>
    </w:p>
    <w:p w:rsidRDefault="0000388A" w:rsidP="0000388A" w:rsidR="0000388A">
      <w:pPr>
        <w:jc w:val="both"/>
      </w:pPr>
      <w:r>
        <w:t xml:space="preserve">upućuje se na parnicu radi utvrđivanja osporene tražbine, u roku od 8 dana od pravomoćnosti ovog rješenja, odnosno primitka drugostupanjske odluke, te osporavatelj u takvom postupku nastupa u ime i za račun dužnika. Ako osporavatelj tražbine EUROHERC OSIGURANJE d.d. iz Zagreba u navedenom roku od 8 dana od pravomoćnosti ovog rješenja odnosno primitka drugostupanjske odluke, ne pokrene parnicu radi utvrđivanja osporene tražbine, smatrat će se da je odustao od prava na vođenje ove parnice.  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924"/>
        <w:gridCol w:w="1932"/>
        <w:gridCol w:w="1059"/>
        <w:gridCol w:w="1224"/>
        <w:gridCol w:w="1196"/>
        <w:gridCol w:w="927"/>
        <w:gridCol w:w="2027"/>
      </w:tblGrid>
      <w:tr w:rsidTr="0000388A" w:rsidR="0000388A">
        <w:trPr>
          <w:trHeight w:val="204"/>
        </w:trPr>
        <w:tc>
          <w:tcPr>
            <w:tcW w:type="pct" w:w="287"/>
            <w:noWrap/>
            <w:vAlign w:val="bottom"/>
            <w:hideMark/>
          </w:tcPr>
          <w:p w:rsidRDefault="0000388A" w:rsidR="0000388A">
            <w:r>
              <w:t xml:space="preserve"> </w:t>
            </w:r>
            <w:r>
              <w:tab/>
            </w:r>
          </w:p>
        </w:tc>
        <w:tc>
          <w:tcPr>
            <w:tcW w:type="pct" w:w="1075"/>
            <w:vAlign w:val="bottom"/>
            <w:hideMark/>
          </w:tcPr>
          <w:p w:rsidRDefault="0000388A" w:rsidR="0000388A">
            <w:pPr>
              <w:rPr>
                <w:sz w:val="20"/>
              </w:rPr>
            </w:pPr>
          </w:p>
        </w:tc>
        <w:tc>
          <w:tcPr>
            <w:tcW w:type="pct" w:w="605"/>
            <w:vAlign w:val="bottom"/>
            <w:hideMark/>
          </w:tcPr>
          <w:p w:rsidRDefault="0000388A" w:rsidR="0000388A">
            <w:pPr>
              <w:rPr>
                <w:sz w:val="20"/>
              </w:rPr>
            </w:pPr>
          </w:p>
        </w:tc>
        <w:tc>
          <w:tcPr>
            <w:tcW w:type="pct" w:w="694"/>
            <w:vAlign w:val="bottom"/>
            <w:hideMark/>
          </w:tcPr>
          <w:p w:rsidRDefault="0000388A" w:rsidR="0000388A">
            <w:pPr>
              <w:rPr>
                <w:sz w:val="20"/>
              </w:rPr>
            </w:pPr>
          </w:p>
        </w:tc>
        <w:tc>
          <w:tcPr>
            <w:tcW w:type="pct" w:w="679"/>
            <w:noWrap/>
            <w:vAlign w:val="bottom"/>
            <w:hideMark/>
          </w:tcPr>
          <w:p w:rsidRDefault="0000388A" w:rsidR="0000388A">
            <w:pPr>
              <w:rPr>
                <w:sz w:val="20"/>
              </w:rPr>
            </w:pPr>
          </w:p>
        </w:tc>
        <w:tc>
          <w:tcPr>
            <w:tcW w:type="pct" w:w="534"/>
            <w:noWrap/>
            <w:vAlign w:val="bottom"/>
            <w:hideMark/>
          </w:tcPr>
          <w:p w:rsidRDefault="0000388A" w:rsidR="0000388A">
            <w:pPr>
              <w:rPr>
                <w:sz w:val="20"/>
              </w:rPr>
            </w:pPr>
          </w:p>
        </w:tc>
        <w:tc>
          <w:tcPr>
            <w:tcW w:type="pct" w:w="1126"/>
            <w:vAlign w:val="bottom"/>
            <w:hideMark/>
          </w:tcPr>
          <w:p w:rsidRDefault="0000388A" w:rsidR="0000388A">
            <w:pPr>
              <w:rPr>
                <w:sz w:val="20"/>
              </w:rPr>
            </w:pPr>
          </w:p>
        </w:tc>
      </w:tr>
      <w:tr w:rsidTr="0000388A" w:rsidR="0000388A">
        <w:trPr>
          <w:trHeight w:val="204"/>
        </w:trPr>
        <w:tc>
          <w:tcPr>
            <w:tcW w:type="pct" w:w="287"/>
            <w:noWrap/>
            <w:vAlign w:val="bottom"/>
            <w:hideMark/>
          </w:tcPr>
          <w:p w:rsidRDefault="0000388A" w:rsidR="0000388A">
            <w:pPr>
              <w:rPr>
                <w:sz w:val="20"/>
              </w:rPr>
            </w:pPr>
          </w:p>
        </w:tc>
        <w:tc>
          <w:tcPr>
            <w:tcW w:type="pct" w:w="1075"/>
            <w:vAlign w:val="bottom"/>
            <w:hideMark/>
          </w:tcPr>
          <w:p w:rsidRDefault="0000388A" w:rsidP="0054081E" w:rsidR="0000388A">
            <w:pPr>
              <w:spacing w:after="0"/>
              <w:rPr>
                <w:sz w:val="20"/>
              </w:rPr>
            </w:pPr>
          </w:p>
        </w:tc>
        <w:tc>
          <w:tcPr>
            <w:tcW w:type="pct" w:w="605"/>
            <w:vAlign w:val="bottom"/>
            <w:hideMark/>
          </w:tcPr>
          <w:p w:rsidRDefault="0000388A" w:rsidR="0000388A">
            <w:pPr>
              <w:rPr>
                <w:sz w:val="20"/>
              </w:rPr>
            </w:pPr>
          </w:p>
        </w:tc>
        <w:tc>
          <w:tcPr>
            <w:tcW w:type="pct" w:w="694"/>
            <w:vAlign w:val="bottom"/>
            <w:hideMark/>
          </w:tcPr>
          <w:p w:rsidRDefault="0000388A" w:rsidR="0000388A">
            <w:pPr>
              <w:rPr>
                <w:sz w:val="20"/>
              </w:rPr>
            </w:pPr>
          </w:p>
        </w:tc>
        <w:tc>
          <w:tcPr>
            <w:tcW w:type="pct" w:w="679"/>
            <w:noWrap/>
            <w:vAlign w:val="bottom"/>
            <w:hideMark/>
          </w:tcPr>
          <w:p w:rsidRDefault="0000388A" w:rsidR="0000388A">
            <w:pPr>
              <w:rPr>
                <w:sz w:val="20"/>
              </w:rPr>
            </w:pPr>
          </w:p>
        </w:tc>
        <w:tc>
          <w:tcPr>
            <w:tcW w:type="pct" w:w="534"/>
            <w:noWrap/>
            <w:vAlign w:val="bottom"/>
            <w:hideMark/>
          </w:tcPr>
          <w:p w:rsidRDefault="0000388A" w:rsidR="0000388A">
            <w:pPr>
              <w:rPr>
                <w:sz w:val="20"/>
              </w:rPr>
            </w:pPr>
          </w:p>
        </w:tc>
        <w:tc>
          <w:tcPr>
            <w:tcW w:type="pct" w:w="1126"/>
            <w:vAlign w:val="bottom"/>
            <w:hideMark/>
          </w:tcPr>
          <w:p w:rsidRDefault="0000388A" w:rsidR="0000388A">
            <w:pPr>
              <w:rPr>
                <w:sz w:val="20"/>
              </w:rPr>
            </w:pPr>
          </w:p>
        </w:tc>
      </w:tr>
    </w:tbl>
    <w:p w:rsidRDefault="0000388A" w:rsidP="0000388A" w:rsidR="0000388A">
      <w:pPr>
        <w:jc w:val="center"/>
      </w:pPr>
      <w:r>
        <w:rPr>
          <w:b/>
        </w:rPr>
        <w:t>Obrazloženje</w:t>
      </w:r>
    </w:p>
    <w:p w:rsidRDefault="0000388A" w:rsidP="0000388A" w:rsidR="0000388A">
      <w:pPr>
        <w:ind w:firstLine="720"/>
        <w:jc w:val="both"/>
      </w:pPr>
      <w:r>
        <w:t xml:space="preserve">Dužnik je podnio ovom sudu prijedlog za otvaranje </w:t>
      </w:r>
      <w:proofErr w:type="spellStart"/>
      <w:r>
        <w:t>predstečajnog</w:t>
      </w:r>
      <w:proofErr w:type="spellEnd"/>
      <w:r>
        <w:t xml:space="preserve"> postupka na temelju odredbe čl.25.st.1.Stečajnog zakona (Narodne novine broj 71/15, dalje SZ-a), nakon čega je ovaj sud donio rješenje o otvaranju </w:t>
      </w:r>
      <w:proofErr w:type="spellStart"/>
      <w:r>
        <w:t>predstečajnog</w:t>
      </w:r>
      <w:proofErr w:type="spellEnd"/>
      <w:r>
        <w:t xml:space="preserve"> postupka, kojim je između ostalog imenovao povjerenika i odredio ročište radi ispitivanja tražbina dana 29. lipnja 2018. godine, kada su ispitane sve prijavljene tražbine. </w:t>
      </w:r>
    </w:p>
    <w:p w:rsidRDefault="0000388A" w:rsidP="0000388A" w:rsidR="0000388A">
      <w:pPr>
        <w:ind w:firstLine="720"/>
        <w:jc w:val="both"/>
      </w:pPr>
      <w:r>
        <w:t xml:space="preserve">Na ročištu radi ispitivanja tražbina sud je sastavio tablicu ispitanih tražbina (čl.49.st.1.SZ-a) i na temelju te tablice donio ovo rješenje o utvrđenim i osporenim tražbina, uz naznaku razloga osporavanja, te o upućivanju na parnicu radi osporavanja tražbina (čl.50.st.1. i st.2.SZ-a). </w:t>
      </w:r>
    </w:p>
    <w:p w:rsidRDefault="0000388A" w:rsidP="0000388A" w:rsidR="0000388A">
      <w:pPr>
        <w:ind w:firstLine="720"/>
        <w:jc w:val="both"/>
      </w:pPr>
      <w:r>
        <w:t xml:space="preserve">Prema čl.47.SZ-a tražbine prijavljene u propisanom roku, smatraju se utvrđenim, ako ih nije osporio dužnik, povjerenik ili vjerovnik, slijedom čega je riješeno kao u točki </w:t>
      </w:r>
      <w:proofErr w:type="spellStart"/>
      <w:r>
        <w:t>I.izreke</w:t>
      </w:r>
      <w:proofErr w:type="spellEnd"/>
      <w:r>
        <w:t xml:space="preserve"> ovog rješenja. </w:t>
      </w:r>
    </w:p>
    <w:p w:rsidRDefault="0000388A" w:rsidP="0000388A" w:rsidR="0000388A">
      <w:pPr>
        <w:ind w:firstLine="720"/>
        <w:jc w:val="both"/>
      </w:pPr>
      <w:r>
        <w:t xml:space="preserve">Tražbinu vjerovnika DKV EURO SERVICE </w:t>
      </w:r>
      <w:proofErr w:type="spellStart"/>
      <w:r>
        <w:t>GmbH</w:t>
      </w:r>
      <w:proofErr w:type="spellEnd"/>
      <w:r>
        <w:t xml:space="preserve"> + </w:t>
      </w:r>
      <w:proofErr w:type="spellStart"/>
      <w:r>
        <w:t>Co.KG</w:t>
      </w:r>
      <w:proofErr w:type="spellEnd"/>
      <w:r>
        <w:t xml:space="preserve">  iz Njemačke u iznosu od 96.306,17 kuna, osporio je vjerovnik EUROHERC OSIGURANJE d.d. iz Zagreba, jer je on navedeni iznos isplatio u cijelosti vjerovniku DKV EURO SERVICE </w:t>
      </w:r>
      <w:proofErr w:type="spellStart"/>
      <w:r>
        <w:t>GmbH</w:t>
      </w:r>
      <w:proofErr w:type="spellEnd"/>
      <w:r>
        <w:t xml:space="preserve"> + </w:t>
      </w:r>
      <w:proofErr w:type="spellStart"/>
      <w:r>
        <w:t>Co.KG</w:t>
      </w:r>
      <w:proofErr w:type="spellEnd"/>
      <w:r>
        <w:t xml:space="preserve">  iz Njemačke, temeljem zaključene police jamstva, a koju je EUROHERC OSIGURANJE d.d. zaključio sa sada dužnikom GLOBAL SISTEM d.o.o.. Ovu tražbinu nisu osporili dužnik i povjerenik. Zbog toga je sud uputio vjerovnika EUROHERC OSIGURANJE d.d. iz Zagreba, kao osporavatelja ove tražbine,  na parnicu radi utvrđivanja osporene tražbine protiv tog vjerovnika, time da osporavatelj u tom postupku nastupa u ime i za račun dužnika. Pored toga, sud je upozorio osobu koja je upućena na parnicu na rok za pokretanje te parnice, te na posljedice propuštanja tog roka, slijedom čega je temeljem čl.48.st.3. i čl.267.st.1. u svezi čl.50.st.3.SZ-a riješio kao u točki II. i III. izreke ovog rješenja.</w:t>
      </w:r>
    </w:p>
    <w:p w:rsidRDefault="0000388A" w:rsidP="0000388A" w:rsidR="0000388A">
      <w:pPr>
        <w:ind w:firstLine="720"/>
        <w:jc w:val="center"/>
      </w:pPr>
      <w:r>
        <w:t>Bjelovar 29. lipnja 2018.</w:t>
      </w:r>
    </w:p>
    <w:p w:rsidRDefault="0000388A" w:rsidP="0000388A" w:rsidR="0000388A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Sudac</w:t>
      </w:r>
    </w:p>
    <w:p w:rsidRDefault="0000388A" w:rsidP="0000388A" w:rsidR="0000388A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Tomislav Mrazović,v.r.</w:t>
      </w:r>
    </w:p>
    <w:p w:rsidRDefault="0000388A" w:rsidP="0000388A" w:rsidR="0000388A">
      <w:pPr>
        <w:spacing w:after="0"/>
        <w:ind w:firstLine="720"/>
        <w:jc w:val="both"/>
      </w:pPr>
      <w:r>
        <w:t xml:space="preserve">                                                                        Za točnost </w:t>
      </w:r>
      <w:proofErr w:type="spellStart"/>
      <w:r>
        <w:t>otpravka</w:t>
      </w:r>
      <w:proofErr w:type="spellEnd"/>
      <w:r>
        <w:t xml:space="preserve">-ovlašteni službenik </w:t>
      </w:r>
    </w:p>
    <w:p w:rsidRDefault="0000388A" w:rsidP="0000388A" w:rsidR="0000388A">
      <w:pPr>
        <w:ind w:firstLine="720"/>
        <w:jc w:val="both"/>
      </w:pPr>
      <w:r>
        <w:t xml:space="preserve">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54081E" w:rsidP="0054081E" w:rsidR="0054081E">
      <w:pPr>
        <w:spacing w:after="0"/>
        <w:jc w:val="center"/>
      </w:pPr>
      <w:r>
        <w:lastRenderedPageBreak/>
        <w:t>7</w:t>
      </w:r>
    </w:p>
    <w:p w:rsidRDefault="0054081E" w:rsidP="0054081E" w:rsidR="0054081E">
      <w:pPr>
        <w:jc w:val="right"/>
      </w:pPr>
      <w:r>
        <w:t>Poslovni broj:7 St-111/2018-30</w:t>
      </w:r>
      <w:bookmarkStart w:name="_GoBack" w:id="0"/>
      <w:bookmarkEnd w:id="0"/>
    </w:p>
    <w:p w:rsidRDefault="0000388A" w:rsidP="0000388A" w:rsidR="0000388A">
      <w:pPr>
        <w:jc w:val="both"/>
      </w:pPr>
      <w:r>
        <w:t xml:space="preserve">POUKA O PRAVNOM LIJEKU:Protiv ovog rješenja pravo na žalbu ima dužnik i svaki vjerovnik u dijelu koji se odnosi na njegovu prijavljenu tražbinu i tražbinu koju je osporio (čl.51.st.1.SZ-a), u roku od 8 dana od isteka osmog dana od dana objave ovog rješenja na mrežnoj stranici e-oglasna ploča. Žalba se podnosi u tri primjerka putem ovog suda, a o žalbi odlučuje Visoki trgovački sud Republike Hrvatske. </w:t>
      </w:r>
    </w:p>
    <w:p w:rsidRDefault="0000388A" w:rsidP="0000388A" w:rsidR="0000388A">
      <w:pPr>
        <w:jc w:val="both"/>
      </w:pPr>
    </w:p>
    <w:p w:rsidRDefault="0000388A" w:rsidP="0000388A" w:rsidR="0000388A">
      <w:pPr>
        <w:jc w:val="both"/>
      </w:pPr>
    </w:p>
    <w:p w:rsidRDefault="0000388A" w:rsidP="0000388A" w:rsidR="0000388A">
      <w:pPr>
        <w:jc w:val="both"/>
      </w:pPr>
    </w:p>
    <w:p w:rsidRDefault="0000388A" w:rsidP="0000388A" w:rsidR="0000388A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388A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081E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27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St-111/2018-31</izvorni_sadrzaj>
    <derivirana_varijabla naziv="DomainObject.Oznaka_1">St-111/2018-31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2018.</izvorni_sadrzaj>
    <derivirana_varijabla naziv="DomainObject.Predmet.DatumOsnivanja_1">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St-111/2018</izvorni_sadrzaj>
    <derivirana_varijabla naziv="DomainObject.Predmet.OznakaBroj_1">St-111/2018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GLOBAL SISTEM društvo s ograničenom odgovornošću za trgovinu i usluge</izvorni_sadrzaj>
    <derivirana_varijabla naziv="DomainObject.Predmet.StrankaFormated_1">  GLOBAL SISTEM društvo s ograničenom odgovornošću za trgovinu i usluge</derivirana_varijabla>
  </DomainObject.Predmet.StrankaFormated>
  <DomainObject.Predmet.StrankaFormatedOIB>
    <izvorni_sadrzaj>  GLOBAL SISTEM društvo s ograničenom odgovornošću za trgovinu i usluge, OIB 43397532273</izvorni_sadrzaj>
    <derivirana_varijabla naziv="DomainObject.Predmet.StrankaFormatedOIB_1">  GLOBAL SISTEM društvo s ograničenom odgovornošću za trgovinu i usluge, OIB 43397532273</derivirana_varijabla>
  </DomainObject.Predmet.StrankaFormatedOIB>
  <DomainObject.Predmet.StrankaFormatedWithAdress>
    <izvorni_sadrzaj> GLOBAL SISTEM društvo s ograničenom odgovornošću za trgovinu i usluge, Vinogradska I 95, 43000 Veliko Trojstvo</izvorni_sadrzaj>
    <derivirana_varijabla naziv="DomainObject.Predmet.StrankaFormatedWithAdress_1"> GLOBAL SISTEM društvo s ograničenom odgovornošću za trgovinu i usluge, Vinogradska I 95, 43000 Veliko Trojstvo</derivirana_varijabla>
  </DomainObject.Predmet.StrankaFormatedWithAdress>
  <DomainObject.Predmet.StrankaFormatedWithAdressOIB>
    <izvorni_sadrzaj> GLOBAL SISTEM društvo s ograničenom odgovornošću za trgovinu i usluge, OIB 43397532273, Vinogradska I 95, 43000 Veliko Trojstvo</izvorni_sadrzaj>
    <derivirana_varijabla naziv="DomainObject.Predmet.StrankaFormatedWithAdressOIB_1"> GLOBAL SISTEM društvo s ograničenom odgovornošću za trgovinu i usluge, OIB 43397532273, Vinogradska I 95, 43000 Veliko Trojstvo</derivirana_varijabla>
  </DomainObject.Predmet.StrankaFormatedWithAdressOIB>
  <DomainObject.Predmet.StrankaWithAdress>
    <izvorni_sadrzaj>GLOBAL SISTEM društvo s ograničenom odgovornošću za trgovinu i usluge Vinogradska I 95,43000 Veliko Trojstvo</izvorni_sadrzaj>
    <derivirana_varijabla naziv="DomainObject.Predmet.StrankaWithAdress_1">GLOBAL SISTEM društvo s ograničenom odgovornošću za trgovinu i usluge Vinogradska I 95,43000 Veliko Trojstvo</derivirana_varijabla>
  </DomainObject.Predmet.StrankaWithAdress>
  <DomainObject.Predmet.StrankaWithAdressOIB>
    <izvorni_sadrzaj>GLOBAL SISTEM društvo s ograničenom odgovornošću za trgovinu i usluge, OIB 43397532273, Vinogradska I 95,43000 Veliko Trojstvo</izvorni_sadrzaj>
    <derivirana_varijabla naziv="DomainObject.Predmet.StrankaWithAdressOIB_1">GLOBAL SISTEM društvo s ograničenom odgovornošću za trgovinu i usluge, OIB 43397532273, Vinogradska I 95,43000 Veliko Trojstvo</derivirana_varijabla>
  </DomainObject.Predmet.StrankaWithAdressOIB>
  <DomainObject.Predmet.StrankaNazivFormated>
    <izvorni_sadrzaj>GLOBAL SISTEM društvo s ograničenom odgovornošću za trgovinu i usluge</izvorni_sadrzaj>
    <derivirana_varijabla naziv="DomainObject.Predmet.StrankaNazivFormated_1">GLOBAL SISTEM društvo s ograničenom odgovornošću za trgovinu i usluge</derivirana_varijabla>
  </DomainObject.Predmet.StrankaNazivFormated>
  <DomainObject.Predmet.StrankaNazivFormatedOIB>
    <izvorni_sadrzaj>GLOBAL SISTEM društvo s ograničenom odgovornošću za trgovinu i usluge, OIB 43397532273</izvorni_sadrzaj>
    <derivirana_varijabla naziv="DomainObject.Predmet.StrankaNazivFormatedOIB_1">GLOBAL SISTEM društvo s ograničenom odgovornošću za trgovinu i usluge, OIB 43397532273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GLOBAL SISTEM društvo s ograničenom odgovornošću za trgovinu i usluge</item>
    </izvorni_sadrzaj>
    <derivirana_varijabla naziv="DomainObject.Predmet.StrankaListFormated_1">
      <item>GLOBAL SISTEM društvo s ograničenom odgovornošću za trgovinu i usluge</item>
    </derivirana_varijabla>
  </DomainObject.Predmet.StrankaListFormated>
  <DomainObject.Predmet.StrankaListFormatedOIB>
    <izvorni_sadrzaj>
      <item>GLOBAL SISTEM društvo s ograničenom odgovornošću za trgovinu i usluge, OIB 43397532273</item>
    </izvorni_sadrzaj>
    <derivirana_varijabla naziv="DomainObject.Predmet.StrankaListFormatedOIB_1">
      <item>GLOBAL SISTEM društvo s ograničenom odgovornošću za trgovinu i usluge, OIB 43397532273</item>
    </derivirana_varijabla>
  </DomainObject.Predmet.StrankaListFormatedOIB>
  <DomainObject.Predmet.StrankaListFormatedWithAdress>
    <izvorni_sadrzaj>
      <item>GLOBAL SISTEM društvo s ograničenom odgovornošću za trgovinu i usluge, Vinogradska I 95, 43000 Veliko Trojstvo</item>
    </izvorni_sadrzaj>
    <derivirana_varijabla naziv="DomainObject.Predmet.StrankaListFormatedWithAdress_1">
      <item>GLOBAL SISTEM društvo s ograničenom odgovornošću za trgovinu i usluge, Vinogradska I 95, 43000 Veliko Trojstvo</item>
    </derivirana_varijabla>
  </DomainObject.Predmet.StrankaListFormatedWithAdress>
  <DomainObject.Predmet.StrankaListFormatedWithAdressOIB>
    <izvorni_sadrzaj>
      <item>GLOBAL SISTEM društvo s ograničenom odgovornošću za trgovinu i usluge, OIB 43397532273, Vinogradska I 95, 43000 Veliko Trojstvo</item>
    </izvorni_sadrzaj>
    <derivirana_varijabla naziv="DomainObject.Predmet.StrankaListFormatedWithAdressOIB_1">
      <item>GLOBAL SISTEM društvo s ograničenom odgovornošću za trgovinu i usluge, OIB 43397532273, Vinogradska I 95, 43000 Veliko Trojstvo</item>
    </derivirana_varijabla>
  </DomainObject.Predmet.StrankaListFormatedWithAdressOIB>
  <DomainObject.Predmet.StrankaListNazivFormated>
    <izvorni_sadrzaj>
      <item>GLOBAL SISTEM društvo s ograničenom odgovornošću za trgovinu i usluge</item>
    </izvorni_sadrzaj>
    <derivirana_varijabla naziv="DomainObject.Predmet.StrankaListNazivFormated_1">
      <item>GLOBAL SISTEM društvo s ograničenom odgovornošću za trgovinu i usluge</item>
    </derivirana_varijabla>
  </DomainObject.Predmet.StrankaListNazivFormated>
  <DomainObject.Predmet.StrankaListNazivFormatedOIB>
    <izvorni_sadrzaj>
      <item>GLOBAL SISTEM društvo s ograničenom odgovornošću za trgovinu i usluge, OIB 43397532273</item>
    </izvorni_sadrzaj>
    <derivirana_varijabla naziv="DomainObject.Predmet.StrankaListNazivFormatedOIB_1">
      <item>GLOBAL SISTEM društvo s ograničenom odgovornošću za trgovinu i usluge, OIB 43397532273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>St-111/2018-31</izvorni_sadrzaj>
    <derivirana_varijabla naziv="DomainObject.PoslovniBrojDokumenta_1">St-111/2018-31</derivirana_varijabla>
  </DomainObject.PoslovniBrojDokumenta>
  <DomainObject.Predmet.StrankaIDrugi>
    <izvorni_sadrzaj>GLOBAL SISTEM društvo s ograničenom odgovornošću za trgovinu i usluge</izvorni_sadrzaj>
    <derivirana_varijabla naziv="DomainObject.Predmet.StrankaIDrugi_1">GLOBAL SISTEM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GLOBAL SISTEM društvo s ograničenom odgovornošću za trgovinu i usluge, OIB 43397532273, Vinogradska I 95, 43000 Veliko Trojstvo</izvorni_sadrzaj>
    <derivirana_varijabla naziv="DomainObject.Predmet.StrankaIDrugiAdressOIB_1">GLOBAL SISTEM društvo s ograničenom odgovornošću za trgovinu i usluge, OIB 43397532273, Vinogradska I 95, 43000 Veliko Trojstvo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SISTEM društvo s ograničenom odgovornošću za trgovinu i usluge</item>
    </izvorni_sadrzaj>
    <derivirana_varijabla naziv="DomainObject.Predmet.SudioniciListNaziv_1">
      <item>GLOBAL SISTEM društvo s ograničenom odgovornošću za trgovinu i usluge</item>
    </derivirana_varijabla>
  </DomainObject.Predmet.SudioniciListNaziv>
  <DomainObject.Predmet.SudioniciListAdressOIB>
    <izvorni_sadrzaj>
      <item>GLOBAL SISTEM društvo s ograničenom odgovornošću za trgovinu i usluge, OIB 43397532273, Vinogradska I 95,43000 Veliko Trojstvo</item>
    </izvorni_sadrzaj>
    <derivirana_varijabla naziv="DomainObject.Predmet.SudioniciListAdressOIB_1">
      <item>GLOBAL SISTEM društvo s ograničenom odgovornošću za trgovinu i usluge, OIB 43397532273, Vinogradska I 95,43000 Veliko Trojstvo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2E0398-EEE7-426E-82F4-F33139C21F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1388</properties:Words>
  <properties:Characters>8326</properties:Characters>
  <properties:Lines>247</properties:Lines>
  <properties:Paragraphs>153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11834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2018-07-02T11:10:00Z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7</vt:i4>
  </prop:property>
  <prop:property name="Naslov" pid="5" fmtid="{D5CDD505-2E9C-101B-9397-08002B2CF9AE}">
    <vt:lpwstr>St-111/2018-31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