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f15e" w14:paraId="8fbf15e" w:rsidRDefault="0001726C" w:rsidP="0001726C" w:rsidR="0001726C">
      <w:pPr>
        <w:jc w:val="right"/>
        <w15:collapsed w:val="false"/>
      </w:pPr>
      <w:r>
        <w:t>6 St-</w:t>
      </w:r>
      <w:r w:rsidR="003F2400">
        <w:t>223/18-6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3608A">
        <w:t xml:space="preserve">FINA RC Osijek za otvaranje stečajnog postupka nad dužnikom: </w:t>
      </w:r>
      <w:r w:rsidR="003F2400">
        <w:rPr>
          <w:b/>
        </w:rPr>
        <w:t>KOD KISE j.d.o.o. Vinkovci, Sv. A. Padovanskog 6/a, OIB: 53745405164, MBS: 030186355</w:t>
      </w:r>
      <w:r>
        <w:t xml:space="preserve">, dana </w:t>
      </w:r>
      <w:r w:rsidR="003F2400">
        <w:t>18</w:t>
      </w:r>
      <w:r w:rsidR="0053608A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3F2400">
        <w:t xml:space="preserve">Ana </w:t>
      </w:r>
      <w:proofErr w:type="spellStart"/>
      <w:r w:rsidR="003F2400">
        <w:t>Gavrić</w:t>
      </w:r>
      <w:proofErr w:type="spellEnd"/>
      <w:r w:rsidR="003F2400">
        <w:t>, Mirkovci, Diverzantskog odreda 5, OIB: 82545392267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3F2400">
        <w:rPr>
          <w:b/>
        </w:rPr>
        <w:t>223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3F2400">
        <w:t xml:space="preserve">Ana </w:t>
      </w:r>
      <w:proofErr w:type="spellStart"/>
      <w:r w:rsidR="003F2400">
        <w:t>Gavrić</w:t>
      </w:r>
      <w:proofErr w:type="spellEnd"/>
      <w:r w:rsidR="003F2400">
        <w:t>, Mirkovci, Diverzantskog odreda 5, OIB: 82545392267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3F2400">
        <w:rPr>
          <w:b/>
        </w:rPr>
        <w:t>223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3F2400">
        <w:t xml:space="preserve">Ana </w:t>
      </w:r>
      <w:proofErr w:type="spellStart"/>
      <w:r w:rsidR="003F2400">
        <w:t>Gavrić</w:t>
      </w:r>
      <w:proofErr w:type="spellEnd"/>
      <w:r w:rsidR="003F2400">
        <w:t>, Mirkovci, Diverzantskog odreda 5, OIB: 82545392267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3F2400">
        <w:t xml:space="preserve">Ana </w:t>
      </w:r>
      <w:proofErr w:type="spellStart"/>
      <w:r w:rsidR="003F2400">
        <w:t>Gavrić</w:t>
      </w:r>
      <w:proofErr w:type="spellEnd"/>
      <w:r w:rsidR="003F2400">
        <w:t>, Mirkovci, Diverzantskog odreda 5, OIB: 82545392267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3F2400" w:rsidP="003F2400" w:rsidR="003F2400">
      <w:pPr>
        <w:jc w:val="right"/>
      </w:pPr>
      <w:r>
        <w:t>6 St-223/18-6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3F2400">
        <w:rPr>
          <w:bCs/>
        </w:rPr>
        <w:t>6. ožujka</w:t>
      </w:r>
      <w:r w:rsidR="0093698F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3F2400">
        <w:rPr>
          <w:b/>
        </w:rPr>
        <w:t>KOD KISE j.d.o.o. Vinkovci, Sv. A. Padovanskog 6/a, OIB: 53745405164, MBS: 030186355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3F2400">
        <w:rPr>
          <w:b/>
        </w:rPr>
        <w:t>6. ožujka</w:t>
      </w:r>
      <w:r w:rsidR="0093698F">
        <w:rPr>
          <w:b/>
        </w:rPr>
        <w:t xml:space="preserve"> 2018.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3F2400">
        <w:t>223/18-5 od 18. lipnja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proofErr w:type="spellStart"/>
      <w:r w:rsidR="003F2400">
        <w:t>Šimo</w:t>
      </w:r>
      <w:proofErr w:type="spellEnd"/>
      <w:r w:rsidR="003F2400">
        <w:t xml:space="preserve"> Bošnjak</w:t>
      </w:r>
      <w:r w:rsidR="00D7472F">
        <w:t xml:space="preserve">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3F2400">
        <w:rPr>
          <w:b/>
        </w:rPr>
        <w:t>6. ožujka</w:t>
      </w:r>
      <w:r w:rsidR="0093698F">
        <w:rPr>
          <w:b/>
        </w:rPr>
        <w:t xml:space="preserve"> 2018. g.</w:t>
      </w:r>
      <w:r>
        <w:t xml:space="preserve"> utvrdio da visina blokade žiro računa dužnika iznosi </w:t>
      </w:r>
      <w:r w:rsidR="003F2400" w:rsidRPr="003F2400">
        <w:rPr>
          <w:b/>
        </w:rPr>
        <w:t>14.263,83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3F2400" w:rsidP="003F2400" w:rsidR="003F2400">
      <w:pPr>
        <w:jc w:val="right"/>
      </w:pPr>
      <w:r>
        <w:t>6 St-223/18-6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3F2400">
        <w:t>18</w:t>
      </w:r>
      <w:r w:rsidR="0053608A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3608A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3F2400">
        <w:t xml:space="preserve">Ana </w:t>
      </w:r>
      <w:proofErr w:type="spellStart"/>
      <w:r w:rsidR="003F2400">
        <w:t>Gavrić</w:t>
      </w:r>
      <w:proofErr w:type="spellEnd"/>
      <w:r w:rsidR="003F2400">
        <w:t>, Mirkovci, Diverzantskog odreda 5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3F2400">
        <w:t>19</w:t>
      </w:r>
      <w:r w:rsidR="0053608A">
        <w:t>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19E" w:rsidP="00C06AA6" w:rsidR="0067019E">
      <w:r>
        <w:separator/>
      </w:r>
    </w:p>
  </w:endnote>
  <w:endnote w:id="0" w:type="continuationSeparator">
    <w:p w:rsidRDefault="0067019E" w:rsidP="00C06AA6" w:rsidR="00670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19E" w:rsidP="00C06AA6" w:rsidR="0067019E">
      <w:r>
        <w:separator/>
      </w:r>
    </w:p>
  </w:footnote>
  <w:footnote w:id="0" w:type="continuationSeparator">
    <w:p w:rsidRDefault="0067019E" w:rsidP="00C06AA6" w:rsidR="006701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462B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7462B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7019E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6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4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6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4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KISE j.d.o.o. za ugostiteljske djelatnosti</izvorni_sadrzaj>
    <derivirana_varijabla naziv="DomainObject.Predmet.ProtustrankaFormated_1">  KOD KISE j.d.o.o. za ugostiteljske djelatnosti</derivirana_varijabla>
  </DomainObject.Predmet.ProtustrankaFormated>
  <DomainObject.Predmet.ProtustrankaFormatedOIB>
    <izvorni_sadrzaj>  KOD KISE j.d.o.o. za ugostiteljske djelatnosti, OIB 53745405164</izvorni_sadrzaj>
    <derivirana_varijabla naziv="DomainObject.Predmet.ProtustrankaFormatedOIB_1">  KOD KISE j.d.o.o. za ugostiteljske djelatnosti, OIB 53745405164</derivirana_varijabla>
  </DomainObject.Predmet.ProtustrankaFormatedOIB>
  <DomainObject.Predmet.ProtustrankaFormatedWithAdress>
    <izvorni_sadrzaj> KOD KISE j.d.o.o. za ugostiteljske djelatnosti, Sv. Antuna Padovanskog 6a, 32100 Vinkovci</izvorni_sadrzaj>
    <derivirana_varijabla naziv="DomainObject.Predmet.ProtustrankaFormatedWithAdress_1"> KOD KISE j.d.o.o. za ugostiteljske djelatnosti, Sv. Antuna Padovanskog 6a, 32100 Vinkovci</derivirana_varijabla>
  </DomainObject.Predmet.ProtustrankaFormatedWithAdress>
  <DomainObject.Predmet.ProtustrankaFormatedWithAdressOIB>
    <izvorni_sadrzaj> KOD KISE j.d.o.o. za ugostiteljske djelatnosti, OIB 53745405164, Sv. Antuna Padovanskog 6a, 32100 Vinkovci</izvorni_sadrzaj>
    <derivirana_varijabla naziv="DomainObject.Predmet.ProtustrankaFormatedWithAdressOIB_1"> KOD KISE j.d.o.o. za ugostiteljske djelatnosti, OIB 53745405164, Sv. Antuna Padovanskog 6a, 32100 Vinkovci</derivirana_varijabla>
  </DomainObject.Predmet.ProtustrankaFormatedWithAdressOIB>
  <DomainObject.Predmet.ProtustrankaWithAdress>
    <izvorni_sadrzaj>KOD KISE j.d.o.o. za ugostiteljske djelatnosti Sv. Antuna Padovanskog 6a, 32100 Vinkovci</izvorni_sadrzaj>
    <derivirana_varijabla naziv="DomainObject.Predmet.ProtustrankaWithAdress_1">KOD KISE j.d.o.o. za ugostiteljske djelatnosti Sv. Antuna Padovanskog 6a, 32100 Vinkovci</derivirana_varijabla>
  </DomainObject.Predmet.ProtustrankaWithAdress>
  <DomainObject.Predmet.ProtustrankaWithAdressOIB>
    <izvorni_sadrzaj>KOD KISE j.d.o.o. za ugostiteljske djelatnosti, OIB 53745405164, Sv. Antuna Padovanskog 6a, 32100 Vinkovci</izvorni_sadrzaj>
    <derivirana_varijabla naziv="DomainObject.Predmet.ProtustrankaWithAdressOIB_1">KOD KISE j.d.o.o. za ugostiteljske djelatnosti, OIB 53745405164, Sv. Antuna Padovanskog 6a, 32100 Vinkovci</derivirana_varijabla>
  </DomainObject.Predmet.ProtustrankaWithAdressOIB>
  <DomainObject.Predmet.ProtustrankaNazivFormated>
    <izvorni_sadrzaj>KOD KISE j.d.o.o. za ugostiteljske djelatnosti</izvorni_sadrzaj>
    <derivirana_varijabla naziv="DomainObject.Predmet.ProtustrankaNazivFormated_1">KOD KISE j.d.o.o. za ugostiteljske djelatnosti</derivirana_varijabla>
  </DomainObject.Predmet.ProtustrankaNazivFormated>
  <DomainObject.Predmet.ProtustrankaNazivFormatedOIB>
    <izvorni_sadrzaj>KOD KISE j.d.o.o. za ugostiteljske djelatnosti, OIB 53745405164</izvorni_sadrzaj>
    <derivirana_varijabla naziv="DomainObject.Predmet.ProtustrankaNazivFormatedOIB_1">KOD KISE j.d.o.o. za ugostiteljske djelatnosti, OIB 53745405164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KISE j.d.o.o. za ugostiteljske djelatnosti</item>
    </izvorni_sadrzaj>
    <derivirana_varijabla naziv="DomainObject.Predmet.ProtuStrankaListFormated_1">
      <item>KOD KISE j.d.o.o. za ugostiteljske djelatnosti</item>
    </derivirana_varijabla>
  </DomainObject.Predmet.ProtuStrankaListFormated>
  <DomainObject.Predmet.ProtuStrankaListFormatedOIB>
    <izvorni_sadrzaj>
      <item>KOD KISE j.d.o.o. za ugostiteljske djelatnosti, OIB 53745405164</item>
    </izvorni_sadrzaj>
    <derivirana_varijabla naziv="DomainObject.Predmet.ProtuStrankaListFormatedOIB_1">
      <item>KOD KISE j.d.o.o. za ugostiteljske djelatnosti, OIB 53745405164</item>
    </derivirana_varijabla>
  </DomainObject.Predmet.ProtuStrankaListFormatedOIB>
  <DomainObject.Predmet.ProtuStrankaListFormatedWithAdress>
    <izvorni_sadrzaj>
      <item>KOD KISE j.d.o.o. za ugostiteljske djelatnosti, Sv. Antuna Padovanskog 6a, 32100 Vinkovci</item>
    </izvorni_sadrzaj>
    <derivirana_varijabla naziv="DomainObject.Predmet.ProtuStrankaListFormatedWithAdress_1">
      <item>KOD KISE j.d.o.o. za ugostiteljske djelatnosti, Sv. Antuna Padovanskog 6a, 32100 Vinkovci</item>
    </derivirana_varijabla>
  </DomainObject.Predmet.ProtuStrankaListFormatedWithAdress>
  <DomainObject.Predmet.ProtuStrankaListFormatedWithAdressOIB>
    <izvorni_sadrzaj>
      <item>KOD KISE j.d.o.o. za ugostiteljske djelatnosti, OIB 53745405164, Sv. Antuna Padovanskog 6a, 32100 Vinkovci</item>
    </izvorni_sadrzaj>
    <derivirana_varijabla naziv="DomainObject.Predmet.ProtuStrankaListFormatedWithAdressOIB_1">
      <item>KOD KISE j.d.o.o. za ugostiteljske djelatnosti, OIB 53745405164, Sv. Antuna Padovanskog 6a, 32100 Vinkovci</item>
    </derivirana_varijabla>
  </DomainObject.Predmet.ProtuStrankaListFormatedWithAdressOIB>
  <DomainObject.Predmet.ProtuStrankaListNazivFormated>
    <izvorni_sadrzaj>
      <item>KOD KISE j.d.o.o. za ugostiteljske djelatnosti</item>
    </izvorni_sadrzaj>
    <derivirana_varijabla naziv="DomainObject.Predmet.ProtuStrankaListNazivFormated_1">
      <item>KOD KISE j.d.o.o. za ugostiteljske djelatnosti</item>
    </derivirana_varijabla>
  </DomainObject.Predmet.ProtuStrankaListNazivFormated>
  <DomainObject.Predmet.ProtuStrankaListNazivFormatedOIB>
    <izvorni_sadrzaj>
      <item>KOD KISE j.d.o.o. za ugostiteljske djelatnosti, OIB 53745405164</item>
    </izvorni_sadrzaj>
    <derivirana_varijabla naziv="DomainObject.Predmet.ProtuStrankaListNazivFormatedOIB_1">
      <item>KOD KISE j.d.o.o. za ugostiteljske djelatnosti, OIB 53745405164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KISE j.d.o.o. za ugostiteljske djelatnosti</izvorni_sadrzaj>
    <derivirana_varijabla naziv="DomainObject.Predmet.ProtustrankaIDrugi_1">KOD KISE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KISE j.d.o.o. za ugostiteljske djelatnosti, OIB 53745405164, Sv. Antuna Padovanskog 6a, 32100 Vinkovci</izvorni_sadrzaj>
    <derivirana_varijabla naziv="DomainObject.Predmet.ProtustrankaIDrugiAdressOIB_1">KOD KISE j.d.o.o. za ugostiteljske djelatnosti, OIB 53745405164, Sv. Antuna Padovanskog 6a,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KOD KISE j.d.o.o. za ugostiteljske djelatnosti</item>
    </izvorni_sadrzaj>
    <derivirana_varijabla naziv="DomainObject.Predmet.SudioniciListNaziv_1">
      <item>FINA RC OSIJEK</item>
      <item>KOD KISE j.d.o.o. za ugostiteljske djelatnosti</item>
    </derivirana_varijabla>
  </DomainObject.Predmet.SudioniciListNaziv>
  <DomainObject.Predmet.SudioniciListAdressOIB>
    <izvorni_sadrzaj>
      <item>FINA RC OSIJEK, OIB 85821130368</item>
      <item>KOD KISE j.d.o.o. za ugostiteljske djelatnosti, OIB 53745405164, Sv. Antuna Padovanskog 6a,32100 Vinkovci</item>
    </izvorni_sadrzaj>
    <derivirana_varijabla naziv="DomainObject.Predmet.SudioniciListAdressOIB_1">
      <item>FINA RC OSIJEK, OIB 85821130368</item>
      <item>KOD KISE j.d.o.o. za ugostiteljske djelatnosti, OIB 53745405164, Sv. Antuna Padovanskog 6a,32100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53745405164</item>
    </izvorni_sadrzaj>
    <derivirana_varijabla naziv="DomainObject.Predmet.SudioniciListNazivOIB_1">
      <item>, OIB 85821130368</item>
      <item>, OIB 53745405164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21907-EDA6-4713-A2B8-37A57B2C0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856</properties:Words>
  <properties:Characters>4497</properties:Characters>
  <properties:Lines>156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2018-06-18T08:42:00Z</cp:lastPrinted>
  <dcterms:modified xmlns:xsi="http://www.w3.org/2001/XMLSchema-instance" xsi:type="dcterms:W3CDTF">2018-06-18T08:43:00Z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