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d093" w14:paraId="a9cd093" w:rsidRDefault="00FB74EE" w:rsidP="00FB74EE" w:rsidR="00FB74EE">
      <w:pPr>
        <w:jc w:val="right"/>
        <w15:collapsed w:val="false"/>
      </w:pPr>
      <w:bookmarkStart w:name="_GoBack" w:id="0"/>
      <w:bookmarkEnd w:id="0"/>
      <w:r>
        <w:t>9 St-</w:t>
      </w:r>
      <w:r w:rsidR="00C64708">
        <w:t>540</w:t>
      </w:r>
      <w:r>
        <w:t>/2015</w:t>
      </w:r>
    </w:p>
    <w:p w:rsidRDefault="00FB74EE" w:rsidP="00FB74EE" w:rsidR="00FB74EE"/>
    <w:p w:rsidRDefault="00FB74EE" w:rsidP="00FB74EE" w:rsidR="00FB74EE"/>
    <w:p w:rsidRDefault="00FB74EE" w:rsidP="00FB74EE" w:rsidR="00FB74EE">
      <w:r>
        <w:t>REPUBLIKA HRVATSKA</w:t>
      </w:r>
    </w:p>
    <w:p w:rsidRDefault="00FB74EE" w:rsidP="00FB74EE" w:rsidR="00FB74EE">
      <w:r>
        <w:t>TRGOVAČKI SUD U ZADRU</w:t>
      </w:r>
    </w:p>
    <w:p w:rsidRDefault="00FB74EE" w:rsidP="00FB74EE" w:rsidR="00FB74EE">
      <w:r>
        <w:t>STALNA SLUŽBA U ŠIBENIKU</w:t>
      </w:r>
    </w:p>
    <w:p w:rsidRDefault="00FB74EE" w:rsidP="00FB74EE" w:rsidR="00FB74EE"/>
    <w:p w:rsidRDefault="00FB74EE" w:rsidP="00FB74EE" w:rsidR="00FB74EE"/>
    <w:p w:rsidRDefault="00FB74EE" w:rsidP="00FB74EE" w:rsidR="00FB74EE"/>
    <w:p w:rsidRDefault="00FB74EE" w:rsidP="00FB74EE" w:rsidR="00FB74EE">
      <w:pPr>
        <w:jc w:val="center"/>
      </w:pPr>
      <w:r>
        <w:t>R E P U B L I K A  H R V A T S K A</w:t>
      </w:r>
    </w:p>
    <w:p w:rsidRDefault="00FB74EE" w:rsidP="00FB74EE" w:rsidR="00FB74EE">
      <w:pPr>
        <w:jc w:val="center"/>
      </w:pPr>
    </w:p>
    <w:p w:rsidRDefault="00FB74EE" w:rsidP="00FB74EE" w:rsidR="00FB74EE">
      <w:pPr>
        <w:jc w:val="center"/>
      </w:pPr>
    </w:p>
    <w:p w:rsidRDefault="00FB74EE" w:rsidP="00FB74EE" w:rsidR="00FB74EE">
      <w:pPr>
        <w:jc w:val="center"/>
      </w:pPr>
      <w:r>
        <w:t>R J E Š E N J E</w:t>
      </w:r>
    </w:p>
    <w:p w:rsidRDefault="00FB74EE" w:rsidP="00FB74EE" w:rsidR="00FB74EE">
      <w:pPr>
        <w:jc w:val="center"/>
      </w:pPr>
    </w:p>
    <w:p w:rsidRDefault="00FB74EE" w:rsidP="00FB74EE" w:rsidR="00FB74EE">
      <w:pPr>
        <w:jc w:val="both"/>
      </w:pPr>
    </w:p>
    <w:p w:rsidRDefault="00FB74EE" w:rsidP="00FB74EE" w:rsidR="00FB74EE">
      <w:pPr>
        <w:jc w:val="both"/>
        <w:rPr>
          <w:lang w:val="hr-HR"/>
        </w:rPr>
      </w:pPr>
      <w:r>
        <w:tab/>
      </w:r>
      <w:r>
        <w:rPr>
          <w:lang w:val="hr-HR"/>
        </w:rPr>
        <w:t>Trgovački sud u Zadru, Stalna služba u Šibeniku,</w:t>
      </w:r>
      <w:r w:rsidR="0003769F">
        <w:rPr>
          <w:lang w:val="hr-HR"/>
        </w:rPr>
        <w:t xml:space="preserve"> OIB: 36970464653</w:t>
      </w:r>
      <w:r>
        <w:rPr>
          <w:lang w:val="hr-HR"/>
        </w:rPr>
        <w:t xml:space="preserve"> po stečajnom sucu Tereziji Goreta, u skraćenom postupku nad dužnikom </w:t>
      </w:r>
      <w:r w:rsidR="00C64708">
        <w:rPr>
          <w:lang w:val="hr-HR"/>
        </w:rPr>
        <w:t>PRIJATELJ za pomoć u rješavanju problema ovisnosti o drogama iz Šibenika, Matije Gupca 50, OIB: 03040216334</w:t>
      </w:r>
      <w:r>
        <w:rPr>
          <w:lang w:val="hr-HR"/>
        </w:rPr>
        <w:t xml:space="preserve">, povodom zahtjeva Financijske agencije – Regionalni centar Split, Podružnica Šibenik, po dana </w:t>
      </w:r>
      <w:r w:rsidR="0003769F">
        <w:rPr>
          <w:lang w:val="hr-HR"/>
        </w:rPr>
        <w:t>23. Siječnja 2017</w:t>
      </w:r>
      <w:r>
        <w:rPr>
          <w:lang w:val="hr-HR"/>
        </w:rPr>
        <w:t>. godine</w:t>
      </w:r>
    </w:p>
    <w:p w:rsidRDefault="00FB74EE" w:rsidP="00FB74EE" w:rsidR="00FB74EE">
      <w:pPr>
        <w:jc w:val="both"/>
        <w:rPr>
          <w:lang w:val="hr-HR"/>
        </w:rPr>
      </w:pPr>
    </w:p>
    <w:p w:rsidRDefault="00FB74EE" w:rsidP="00A81C34" w:rsidR="00FB74EE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DB089C" w:rsidP="00A81C34" w:rsidR="00DB089C">
      <w:pPr>
        <w:tabs>
          <w:tab w:pos="885" w:val="left"/>
        </w:tabs>
        <w:ind w:firstLine="720"/>
        <w:rPr>
          <w:lang w:val="hr-HR"/>
        </w:rPr>
      </w:pPr>
    </w:p>
    <w:p w:rsidRDefault="00FB74EE" w:rsidP="00FB74EE" w:rsidR="00FB74EE">
      <w:pPr>
        <w:numPr>
          <w:ilvl w:val="0"/>
          <w:numId w:val="1"/>
        </w:numPr>
        <w:jc w:val="both"/>
        <w:rPr>
          <w:lang w:val="hr-HR"/>
        </w:rPr>
      </w:pPr>
      <w:r>
        <w:rPr>
          <w:b/>
          <w:lang w:val="hr-HR"/>
        </w:rPr>
        <w:t xml:space="preserve">OTVARA SE </w:t>
      </w:r>
      <w:r>
        <w:rPr>
          <w:lang w:val="hr-HR"/>
        </w:rPr>
        <w:t>skraćeni stečajni postupak nad dužnikom</w:t>
      </w:r>
      <w:r w:rsidR="00C64708" w:rsidRPr="00C64708">
        <w:rPr>
          <w:lang w:val="hr-HR"/>
        </w:rPr>
        <w:t xml:space="preserve"> </w:t>
      </w:r>
      <w:r w:rsidR="00C64708">
        <w:rPr>
          <w:lang w:val="hr-HR"/>
        </w:rPr>
        <w:t>PRIJATELJ za pomoć u rješavanju problema ovisnosti o drogama iz Šibenika, Matije Gupca 50, OIB: 03040216334</w:t>
      </w:r>
      <w:r>
        <w:rPr>
          <w:lang w:val="hr-HR"/>
        </w:rPr>
        <w:t xml:space="preserve">, sa danom </w:t>
      </w:r>
      <w:r w:rsidR="0003769F">
        <w:rPr>
          <w:lang w:val="hr-HR"/>
        </w:rPr>
        <w:t>23. Siječnja 2017</w:t>
      </w:r>
      <w:r>
        <w:rPr>
          <w:lang w:val="hr-HR"/>
        </w:rPr>
        <w:t>. godine, kada je ovo rješenje istaknuto na e – oglasnoj ploči Trgovačkog suda u Zadru, Stalne službe u Šibeniku.</w:t>
      </w: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Za stečajnog upravitelja u ovom skraćenom steč</w:t>
      </w:r>
      <w:r w:rsidR="0003769F">
        <w:rPr>
          <w:lang w:val="hr-HR"/>
        </w:rPr>
        <w:t>ajnom postupku imenuje se Nada Mikulandra, Šibenik, Bilice, Stubalj 238, OIB: 01343352417.</w:t>
      </w: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 w:rsidRPr="0003769F">
      <w:pPr>
        <w:numPr>
          <w:ilvl w:val="0"/>
          <w:numId w:val="1"/>
        </w:numPr>
        <w:jc w:val="both"/>
        <w:rPr>
          <w:lang w:val="hr-HR"/>
        </w:rPr>
      </w:pPr>
      <w:r>
        <w:rPr>
          <w:b/>
          <w:lang w:val="hr-HR"/>
        </w:rPr>
        <w:t xml:space="preserve">ZAKLJUČUJE SE </w:t>
      </w:r>
      <w:r>
        <w:rPr>
          <w:lang w:val="hr-HR"/>
        </w:rPr>
        <w:t>stečajni postupak nad dužnikom</w:t>
      </w:r>
      <w:r w:rsidR="00C64708" w:rsidRPr="00C64708">
        <w:rPr>
          <w:lang w:val="hr-HR"/>
        </w:rPr>
        <w:t xml:space="preserve"> </w:t>
      </w:r>
      <w:r w:rsidR="00C64708">
        <w:rPr>
          <w:lang w:val="hr-HR"/>
        </w:rPr>
        <w:t>PRIJATELJ za pomoć u rješavanju problema ovisnosti o drogama iz Šibenika, Matije Gupca 50, OIB: 03040216334</w:t>
      </w:r>
      <w:r>
        <w:rPr>
          <w:lang w:val="hr-HR"/>
        </w:rPr>
        <w:t xml:space="preserve">, sa danom </w:t>
      </w:r>
      <w:r w:rsidR="0003769F">
        <w:rPr>
          <w:lang w:val="hr-HR"/>
        </w:rPr>
        <w:t>23. Siječnja 2017</w:t>
      </w:r>
      <w:r>
        <w:rPr>
          <w:lang w:val="hr-HR"/>
        </w:rPr>
        <w:t>. godine.</w:t>
      </w:r>
    </w:p>
    <w:p w:rsidRDefault="0003769F" w:rsidP="0003769F" w:rsidR="0003769F">
      <w:pPr>
        <w:jc w:val="both"/>
        <w:rPr>
          <w:lang w:val="hr-HR"/>
        </w:rPr>
      </w:pPr>
    </w:p>
    <w:p w:rsidRDefault="0003769F" w:rsidP="0003769F" w:rsidR="0003769F" w:rsidRPr="00EC11AD">
      <w:pPr>
        <w:numPr>
          <w:ilvl w:val="0"/>
          <w:numId w:val="1"/>
        </w:numPr>
        <w:jc w:val="both"/>
        <w:rPr>
          <w:lang w:val="hr-HR"/>
        </w:rPr>
      </w:pPr>
      <w:r w:rsidRPr="00EC11AD">
        <w:rPr>
          <w:lang w:val="hr-HR"/>
        </w:rPr>
        <w:t>Ovo rješenje će se javno objaviti i dostaviti Registru udruga radi upisa činjenice otvaranja i istovremenog zaključenja skraćenog stečajnog postupka odmah po objavi na e-oglasnoj ploči i po pravomoćnosti radi brisanja stečajnog dužnika iz registra udruga.</w:t>
      </w:r>
    </w:p>
    <w:p w:rsidRDefault="0003769F" w:rsidP="0003769F" w:rsidR="0003769F" w:rsidRPr="00EC11AD">
      <w:pPr>
        <w:ind w:left="720"/>
        <w:jc w:val="both"/>
        <w:rPr>
          <w:lang w:val="hr-HR"/>
        </w:rPr>
      </w:pPr>
    </w:p>
    <w:p w:rsidRDefault="0003769F" w:rsidP="0003769F" w:rsidR="0003769F" w:rsidRPr="00EC11AD">
      <w:pPr>
        <w:numPr>
          <w:ilvl w:val="0"/>
          <w:numId w:val="1"/>
        </w:numPr>
        <w:jc w:val="both"/>
        <w:rPr>
          <w:lang w:val="hr-HR"/>
        </w:rPr>
      </w:pPr>
      <w:r w:rsidRPr="00EC11AD">
        <w:rPr>
          <w:lang w:val="hr-HR"/>
        </w:rPr>
        <w:t>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FB74EE" w:rsidP="00FB74EE" w:rsidR="00FB74EE">
      <w:pPr>
        <w:jc w:val="both"/>
        <w:rPr>
          <w:lang w:val="hr-HR"/>
        </w:rPr>
      </w:pPr>
    </w:p>
    <w:p w:rsidRDefault="00BE1C58" w:rsidP="00FB74EE" w:rsidR="00BE1C58">
      <w:pPr>
        <w:jc w:val="center"/>
        <w:rPr>
          <w:lang w:val="hr-HR"/>
        </w:rPr>
      </w:pPr>
    </w:p>
    <w:p w:rsidRDefault="0003769F" w:rsidP="0003769F" w:rsidR="0003769F">
      <w:pPr>
        <w:jc w:val="right"/>
        <w:rPr>
          <w:lang w:val="hr-HR"/>
        </w:rPr>
      </w:pPr>
      <w:r>
        <w:rPr>
          <w:lang w:val="hr-HR"/>
        </w:rPr>
        <w:t>9 St-540/2015</w:t>
      </w:r>
    </w:p>
    <w:p w:rsidRDefault="0003769F" w:rsidP="0003769F" w:rsidR="0003769F">
      <w:pPr>
        <w:jc w:val="right"/>
        <w:rPr>
          <w:lang w:val="hr-HR"/>
        </w:rPr>
      </w:pPr>
    </w:p>
    <w:p w:rsidRDefault="0003769F" w:rsidP="00FB74EE" w:rsidR="0003769F">
      <w:pPr>
        <w:jc w:val="center"/>
        <w:rPr>
          <w:lang w:val="hr-HR"/>
        </w:rPr>
      </w:pPr>
    </w:p>
    <w:p w:rsidRDefault="00FB74EE" w:rsidP="00FB74EE" w:rsidR="00FB74EE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B74EE" w:rsidP="00FB74EE" w:rsidR="00FB74EE">
      <w:pPr>
        <w:jc w:val="center"/>
        <w:rPr>
          <w:lang w:val="hr-HR"/>
        </w:rPr>
      </w:pPr>
    </w:p>
    <w:p w:rsidRDefault="00BE1C58" w:rsidP="00BE1C58" w:rsidR="00BE1C58">
      <w:pPr>
        <w:ind w:firstLine="720"/>
        <w:rPr>
          <w:lang w:val="hr-HR"/>
        </w:rPr>
      </w:pPr>
    </w:p>
    <w:p w:rsidRDefault="00FB74EE" w:rsidP="0003769F" w:rsidR="00C64708">
      <w:pPr>
        <w:ind w:firstLine="720"/>
        <w:jc w:val="both"/>
        <w:rPr>
          <w:lang w:val="hr-HR"/>
        </w:rPr>
      </w:pPr>
      <w:r>
        <w:rPr>
          <w:lang w:val="hr-HR"/>
        </w:rPr>
        <w:t xml:space="preserve">Dana </w:t>
      </w:r>
      <w:r w:rsidR="00BE1C58">
        <w:rPr>
          <w:lang w:val="hr-HR"/>
        </w:rPr>
        <w:t>02</w:t>
      </w:r>
      <w:r>
        <w:rPr>
          <w:lang w:val="hr-HR"/>
        </w:rPr>
        <w:t xml:space="preserve">. </w:t>
      </w:r>
      <w:r w:rsidR="00080EC6">
        <w:rPr>
          <w:lang w:val="hr-HR"/>
        </w:rPr>
        <w:t>studenog</w:t>
      </w:r>
      <w:r>
        <w:rPr>
          <w:lang w:val="hr-HR"/>
        </w:rPr>
        <w:t xml:space="preserve"> 2015. godine zaprimljen je na ovom sudu zahtjev Financijske agencije – Regionalni centar Split, Podružnica Šibenik, za provedbu skraćenog stečajnog </w:t>
      </w:r>
    </w:p>
    <w:p w:rsidRDefault="00FB74EE" w:rsidP="00BE1C58" w:rsidR="00FB74EE">
      <w:pPr>
        <w:jc w:val="both"/>
        <w:rPr>
          <w:lang w:val="hr-HR"/>
        </w:rPr>
      </w:pPr>
      <w:r>
        <w:rPr>
          <w:lang w:val="hr-HR"/>
        </w:rPr>
        <w:t>postupka nad dužnikom</w:t>
      </w:r>
      <w:r w:rsidR="00C64708" w:rsidRPr="00C64708">
        <w:rPr>
          <w:lang w:val="hr-HR"/>
        </w:rPr>
        <w:t xml:space="preserve"> </w:t>
      </w:r>
      <w:r w:rsidR="00C64708">
        <w:rPr>
          <w:lang w:val="hr-HR"/>
        </w:rPr>
        <w:t>PRIJATELJ za pomoć u rješavanju problema ovisnosti o drogama iz Šibenika, Matije Gupca 50, OIB: 03040216334</w:t>
      </w:r>
      <w:r>
        <w:rPr>
          <w:lang w:val="hr-HR"/>
        </w:rPr>
        <w:t>.</w:t>
      </w:r>
    </w:p>
    <w:p w:rsidRDefault="00BE1C58" w:rsidP="00BE1C58" w:rsidR="00BE1C58">
      <w:pPr>
        <w:rPr>
          <w:lang w:val="hr-HR"/>
        </w:rPr>
      </w:pPr>
    </w:p>
    <w:p w:rsidRDefault="00FB74EE" w:rsidP="00FB74EE" w:rsidR="00FB74EE">
      <w:pPr>
        <w:ind w:firstLine="720"/>
        <w:jc w:val="both"/>
        <w:rPr>
          <w:lang w:val="hr-HR"/>
        </w:rPr>
      </w:pPr>
      <w:r>
        <w:rPr>
          <w:lang w:val="hr-HR"/>
        </w:rPr>
        <w:t>Oglasom ovog suda pod poslovnim brojem 9 St-</w:t>
      </w:r>
      <w:r w:rsidR="00C64708">
        <w:rPr>
          <w:lang w:val="hr-HR"/>
        </w:rPr>
        <w:t>540</w:t>
      </w:r>
      <w:r>
        <w:rPr>
          <w:lang w:val="hr-HR"/>
        </w:rPr>
        <w:t xml:space="preserve">/2015 od dana </w:t>
      </w:r>
      <w:r w:rsidR="00DB089C">
        <w:rPr>
          <w:lang w:val="hr-HR"/>
        </w:rPr>
        <w:t>07</w:t>
      </w:r>
      <w:r>
        <w:rPr>
          <w:lang w:val="hr-HR"/>
        </w:rPr>
        <w:t xml:space="preserve">. </w:t>
      </w:r>
      <w:r w:rsidR="00DB089C">
        <w:rPr>
          <w:lang w:val="hr-HR"/>
        </w:rPr>
        <w:t>siječnja</w:t>
      </w:r>
      <w:r>
        <w:rPr>
          <w:lang w:val="hr-HR"/>
        </w:rPr>
        <w:t xml:space="preserve"> 201</w:t>
      </w:r>
      <w:r w:rsidR="00DB089C">
        <w:rPr>
          <w:lang w:val="hr-HR"/>
        </w:rPr>
        <w:t>6</w:t>
      </w:r>
      <w:r>
        <w:rPr>
          <w:lang w:val="hr-HR"/>
        </w:rPr>
        <w:t>. godine, sud je pokrenuo skraćeni stečajni postupak nad dužnikom, te sukladno članku 430. Stečajnog zakon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posutpka nad dužnikom, uplate predujam u iznosu od 5.000,00 kn za pokriće ovog skraćenog stečajnog postupka, te ih ujedno upozorio na posljedice za nepostupanje po pozivu suda.</w:t>
      </w:r>
    </w:p>
    <w:p w:rsidRDefault="00FB74EE" w:rsidP="00FB74EE" w:rsidR="00FB74EE">
      <w:pPr>
        <w:ind w:firstLine="720"/>
        <w:jc w:val="both"/>
        <w:rPr>
          <w:lang w:val="hr-HR"/>
        </w:rPr>
      </w:pPr>
    </w:p>
    <w:p w:rsidRDefault="00FB74EE" w:rsidP="00FB74EE" w:rsidR="00FB74EE">
      <w:pPr>
        <w:ind w:firstLine="720"/>
        <w:jc w:val="both"/>
        <w:rPr>
          <w:lang w:val="hr-HR"/>
        </w:rPr>
      </w:pPr>
      <w:r>
        <w:rPr>
          <w:lang w:val="hr-HR"/>
        </w:rPr>
        <w:t>Naved</w:t>
      </w:r>
      <w:r w:rsidR="00962722">
        <w:rPr>
          <w:lang w:val="hr-HR"/>
        </w:rPr>
        <w:t>e</w:t>
      </w:r>
      <w:r>
        <w:rPr>
          <w:lang w:val="hr-HR"/>
        </w:rPr>
        <w:t xml:space="preserve">ni oglas objavljen je na e-oglasnoj ploči suda danom </w:t>
      </w:r>
      <w:r w:rsidR="00DB089C">
        <w:rPr>
          <w:lang w:val="hr-HR"/>
        </w:rPr>
        <w:t>07</w:t>
      </w:r>
      <w:r>
        <w:rPr>
          <w:lang w:val="hr-HR"/>
        </w:rPr>
        <w:t xml:space="preserve">. </w:t>
      </w:r>
      <w:r w:rsidR="00DB089C">
        <w:rPr>
          <w:lang w:val="hr-HR"/>
        </w:rPr>
        <w:t>siječnja</w:t>
      </w:r>
      <w:r>
        <w:rPr>
          <w:lang w:val="hr-HR"/>
        </w:rPr>
        <w:t xml:space="preserve"> 201</w:t>
      </w:r>
      <w:r w:rsidR="00DB089C">
        <w:rPr>
          <w:lang w:val="hr-HR"/>
        </w:rPr>
        <w:t>6</w:t>
      </w:r>
      <w:r>
        <w:rPr>
          <w:lang w:val="hr-HR"/>
        </w:rPr>
        <w:t>. godine.</w:t>
      </w:r>
    </w:p>
    <w:p w:rsidRDefault="00FB74EE" w:rsidP="00FB74EE" w:rsidR="00FB74EE">
      <w:pPr>
        <w:ind w:firstLine="720"/>
        <w:jc w:val="both"/>
        <w:rPr>
          <w:lang w:val="hr-HR"/>
        </w:rPr>
      </w:pPr>
    </w:p>
    <w:p w:rsidRDefault="00FB74EE" w:rsidP="00FB74EE" w:rsidR="00FB74EE">
      <w:pPr>
        <w:ind w:firstLine="720"/>
        <w:jc w:val="both"/>
        <w:rPr>
          <w:lang w:val="hr-HR"/>
        </w:rPr>
      </w:pPr>
      <w:r>
        <w:rPr>
          <w:lang w:val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FB74EE" w:rsidP="00FB74EE" w:rsidR="00FB74EE">
      <w:pPr>
        <w:ind w:firstLine="720"/>
        <w:jc w:val="both"/>
        <w:rPr>
          <w:lang w:val="hr-HR"/>
        </w:rPr>
      </w:pPr>
    </w:p>
    <w:p w:rsidRDefault="00FB74EE" w:rsidP="00FB74EE" w:rsidR="00FB74EE">
      <w:pPr>
        <w:ind w:firstLine="720"/>
        <w:jc w:val="both"/>
        <w:rPr>
          <w:lang w:val="hr-HR"/>
        </w:rPr>
      </w:pPr>
    </w:p>
    <w:p w:rsidRDefault="00FB74EE" w:rsidP="00FB74EE" w:rsidR="00FB74EE">
      <w:pPr>
        <w:ind w:firstLine="720"/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03769F">
        <w:rPr>
          <w:lang w:val="hr-HR"/>
        </w:rPr>
        <w:t>23. Siječnja 2017</w:t>
      </w:r>
      <w:r>
        <w:rPr>
          <w:lang w:val="hr-HR"/>
        </w:rPr>
        <w:t>. godine</w:t>
      </w:r>
    </w:p>
    <w:p w:rsidRDefault="00FB74EE" w:rsidP="00FB74EE" w:rsidR="00FB74EE">
      <w:pPr>
        <w:ind w:firstLine="720"/>
        <w:jc w:val="center"/>
        <w:rPr>
          <w:lang w:val="hr-HR"/>
        </w:rPr>
      </w:pPr>
    </w:p>
    <w:p w:rsidRDefault="00FB74EE" w:rsidP="00FB74EE" w:rsidR="00FB74EE">
      <w:pPr>
        <w:ind w:firstLine="720"/>
        <w:jc w:val="center"/>
        <w:rPr>
          <w:lang w:val="hr-HR"/>
        </w:rPr>
      </w:pPr>
    </w:p>
    <w:p w:rsidRDefault="00FB74EE" w:rsidP="00FB74EE" w:rsidR="00FB74EE">
      <w:pPr>
        <w:ind w:firstLine="720"/>
        <w:jc w:val="right"/>
        <w:rPr>
          <w:lang w:val="hr-HR"/>
        </w:rPr>
      </w:pPr>
    </w:p>
    <w:p w:rsidRDefault="00FB74EE" w:rsidP="00FB74EE" w:rsidR="00FB74EE">
      <w:pPr>
        <w:ind w:firstLine="720"/>
        <w:jc w:val="right"/>
        <w:rPr>
          <w:lang w:val="hr-HR"/>
        </w:rPr>
      </w:pPr>
      <w:r>
        <w:rPr>
          <w:lang w:val="hr-HR"/>
        </w:rPr>
        <w:t>STEČAJNI SUDAC</w:t>
      </w:r>
    </w:p>
    <w:p w:rsidRDefault="00FB74EE" w:rsidP="00FB74EE" w:rsidR="00FB74EE">
      <w:pPr>
        <w:ind w:firstLine="720"/>
        <w:jc w:val="right"/>
        <w:rPr>
          <w:lang w:val="hr-HR"/>
        </w:rPr>
      </w:pPr>
    </w:p>
    <w:p w:rsidRDefault="00FB74EE" w:rsidP="00FB74EE" w:rsidR="00FB74EE">
      <w:pPr>
        <w:ind w:firstLine="720"/>
        <w:jc w:val="right"/>
        <w:rPr>
          <w:lang w:val="hr-HR"/>
        </w:rPr>
      </w:pPr>
      <w:r>
        <w:rPr>
          <w:lang w:val="hr-HR"/>
        </w:rPr>
        <w:t>Terezija Goreta, v.r.</w:t>
      </w:r>
    </w:p>
    <w:p w:rsidRDefault="00FB74EE" w:rsidP="00FB74EE" w:rsidR="00FB74EE">
      <w:pPr>
        <w:ind w:firstLine="720"/>
        <w:jc w:val="right"/>
        <w:rPr>
          <w:lang w:val="hr-HR"/>
        </w:rPr>
      </w:pP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>
      <w:pPr>
        <w:jc w:val="both"/>
        <w:rPr>
          <w:lang w:val="hr-HR"/>
        </w:rPr>
      </w:pPr>
      <w:r>
        <w:rPr>
          <w:lang w:val="hr-HR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lastRenderedPageBreak/>
        <w:t>Predlagatelju FINI, Podružnica Šibenik</w:t>
      </w:r>
    </w:p>
    <w:p w:rsidRDefault="00FB74EE" w:rsidP="00FB74EE" w:rsidR="00FB74EE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Zakonskom zastupniku dužnika</w:t>
      </w:r>
    </w:p>
    <w:p w:rsidRDefault="00FB74EE" w:rsidP="00FB74EE" w:rsidR="00FB74EE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FB74EE" w:rsidP="00FB74EE" w:rsidR="00FB74EE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e-oglasna ploča</w:t>
      </w:r>
    </w:p>
    <w:p w:rsidRDefault="0003769F" w:rsidP="00FB74EE" w:rsidR="00FB74EE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 xml:space="preserve">registar udruga prije i </w:t>
      </w:r>
      <w:r w:rsidR="00FB74EE">
        <w:rPr>
          <w:lang w:val="hr-HR"/>
        </w:rPr>
        <w:t xml:space="preserve"> po pravomoćnosti</w:t>
      </w:r>
    </w:p>
    <w:p w:rsidRDefault="0003769F" w:rsidP="00FB74EE" w:rsidR="0003769F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Porezna uprava, Ispostava Šibenik</w:t>
      </w:r>
    </w:p>
    <w:p w:rsidRDefault="0003769F" w:rsidP="00FB74EE" w:rsidR="0003769F" w:rsidRPr="00FB74EE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ŽDO, građansko upravni odjel Šibenik</w:t>
      </w:r>
    </w:p>
    <w:sectPr w:rsidSect="009D4DCB" w:rsidR="0003769F" w:rsidRPr="00FB74EE">
      <w:headerReference w:type="default" r:id="rId9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64C6" w:rsidP="00A81C34" w:rsidR="008164C6">
      <w:r>
        <w:separator/>
      </w:r>
    </w:p>
  </w:endnote>
  <w:endnote w:id="0" w:type="continuationSeparator">
    <w:p w:rsidRDefault="008164C6" w:rsidP="00A81C34" w:rsidR="00816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64C6" w:rsidP="00A81C34" w:rsidR="008164C6">
      <w:r>
        <w:separator/>
      </w:r>
    </w:p>
  </w:footnote>
  <w:footnote w:id="0" w:type="continuationSeparator">
    <w:p w:rsidRDefault="008164C6" w:rsidP="00A81C34" w:rsidR="008164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4DCB" w:rsidR="009D4DC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B1B22" w:rsidRPr="007B1B22">
      <w:rPr>
        <w:noProof/>
        <w:lang w:val="hr-HR"/>
      </w:rPr>
      <w:t>3</w:t>
    </w:r>
    <w:r>
      <w:fldChar w:fldCharType="end"/>
    </w:r>
  </w:p>
  <w:p w:rsidRDefault="009D4DCB" w:rsidR="009D4D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74EE"/>
    <w:rsid w:val="00011D80"/>
    <w:rsid w:val="0003769F"/>
    <w:rsid w:val="00080EC6"/>
    <w:rsid w:val="00103521"/>
    <w:rsid w:val="0013334D"/>
    <w:rsid w:val="00167FF3"/>
    <w:rsid w:val="005554CD"/>
    <w:rsid w:val="00675F51"/>
    <w:rsid w:val="007B1B22"/>
    <w:rsid w:val="008164C6"/>
    <w:rsid w:val="00962722"/>
    <w:rsid w:val="009D4DCB"/>
    <w:rsid w:val="00A81C34"/>
    <w:rsid w:val="00AA1BF7"/>
    <w:rsid w:val="00B70195"/>
    <w:rsid w:val="00BE1C58"/>
    <w:rsid w:val="00C64708"/>
    <w:rsid w:val="00DB089C"/>
    <w:rsid w:val="00FB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B74EE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1C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81C3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A81C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81C3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B1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B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B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B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B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B74EE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1C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81C3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A81C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81C3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B1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B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B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B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B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St-540/2015</izvorni_sadrzaj>
    <derivirana_varijabla naziv="DomainObject.Predmet.OznakaBroj_1">St-540/2015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"PRIJATELJ za pomoć u rješavanju problema ovisnosti o drogama"</izvorni_sadrzaj>
    <derivirana_varijabla naziv="DomainObject.Predmet.ProtustrankaFormated_1">  "PRIJATELJ za pomoć u rješavanju problema ovisnosti o drogama"</derivirana_varijabla>
  </DomainObject.Predmet.ProtustrankaFormated>
  <DomainObject.Predmet.ProtustrankaFormatedOIB>
    <izvorni_sadrzaj>  "PRIJATELJ za pomoć u rješavanju problema ovisnosti o drogama", OIB 03040216334</izvorni_sadrzaj>
    <derivirana_varijabla naziv="DomainObject.Predmet.ProtustrankaFormatedOIB_1">  "PRIJATELJ za pomoć u rješavanju problema ovisnosti o drogama", OIB 03040216334</derivirana_varijabla>
  </DomainObject.Predmet.ProtustrankaFormatedOIB>
  <DomainObject.Predmet.ProtustrankaFormatedWithAdress>
    <izvorni_sadrzaj> "PRIJATELJ za pomoć u rješavanju problema ovisnosti o drogama", Matije Gupca 50, 22000 Šibenik</izvorni_sadrzaj>
    <derivirana_varijabla naziv="DomainObject.Predmet.ProtustrankaFormatedWithAdress_1"> "PRIJATELJ za pomoć u rješavanju problema ovisnosti o drogama", Matije Gupca 50, 22000 Šibenik</derivirana_varijabla>
  </DomainObject.Predmet.ProtustrankaFormatedWithAdress>
  <DomainObject.Predmet.ProtustrankaFormatedWithAdressOIB>
    <izvorni_sadrzaj> "PRIJATELJ za pomoć u rješavanju problema ovisnosti o drogama", OIB 03040216334, Matije Gupca 50, 22000 Šibenik</izvorni_sadrzaj>
    <derivirana_varijabla naziv="DomainObject.Predmet.ProtustrankaFormatedWithAdressOIB_1"> "PRIJATELJ za pomoć u rješavanju problema ovisnosti o drogama", OIB 03040216334, Matije Gupca 50, 22000 Šibenik</derivirana_varijabla>
  </DomainObject.Predmet.ProtustrankaFormatedWithAdressOIB>
  <DomainObject.Predmet.ProtustrankaWithAdress>
    <izvorni_sadrzaj>"PRIJATELJ za pomoć u rješavanju problema ovisnosti o drogama" Matije Gupca 50, 22000 Šibenik</izvorni_sadrzaj>
    <derivirana_varijabla naziv="DomainObject.Predmet.ProtustrankaWithAdress_1">"PRIJATELJ za pomoć u rješavanju problema ovisnosti o drogama" Matije Gupca 50, 22000 Šibenik</derivirana_varijabla>
  </DomainObject.Predmet.ProtustrankaWithAdress>
  <DomainObject.Predmet.ProtustrankaWithAdressOIB>
    <izvorni_sadrzaj>"PRIJATELJ za pomoć u rješavanju problema ovisnosti o drogama", OIB 03040216334, Matije Gupca 50, 22000 Šibenik</izvorni_sadrzaj>
    <derivirana_varijabla naziv="DomainObject.Predmet.ProtustrankaWithAdressOIB_1">"PRIJATELJ za pomoć u rješavanju problema ovisnosti o drogama", OIB 03040216334, Matije Gupca 50, 22000 Šibenik</derivirana_varijabla>
  </DomainObject.Predmet.ProtustrankaWithAdressOIB>
  <DomainObject.Predmet.ProtustrankaNazivFormated>
    <izvorni_sadrzaj>"PRIJATELJ za pomoć u rješavanju problema ovisnosti o drogama"</izvorni_sadrzaj>
    <derivirana_varijabla naziv="DomainObject.Predmet.ProtustrankaNazivFormated_1">"PRIJATELJ za pomoć u rješavanju problema ovisnosti o drogama"</derivirana_varijabla>
  </DomainObject.Predmet.ProtustrankaNazivFormated>
  <DomainObject.Predmet.ProtustrankaNazivFormatedOIB>
    <izvorni_sadrzaj>"PRIJATELJ za pomoć u rješavanju problema ovisnosti o drogama", OIB 03040216334</izvorni_sadrzaj>
    <derivirana_varijabla naziv="DomainObject.Predmet.ProtustrankaNazivFormatedOIB_1">"PRIJATELJ za pomoć u rješavanju problema ovisnosti o drogama", OIB 03040216334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"PRIJATELJ za pomoć u rješavanju problema ovisnosti o drogama"</item>
    </izvorni_sadrzaj>
    <derivirana_varijabla naziv="DomainObject.Predmet.ProtuStrankaListFormated_1">
      <item>"PRIJATELJ za pomoć u rješavanju problema ovisnosti o drogama"</item>
    </derivirana_varijabla>
  </DomainObject.Predmet.ProtuStrankaListFormated>
  <DomainObject.Predmet.ProtuStrankaListFormatedOIB>
    <izvorni_sadrzaj>
      <item>"PRIJATELJ za pomoć u rješavanju problema ovisnosti o drogama", OIB 03040216334</item>
    </izvorni_sadrzaj>
    <derivirana_varijabla naziv="DomainObject.Predmet.ProtuStrankaListFormatedOIB_1">
      <item>"PRIJATELJ za pomoć u rješavanju problema ovisnosti o drogama", OIB 03040216334</item>
    </derivirana_varijabla>
  </DomainObject.Predmet.ProtuStrankaListFormatedOIB>
  <DomainObject.Predmet.ProtuStrankaListFormatedWithAdress>
    <izvorni_sadrzaj>
      <item>"PRIJATELJ za pomoć u rješavanju problema ovisnosti o drogama", Matije Gupca 50, 22000 Šibenik</item>
    </izvorni_sadrzaj>
    <derivirana_varijabla naziv="DomainObject.Predmet.ProtuStrankaListFormatedWithAdress_1">
      <item>"PRIJATELJ za pomoć u rješavanju problema ovisnosti o drogama", Matije Gupca 50, 22000 Šibenik</item>
    </derivirana_varijabla>
  </DomainObject.Predmet.ProtuStrankaListFormatedWithAdress>
  <DomainObject.Predmet.ProtuStrankaListFormatedWithAdressOIB>
    <izvorni_sadrzaj>
      <item>"PRIJATELJ za pomoć u rješavanju problema ovisnosti o drogama", OIB 03040216334, Matije Gupca 50, 22000 Šibenik</item>
    </izvorni_sadrzaj>
    <derivirana_varijabla naziv="DomainObject.Predmet.ProtuStrankaListFormatedWithAdressOIB_1">
      <item>"PRIJATELJ za pomoć u rješavanju problema ovisnosti o drogama", OIB 03040216334, Matije Gupca 50, 22000 Šibenik</item>
    </derivirana_varijabla>
  </DomainObject.Predmet.ProtuStrankaListFormatedWithAdressOIB>
  <DomainObject.Predmet.ProtuStrankaListNazivFormated>
    <izvorni_sadrzaj>
      <item>"PRIJATELJ za pomoć u rješavanju problema ovisnosti o drogama"</item>
    </izvorni_sadrzaj>
    <derivirana_varijabla naziv="DomainObject.Predmet.ProtuStrankaListNazivFormated_1">
      <item>"PRIJATELJ za pomoć u rješavanju problema ovisnosti o drogama"</item>
    </derivirana_varijabla>
  </DomainObject.Predmet.ProtuStrankaListNazivFormated>
  <DomainObject.Predmet.ProtuStrankaListNazivFormatedOIB>
    <izvorni_sadrzaj>
      <item>"PRIJATELJ za pomoć u rješavanju problema ovisnosti o drogama", OIB 03040216334</item>
    </izvorni_sadrzaj>
    <derivirana_varijabla naziv="DomainObject.Predmet.ProtuStrankaListNazivFormatedOIB_1">
      <item>"PRIJATELJ za pomoć u rješavanju problema ovisnosti o drogama", OIB 03040216334</item>
    </derivirana_varijabla>
  </DomainObject.Predmet.ProtuStrankaListNazivFormatedOIB>
  <DomainObject.Predmet.OstaliListFormated>
    <izvorni_sadrzaj>
      <item>Jadran Matov</item>
      <item>Jadran Jelovčić</item>
    </izvorni_sadrzaj>
    <derivirana_varijabla naziv="DomainObject.Predmet.OstaliListFormated_1">
      <item>Jadran Matov</item>
      <item>Jadran Jelovčić</item>
    </derivirana_varijabla>
  </DomainObject.Predmet.OstaliListFormated>
  <DomainObject.Predmet.OstaliListFormatedOIB>
    <izvorni_sadrzaj>
      <item>Jadran Matov, OIB 05487621794</item>
      <item>Jadran Jelovčić, OIB 66943583584</item>
    </izvorni_sadrzaj>
    <derivirana_varijabla naziv="DomainObject.Predmet.OstaliListFormatedOIB_1">
      <item>Jadran Matov, OIB 05487621794</item>
      <item>Jadran Jelovčić, OIB 66943583584</item>
    </derivirana_varijabla>
  </DomainObject.Predmet.OstaliListFormatedOIB>
  <DomainObject.Predmet.OstaliListFormatedWithAdress>
    <izvorni_sadrzaj>
      <item>Jadran Matov, Obala 1 84, 22000 Krapanj</item>
      <item>Jadran Jelovčić, Ul.8.udarne Dalmat.brigade 36, 22000 Šibenik</item>
    </izvorni_sadrzaj>
    <derivirana_varijabla naziv="DomainObject.Predmet.OstaliListFormatedWithAdress_1">
      <item>Jadran Matov, Obala 1 84, 22000 Krapanj</item>
      <item>Jadran Jelovčić, Ul.8.udarne Dalmat.brigade 36, 22000 Šibenik</item>
    </derivirana_varijabla>
  </DomainObject.Predmet.OstaliListFormatedWithAdress>
  <DomainObject.Predmet.OstaliListFormatedWithAdressOIB>
    <izvorni_sadrzaj>
      <item>Jadran Matov, OIB 05487621794, Obala 1 84, 22000 Krapanj</item>
      <item>Jadran Jelovčić, OIB 66943583584, Ul.8.udarne Dalmat.brigade 36, 22000 Šibenik</item>
    </izvorni_sadrzaj>
    <derivirana_varijabla naziv="DomainObject.Predmet.OstaliListFormatedWithAdressOIB_1">
      <item>Jadran Matov, OIB 05487621794, Obala 1 84, 22000 Krapanj</item>
      <item>Jadran Jelovčić, OIB 66943583584, Ul.8.udarne Dalmat.brigade 36, 22000 Šibenik</item>
    </derivirana_varijabla>
  </DomainObject.Predmet.OstaliListFormatedWithAdressOIB>
  <DomainObject.Predmet.OstaliListNazivFormated>
    <izvorni_sadrzaj>
      <item>Jadran Matov</item>
      <item>Jadran Jelovčić</item>
    </izvorni_sadrzaj>
    <derivirana_varijabla naziv="DomainObject.Predmet.OstaliListNazivFormated_1">
      <item>Jadran Matov</item>
      <item>Jadran Jelovčić</item>
    </derivirana_varijabla>
  </DomainObject.Predmet.OstaliListNazivFormated>
  <DomainObject.Predmet.OstaliListNazivFormatedOIB>
    <izvorni_sadrzaj>
      <item>Jadran Matov, OIB 05487621794</item>
      <item>Jadran Jelovčić, OIB 66943583584</item>
    </izvorni_sadrzaj>
    <derivirana_varijabla naziv="DomainObject.Predmet.OstaliListNazivFormatedOIB_1">
      <item>Jadran Matov, OIB 05487621794</item>
      <item>Jadran Jelovčić, OIB 66943583584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"PRIJATELJ za pomoć u rješavanju problema ovisnosti o drogama"</izvorni_sadrzaj>
    <derivirana_varijabla naziv="DomainObject.Predmet.ProtustrankaIDrugi_1">"PRIJATELJ za pomoć u rješavanju problema ovisnosti o drogama"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"PRIJATELJ za pomoć u rješavanju problema ovisnosti o drogama", OIB 03040216334, Matije Gupca 50, 22000 Šibenik</izvorni_sadrzaj>
    <derivirana_varijabla naziv="DomainObject.Predmet.ProtustrankaIDrugiAdressOIB_1">"PRIJATELJ za pomoć u rješavanju problema ovisnosti o drogama", OIB 03040216334, Matije Gupca 50,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"PRIJATELJ za pomoć u rješavanju problema ovisnosti o drogama"</item>
      <item>Jadran Matov</item>
      <item>Jadran Jelovčić</item>
    </izvorni_sadrzaj>
    <derivirana_varijabla naziv="DomainObject.Predmet.SudioniciListNaziv_1">
      <item>FINA - Podružnica Šibenik</item>
      <item>"PRIJATELJ za pomoć u rješavanju problema ovisnosti o drogama"</item>
      <item>Jadran Matov</item>
      <item>Jadran Jelovčić</item>
    </derivirana_varijabla>
  </DomainObject.Predmet.SudioniciListNaziv>
  <DomainObject.Predmet.SudioniciListAdressOIB>
    <izvorni_sadrzaj>
      <item>FINA - Podružnica Šibenik, OIB 85821130368, Perivoj L. Marune 1,22000 Šibenik</item>
      <item>"PRIJATELJ za pomoć u rješavanju problema ovisnosti o drogama", OIB 03040216334, Matije Gupca 50,22000 Šibenik</item>
      <item>Jadran Matov, OIB 05487621794, Obala 1 84,22000 Krapanj</item>
      <item>Jadran Jelovčić, OIB 66943583584, Ul.8.udarne Dalmat.brigade 36,22000 Šibenik</item>
    </izvorni_sadrzaj>
    <derivirana_varijabla naziv="DomainObject.Predmet.SudioniciListAdressOIB_1">
      <item>FINA - Podružnica Šibenik, OIB 85821130368, Perivoj L. Marune 1,22000 Šibenik</item>
      <item>"PRIJATELJ za pomoć u rješavanju problema ovisnosti o drogama", OIB 03040216334, Matije Gupca 50,22000 Šibenik</item>
      <item>Jadran Matov, OIB 05487621794, Obala 1 84,22000 Krapanj</item>
      <item>Jadran Jelovčić, OIB 66943583584, Ul.8.udarne Dalmat.brigade 36,22000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03040216334</item>
      <item>, OIB 05487621794</item>
      <item>, OIB 66943583584</item>
    </izvorni_sadrzaj>
    <derivirana_varijabla naziv="DomainObject.Predmet.SudioniciListNazivOIB_1">
      <item>, OIB 85821130368</item>
      <item>, OIB 03040216334</item>
      <item>, OIB 05487621794</item>
      <item>, OIB 66943583584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555</properties:Words>
  <properties:Characters>3062</properties:Characters>
  <properties:Lines>99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2017-01-23T12:45:00Z</dcterms:created>
  <dc:creator>Sektor za informatiku</dc:creator>
  <cp:keywords/>
  <cp:lastModifiedBy>Marina Gulin</cp:lastModifiedBy>
  <dcterms:modified xmlns:xsi="http://www.w3.org/2001/XMLSchema-instance" xsi:type="dcterms:W3CDTF">2017-01-23T12:46:00Z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