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bb6f" w14:paraId="239bb6f" w:rsidRDefault="00011F2C" w:rsidP="008615FD" w:rsidR="00011F2C" w:rsidRPr="00D20726">
      <w:pPr>
        <w15:collapsed w:val="false"/>
        <w:rPr>
          <w:rStyle w:val="Naglaeno"/>
          <w:b w:val="false"/>
        </w:rPr>
      </w:pPr>
    </w:p>
    <w:p w:rsidRDefault="008615FD" w:rsidP="008615FD" w:rsidR="008615FD" w:rsidRPr="00D20726">
      <w:r w:rsidRPr="00D20726">
        <w:rPr>
          <w:rStyle w:val="Naglaeno"/>
        </w:rPr>
        <w:t xml:space="preserve">             </w:t>
      </w:r>
      <w:r w:rsidR="00574060" w:rsidRPr="00D2072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20726">
      <w:pPr>
        <w:ind w:hanging="720" w:left="360"/>
        <w:rPr>
          <w:b/>
        </w:rPr>
      </w:pPr>
      <w:r w:rsidRPr="00D20726">
        <w:rPr>
          <w:b/>
        </w:rPr>
        <w:t xml:space="preserve">     </w:t>
      </w:r>
      <w:r w:rsidR="00A8162D" w:rsidRPr="00D20726">
        <w:rPr>
          <w:b/>
        </w:rPr>
        <w:t xml:space="preserve">   </w:t>
      </w:r>
      <w:r w:rsidRPr="00D20726">
        <w:rPr>
          <w:b/>
        </w:rPr>
        <w:t>REPUBLIKA HRVATSKA</w:t>
      </w:r>
    </w:p>
    <w:p w:rsidRDefault="008615FD" w:rsidP="008A4695" w:rsidR="008615FD" w:rsidRPr="00D20726">
      <w:pPr>
        <w:ind w:hanging="720" w:left="360"/>
      </w:pPr>
      <w:r w:rsidRPr="00D20726">
        <w:t xml:space="preserve">     TRGOVAČKI SUD U OSIJEKU</w:t>
      </w:r>
    </w:p>
    <w:p w:rsidRDefault="00AB3927" w:rsidP="008615FD" w:rsidR="00AB3927" w:rsidRPr="00D20726"/>
    <w:p w:rsidRDefault="009B4A86" w:rsidP="00D27785" w:rsidR="00D27785" w:rsidRPr="00D20726">
      <w:pPr>
        <w:pStyle w:val="Naslov1"/>
        <w:rPr>
          <w:b w:val="false"/>
          <w:lang w:val="hr-HR"/>
        </w:rPr>
      </w:pPr>
      <w:r w:rsidRPr="00D20726">
        <w:rPr>
          <w:b w:val="false"/>
          <w:lang w:val="hr-HR"/>
        </w:rPr>
        <w:t xml:space="preserve">R E P U B L I K </w:t>
      </w:r>
      <w:r w:rsidR="00E451D6" w:rsidRPr="00D20726">
        <w:rPr>
          <w:b w:val="false"/>
          <w:lang w:val="hr-HR"/>
        </w:rPr>
        <w:t xml:space="preserve">A </w:t>
      </w:r>
      <w:r w:rsidRPr="00D20726">
        <w:rPr>
          <w:b w:val="false"/>
          <w:lang w:val="hr-HR"/>
        </w:rPr>
        <w:t xml:space="preserve"> H R V A T S K </w:t>
      </w:r>
      <w:r w:rsidR="00E451D6" w:rsidRPr="00D20726">
        <w:rPr>
          <w:b w:val="false"/>
          <w:lang w:val="hr-HR"/>
        </w:rPr>
        <w:t>A</w:t>
      </w:r>
    </w:p>
    <w:p w:rsidRDefault="009B4A86" w:rsidP="006D694B" w:rsidR="009B4A86" w:rsidRPr="00D20726">
      <w:pPr>
        <w:pStyle w:val="Naslov1"/>
        <w:rPr>
          <w:b w:val="false"/>
          <w:lang w:val="hr-HR"/>
        </w:rPr>
      </w:pPr>
      <w:r w:rsidRPr="00D20726">
        <w:rPr>
          <w:b w:val="false"/>
          <w:lang w:val="hr-HR"/>
        </w:rPr>
        <w:t>R J E Š E N J E</w:t>
      </w:r>
    </w:p>
    <w:p w:rsidRDefault="00F77FED" w:rsidP="00196C44" w:rsidR="00F77FED" w:rsidRPr="00D20726">
      <w:pPr>
        <w:pStyle w:val="Naslov1"/>
        <w:jc w:val="left"/>
        <w:rPr>
          <w:b w:val="false"/>
          <w:lang w:val="es-ES"/>
        </w:rPr>
      </w:pPr>
    </w:p>
    <w:p w:rsidRDefault="00E451D6" w:rsidP="00196C44" w:rsidR="00E451D6" w:rsidRPr="00D20726">
      <w:pPr>
        <w:pStyle w:val="Naslov1"/>
        <w:jc w:val="left"/>
        <w:rPr>
          <w:b w:val="false"/>
          <w:lang w:val="es-ES"/>
        </w:rPr>
      </w:pPr>
    </w:p>
    <w:p w:rsidRDefault="00DC5CDD" w:rsidP="00C245B1" w:rsidR="00593E37" w:rsidRPr="00D20726">
      <w:pPr>
        <w:ind w:firstLine="708"/>
        <w:jc w:val="both"/>
      </w:pPr>
      <w:r w:rsidRPr="00D20726">
        <w:t>Trgovački sud u Osijeku, po stečajnom sucu mr. sc. Borisu Vukoviću u stečajnom postupku radi naknadne diobe Stečajne mase iza ZADRAVEC TRANS d.o.o. u stečaju, Vinkovci, Antuna Mihanovića 1, MBS: 030185869, OIB: 66273597945</w:t>
      </w:r>
      <w:r w:rsidR="00593E37" w:rsidRPr="00D20726">
        <w:t xml:space="preserve">, dana </w:t>
      </w:r>
      <w:r w:rsidRPr="00D20726">
        <w:t>19. lipnja</w:t>
      </w:r>
      <w:r w:rsidR="00593E37" w:rsidRPr="00D20726">
        <w:t xml:space="preserve"> 2017. godine</w:t>
      </w:r>
    </w:p>
    <w:p w:rsidRDefault="00A8655B" w:rsidP="00C245B1" w:rsidR="00A8655B" w:rsidRPr="00D20726">
      <w:pPr>
        <w:ind w:firstLine="708"/>
        <w:jc w:val="both"/>
      </w:pPr>
    </w:p>
    <w:p w:rsidRDefault="00044AA2" w:rsidP="00B646C1" w:rsidR="00044AA2" w:rsidRPr="00D20726">
      <w:pPr>
        <w:jc w:val="both"/>
      </w:pPr>
    </w:p>
    <w:p w:rsidRDefault="00BF557C" w:rsidP="00AB3927" w:rsidR="00F77FED" w:rsidRPr="00D20726">
      <w:pPr>
        <w:jc w:val="center"/>
      </w:pPr>
      <w:r w:rsidRPr="00D20726">
        <w:t>r i j e š i o   j e</w:t>
      </w:r>
    </w:p>
    <w:p w:rsidRDefault="00AB3927" w:rsidP="005D7FC1" w:rsidR="00AB3927"/>
    <w:p w:rsidRDefault="00D20726" w:rsidP="005D7FC1" w:rsidR="00D20726" w:rsidRPr="00D20726"/>
    <w:p w:rsidRDefault="00E451D6" w:rsidP="00A8655B" w:rsidR="00A8655B" w:rsidRPr="00D20726">
      <w:pPr>
        <w:numPr>
          <w:ilvl w:val="0"/>
          <w:numId w:val="14"/>
        </w:numPr>
        <w:jc w:val="both"/>
      </w:pPr>
      <w:r w:rsidRPr="00D20726">
        <w:t xml:space="preserve">Mladen </w:t>
      </w:r>
      <w:proofErr w:type="spellStart"/>
      <w:r w:rsidRPr="00D20726">
        <w:t>Beljo</w:t>
      </w:r>
      <w:proofErr w:type="spellEnd"/>
      <w:r w:rsidRPr="00D20726">
        <w:t>, Vinkovci, Antuna Mihanovića 1, OIB: 76591147167</w:t>
      </w:r>
      <w:r w:rsidR="00A8655B" w:rsidRPr="00D20726">
        <w:t>,</w:t>
      </w:r>
      <w:r w:rsidRPr="00D20726">
        <w:t xml:space="preserve"> </w:t>
      </w:r>
      <w:r w:rsidR="00A8655B" w:rsidRPr="00D20726">
        <w:t>razrješuje se dužnosti stečajnog upravitelja u ovom stečajnom predmetu.</w:t>
      </w:r>
    </w:p>
    <w:p w:rsidRDefault="00A8655B" w:rsidP="00A8655B" w:rsidR="00A8655B" w:rsidRPr="00D20726">
      <w:pPr>
        <w:ind w:left="360"/>
        <w:jc w:val="both"/>
      </w:pPr>
    </w:p>
    <w:p w:rsidRDefault="00A8655B" w:rsidP="00A8655B" w:rsidR="00A8655B" w:rsidRPr="00D20726">
      <w:pPr>
        <w:numPr>
          <w:ilvl w:val="0"/>
          <w:numId w:val="14"/>
        </w:numPr>
        <w:jc w:val="both"/>
      </w:pPr>
      <w:r w:rsidRPr="00D20726">
        <w:t xml:space="preserve">Za novog stečajnog upravitelja imenuje </w:t>
      </w:r>
      <w:r w:rsidR="003C6253" w:rsidRPr="00D20726">
        <w:t xml:space="preserve">se Blanka </w:t>
      </w:r>
      <w:proofErr w:type="spellStart"/>
      <w:r w:rsidR="003C6253" w:rsidRPr="00D20726">
        <w:t>Gambiraža</w:t>
      </w:r>
      <w:proofErr w:type="spellEnd"/>
      <w:r w:rsidR="003C6253" w:rsidRPr="00D20726">
        <w:t xml:space="preserve"> sa sjedištem i poslovnom adresom u Osijeku, </w:t>
      </w:r>
      <w:proofErr w:type="spellStart"/>
      <w:r w:rsidR="003C6253" w:rsidRPr="00D20726">
        <w:t>Šamačka</w:t>
      </w:r>
      <w:proofErr w:type="spellEnd"/>
      <w:r w:rsidR="003C6253" w:rsidRPr="00D20726">
        <w:t xml:space="preserve"> 9/I i adresom prebivališta u Osijeku, Bakarska 42, OIB: 81085118009</w:t>
      </w:r>
      <w:r w:rsidRPr="00D20726">
        <w:t>.</w:t>
      </w:r>
    </w:p>
    <w:p w:rsidRDefault="00A8655B" w:rsidP="00A8655B" w:rsidR="00A8655B" w:rsidRPr="00D20726">
      <w:pPr>
        <w:pStyle w:val="Odlomakpopisa"/>
        <w:jc w:val="both"/>
      </w:pPr>
    </w:p>
    <w:p w:rsidRDefault="00661265" w:rsidP="00661265" w:rsidR="00661265" w:rsidRPr="00436266">
      <w:pPr>
        <w:pStyle w:val="Odlomakpopisa"/>
        <w:numPr>
          <w:ilvl w:val="0"/>
          <w:numId w:val="14"/>
        </w:numPr>
        <w:jc w:val="both"/>
      </w:pPr>
      <w:r w:rsidRPr="005765C9">
        <w:t xml:space="preserve">Prijašnji stečajni upravitelj dužan je predati svoje dužnosti novom stečajnom upravitelju u roku od tri dana od </w:t>
      </w:r>
      <w:r>
        <w:t>dostave</w:t>
      </w:r>
      <w:r w:rsidRPr="005765C9">
        <w:t xml:space="preserve"> ovog rješenja te u istom roku vratiti ovom sudu potvrdu o svom imenovanju</w:t>
      </w:r>
    </w:p>
    <w:p w:rsidRDefault="00E451D6" w:rsidP="00A8655B" w:rsidR="00E451D6">
      <w:pPr>
        <w:jc w:val="both"/>
      </w:pPr>
    </w:p>
    <w:p w:rsidRDefault="00661265" w:rsidP="00A8655B" w:rsidR="00661265" w:rsidRPr="00D20726">
      <w:pPr>
        <w:jc w:val="both"/>
      </w:pPr>
    </w:p>
    <w:p w:rsidRDefault="00A8655B" w:rsidP="005D7FC1" w:rsidR="00E451D6" w:rsidRPr="00D20726">
      <w:pPr>
        <w:jc w:val="center"/>
      </w:pPr>
      <w:r w:rsidRPr="00D20726">
        <w:t>Obrazloženje</w:t>
      </w:r>
    </w:p>
    <w:p w:rsidRDefault="00E451D6" w:rsidP="00A8655B" w:rsidR="00E451D6">
      <w:pPr>
        <w:jc w:val="center"/>
      </w:pPr>
    </w:p>
    <w:p w:rsidRDefault="00D20726" w:rsidP="00A8655B" w:rsidR="00D20726" w:rsidRPr="00D20726">
      <w:pPr>
        <w:jc w:val="center"/>
      </w:pPr>
    </w:p>
    <w:p w:rsidRDefault="00A8655B" w:rsidP="00E451D6" w:rsidR="00A8655B">
      <w:pPr>
        <w:ind w:firstLine="708"/>
        <w:jc w:val="both"/>
      </w:pPr>
      <w:r w:rsidRPr="00D20726">
        <w:t xml:space="preserve">Stečajni upravitelj </w:t>
      </w:r>
      <w:r w:rsidR="00E451D6" w:rsidRPr="00D20726">
        <w:t xml:space="preserve">Mladen </w:t>
      </w:r>
      <w:proofErr w:type="spellStart"/>
      <w:r w:rsidR="00E451D6" w:rsidRPr="00D20726">
        <w:t>Beljo</w:t>
      </w:r>
      <w:proofErr w:type="spellEnd"/>
      <w:r w:rsidR="00E451D6" w:rsidRPr="00D20726">
        <w:t xml:space="preserve"> iz Vinkovaca, Antuna Mihanovića 1, OIB: 76591147167 </w:t>
      </w:r>
      <w:r w:rsidRPr="00D20726">
        <w:t xml:space="preserve">dostavio je sudu podnesak kojim je od suda zatražio da ga u ovom stečajnom postupku razriješi dužnosti stečajnog upravitelja. S obzirom da je stečajni upravitelj </w:t>
      </w:r>
      <w:r w:rsidR="00E451D6" w:rsidRPr="00D20726">
        <w:t xml:space="preserve">Mladen </w:t>
      </w:r>
      <w:proofErr w:type="spellStart"/>
      <w:r w:rsidR="00E451D6" w:rsidRPr="00D20726">
        <w:t>Beljo</w:t>
      </w:r>
      <w:proofErr w:type="spellEnd"/>
      <w:r w:rsidR="00E451D6" w:rsidRPr="00D20726">
        <w:t xml:space="preserve">, Vinkovci, Antuna Mihanovića 1, OIB: 76591147167 </w:t>
      </w:r>
      <w:r w:rsidRPr="00D20726">
        <w:t xml:space="preserve">rješenjem Ministarstva pravosuđa KLASA: </w:t>
      </w:r>
      <w:r w:rsidR="00E451D6" w:rsidRPr="00D20726">
        <w:t>UP/I-133-04/15-01/104</w:t>
      </w:r>
      <w:r w:rsidRPr="00D20726">
        <w:t xml:space="preserve"> URBROJ: </w:t>
      </w:r>
      <w:r w:rsidR="00E451D6" w:rsidRPr="00D20726">
        <w:t>514-03-02-</w:t>
      </w:r>
      <w:proofErr w:type="spellStart"/>
      <w:r w:rsidR="00E451D6" w:rsidRPr="00D20726">
        <w:t>02</w:t>
      </w:r>
      <w:proofErr w:type="spellEnd"/>
      <w:r w:rsidR="00E451D6" w:rsidRPr="00D20726">
        <w:t>-01-17-32</w:t>
      </w:r>
      <w:r w:rsidRPr="00D20726">
        <w:t xml:space="preserve"> od </w:t>
      </w:r>
      <w:r w:rsidR="00E451D6" w:rsidRPr="00D20726">
        <w:t xml:space="preserve">30. svibnja 2017. </w:t>
      </w:r>
      <w:r w:rsidRPr="00D20726">
        <w:t xml:space="preserve">godine brisan s liste A stečajnih upravitelja na osobni zahtjev, a dužnost stečajnog upravitelja može obnašati samo osoba koja se nalazi na listi A stečajnih upravitelja, to je valjalo razriješiti stečajnog upravitelja </w:t>
      </w:r>
      <w:r w:rsidR="00E451D6" w:rsidRPr="00D20726">
        <w:t>Mladena Belju iz Vinkovaca, Antuna Mihanovića 1, OIB: 76591147167</w:t>
      </w:r>
      <w:r w:rsidR="004C2E8A" w:rsidRPr="00D20726">
        <w:t xml:space="preserve"> </w:t>
      </w:r>
      <w:r w:rsidRPr="00D20726">
        <w:t>i imenovati novoga stečajnog upra</w:t>
      </w:r>
      <w:r w:rsidR="004C2E8A" w:rsidRPr="00D20726">
        <w:t>vitelja,</w:t>
      </w:r>
      <w:r w:rsidRPr="00D20726">
        <w:t xml:space="preserve"> sukladno odredbi čl.</w:t>
      </w:r>
      <w:r w:rsidR="004C2E8A" w:rsidRPr="00D20726">
        <w:t xml:space="preserve"> </w:t>
      </w:r>
      <w:r w:rsidRPr="00D20726">
        <w:t>91. Stečajnog zakona (NN 71/15;</w:t>
      </w:r>
      <w:r w:rsidR="004C2E8A" w:rsidRPr="00D20726">
        <w:t xml:space="preserve"> </w:t>
      </w:r>
      <w:r w:rsidRPr="00D20726">
        <w:t xml:space="preserve">dalje SZ-a ). </w:t>
      </w:r>
    </w:p>
    <w:p w:rsidRDefault="00D20726" w:rsidP="00E451D6" w:rsidR="00D20726" w:rsidRPr="00D20726">
      <w:pPr>
        <w:ind w:firstLine="708"/>
        <w:jc w:val="both"/>
      </w:pPr>
    </w:p>
    <w:p w:rsidRDefault="00661265" w:rsidP="00661265" w:rsidR="00661265" w:rsidRPr="00FB20A8">
      <w:pPr>
        <w:ind w:firstLine="708"/>
        <w:jc w:val="both"/>
      </w:pPr>
      <w:r w:rsidRPr="00FB20A8">
        <w:rPr>
          <w:color w:val="000000"/>
        </w:rPr>
        <w:t>Temeljem odredbe čl. 84. st. 1. SZ-a i čl. 85. SZ-a</w:t>
      </w:r>
      <w:r>
        <w:rPr>
          <w:color w:val="000000"/>
        </w:rPr>
        <w:t>,</w:t>
      </w:r>
      <w:r w:rsidRPr="00FB20A8">
        <w:rPr>
          <w:color w:val="000000"/>
        </w:rPr>
        <w:t xml:space="preserve"> odlučeno je kao u t. 2 izreke ovoga rješenja budući su stečajni upravitelji Slavko Marinac iz Požege, Branko Penić i Zdenko </w:t>
      </w:r>
      <w:proofErr w:type="spellStart"/>
      <w:r w:rsidRPr="00FB20A8">
        <w:rPr>
          <w:color w:val="000000"/>
        </w:rPr>
        <w:lastRenderedPageBreak/>
        <w:t>Bešlić</w:t>
      </w:r>
      <w:proofErr w:type="spellEnd"/>
      <w:r w:rsidRPr="00FB20A8">
        <w:rPr>
          <w:color w:val="000000"/>
        </w:rPr>
        <w:t xml:space="preserve"> iz Slavonskog Broda, Vinka Ivanković iz Vinkovaca, </w:t>
      </w:r>
      <w:proofErr w:type="spellStart"/>
      <w:r w:rsidRPr="00FB20A8">
        <w:rPr>
          <w:color w:val="000000"/>
        </w:rPr>
        <w:t>Šimo</w:t>
      </w:r>
      <w:proofErr w:type="spellEnd"/>
      <w:r w:rsidRPr="00FB20A8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661265" w:rsidP="00661265" w:rsidR="00661265">
      <w:pPr>
        <w:ind w:firstLine="708"/>
        <w:jc w:val="both"/>
      </w:pPr>
    </w:p>
    <w:p w:rsidRDefault="00661265" w:rsidP="00661265" w:rsidR="00661265">
      <w:pPr>
        <w:ind w:firstLine="708"/>
        <w:jc w:val="both"/>
      </w:pPr>
      <w:r>
        <w:t xml:space="preserve">S obzirom na to da je sud razriješio dosadašnjeg stečajnog upravitelja, odgovarajućom primjenom odredaba Stečajnog zakona, metodom slučajnog odabira za novog stečajnog upravitelja </w:t>
      </w:r>
      <w:r w:rsidRPr="00163E44">
        <w:t>imenovan</w:t>
      </w:r>
      <w:r>
        <w:t>a</w:t>
      </w:r>
      <w:r w:rsidRPr="00163E44">
        <w:t xml:space="preserve"> je </w:t>
      </w:r>
      <w:r w:rsidRPr="00D20726">
        <w:t xml:space="preserve">Blanka </w:t>
      </w:r>
      <w:proofErr w:type="spellStart"/>
      <w:r w:rsidRPr="00D20726">
        <w:t>Gambiraža</w:t>
      </w:r>
      <w:proofErr w:type="spellEnd"/>
      <w:r w:rsidRPr="00D20726">
        <w:t xml:space="preserve"> sa sjedištem i poslovnom adresom u Osijeku, </w:t>
      </w:r>
      <w:proofErr w:type="spellStart"/>
      <w:r w:rsidRPr="00D20726">
        <w:t>Šamačka</w:t>
      </w:r>
      <w:proofErr w:type="spellEnd"/>
      <w:r w:rsidRPr="00D20726">
        <w:t xml:space="preserve"> 9/I i adresom prebivališta u Osijeku, Bakarska 42, OIB: 81085118009</w:t>
      </w:r>
      <w:r>
        <w:t xml:space="preserve"> (točka 2. izreke).</w:t>
      </w:r>
    </w:p>
    <w:p w:rsidRDefault="00661265" w:rsidP="00661265" w:rsidR="00661265">
      <w:pPr>
        <w:ind w:firstLine="708"/>
        <w:jc w:val="both"/>
      </w:pPr>
    </w:p>
    <w:p w:rsidRDefault="00661265" w:rsidP="00661265" w:rsidR="00661265" w:rsidRPr="002A4C42">
      <w:pPr>
        <w:ind w:firstLine="708"/>
        <w:jc w:val="both"/>
      </w:pPr>
      <w:r>
        <w:t xml:space="preserve">Odluka suda iz točke 3. </w:t>
      </w:r>
      <w:r w:rsidRPr="002A4C42">
        <w:t>izreke rješenj</w:t>
      </w:r>
      <w:r>
        <w:t xml:space="preserve">a temelji se na odredbama čl. 86. st. 3. i čl. 87. st. 6. i 7. </w:t>
      </w:r>
      <w:r w:rsidRPr="002A4C42">
        <w:t>SZ</w:t>
      </w:r>
      <w:r>
        <w:t>-a</w:t>
      </w:r>
      <w:r w:rsidRPr="002A4C42">
        <w:t xml:space="preserve">. </w:t>
      </w:r>
    </w:p>
    <w:p w:rsidRDefault="00AB3927" w:rsidP="00661265" w:rsidR="00AB3927" w:rsidRPr="00D20726">
      <w:pPr>
        <w:jc w:val="both"/>
      </w:pPr>
    </w:p>
    <w:p w:rsidRDefault="009B4A86" w:rsidP="00F37FD9" w:rsidR="009B4A86" w:rsidRPr="00D20726">
      <w:pPr>
        <w:jc w:val="center"/>
        <w:rPr>
          <w:bCs/>
        </w:rPr>
      </w:pPr>
      <w:r w:rsidRPr="00D20726">
        <w:rPr>
          <w:bCs/>
        </w:rPr>
        <w:t xml:space="preserve">U Osijeku </w:t>
      </w:r>
      <w:r w:rsidR="00A8655B" w:rsidRPr="00D20726">
        <w:rPr>
          <w:bCs/>
        </w:rPr>
        <w:t>19. lipnja</w:t>
      </w:r>
      <w:r w:rsidRPr="00D20726">
        <w:rPr>
          <w:bCs/>
        </w:rPr>
        <w:t xml:space="preserve"> 2017.                </w:t>
      </w:r>
    </w:p>
    <w:p w:rsidRDefault="009B4A86" w:rsidP="009B4A86" w:rsidR="009B4A86" w:rsidRPr="00D20726">
      <w:pPr>
        <w:jc w:val="center"/>
        <w:rPr>
          <w:bCs/>
        </w:rPr>
      </w:pPr>
    </w:p>
    <w:p w:rsidRDefault="00D30FEE" w:rsidP="009B4A86" w:rsidR="009B4A86" w:rsidRPr="00D20726">
      <w:pPr>
        <w:ind w:left="5580"/>
        <w:jc w:val="center"/>
      </w:pPr>
      <w:r w:rsidRPr="00D20726">
        <w:rPr>
          <w:bCs/>
        </w:rPr>
        <w:t>STEČAJNI SUDAC</w:t>
      </w:r>
    </w:p>
    <w:p w:rsidRDefault="009B4A86" w:rsidP="00FE3F69" w:rsidR="00CD7F07" w:rsidRPr="00D20726">
      <w:pPr>
        <w:ind w:left="5580"/>
        <w:jc w:val="center"/>
      </w:pPr>
      <w:r w:rsidRPr="00D20726">
        <w:t>mr.</w:t>
      </w:r>
      <w:r w:rsidR="00FE3F69" w:rsidRPr="00D20726">
        <w:t xml:space="preserve"> </w:t>
      </w:r>
      <w:r w:rsidRPr="00D20726">
        <w:t>sc. Boris Vuković</w:t>
      </w:r>
    </w:p>
    <w:p w:rsidRDefault="001A3183" w:rsidP="00FE3F69" w:rsidR="001A3183" w:rsidRPr="00D20726">
      <w:pPr>
        <w:ind w:left="5580"/>
        <w:jc w:val="center"/>
      </w:pPr>
    </w:p>
    <w:p w:rsidRDefault="00B47E69" w:rsidP="00222315" w:rsidR="00B47E69" w:rsidRPr="00D20726"/>
    <w:p w:rsidRDefault="00D20726" w:rsidP="00222315" w:rsidR="00D20726" w:rsidRPr="00D20726"/>
    <w:p w:rsidRDefault="00D20726" w:rsidP="00222315" w:rsidR="00D20726" w:rsidRPr="00D20726"/>
    <w:p w:rsidRDefault="00CD7F07" w:rsidP="00FE3F69" w:rsidR="00AB3927" w:rsidRPr="00D20726">
      <w:r w:rsidRPr="00D20726">
        <w:t xml:space="preserve">Zapisničar Danijela </w:t>
      </w:r>
      <w:proofErr w:type="spellStart"/>
      <w:r w:rsidRPr="00D20726">
        <w:t>Špeletić</w:t>
      </w:r>
      <w:proofErr w:type="spellEnd"/>
    </w:p>
    <w:p w:rsidRDefault="000118DA" w:rsidP="009B4A86" w:rsidR="000118DA" w:rsidRPr="00D20726">
      <w:pPr>
        <w:ind w:left="5580"/>
        <w:jc w:val="center"/>
      </w:pPr>
    </w:p>
    <w:p w:rsidRDefault="000118DA" w:rsidP="000118DA" w:rsidR="000118DA" w:rsidRPr="00D20726">
      <w:pPr>
        <w:jc w:val="both"/>
      </w:pPr>
      <w:r w:rsidRPr="00D20726">
        <w:t>UPUTA O PRAVNOM LIJEKU:</w:t>
      </w:r>
    </w:p>
    <w:p w:rsidRDefault="009418E8" w:rsidP="009418E8" w:rsidR="009418E8" w:rsidRPr="004C0B6F">
      <w:pPr>
        <w:jc w:val="both"/>
      </w:pPr>
      <w:r w:rsidRPr="006B77AD">
        <w:t>Protiv ovog rješenja može se uložiti žalba Visokom trgovačkom sudu Republike Hrvatske</w:t>
      </w:r>
      <w:r>
        <w:t xml:space="preserve"> u roku od 8 dana.</w:t>
      </w:r>
      <w:r w:rsidRPr="004C0B6F">
        <w:t xml:space="preserve"> Protiv točke 1.izreke ovog rješenja pravo na žalbu imaju stečajni vjerovnici (čl. 91. st. 4. Stečajnog zakona), dok protiv točke 2. izreke istog pravo na žalbu imaju stečajni vjerovnici i novoimenovani stečajni upravitelj. Žalba se podnosi ovom sudu u roku od osam dana od obavljene dostave istog, a dostava se smatra obavljenom istekom osmog dana od dana objave rješenja na mrežnoj stranici e-Oglasna ploča sudova (čl. 12. st. 1. i čl. 19. st. 1. i 2. SZ-a). Žalba se podnosi ovom sudu u tri istovjetna primjerka, a o istoj odlučuje Visoki trgovački sud Republike Hrvatske.</w:t>
      </w:r>
    </w:p>
    <w:p w:rsidRDefault="009418E8" w:rsidP="009418E8" w:rsidR="009418E8" w:rsidRPr="006B77AD">
      <w:pPr>
        <w:jc w:val="both"/>
      </w:pPr>
    </w:p>
    <w:p w:rsidRDefault="00D20726" w:rsidP="00D1116B" w:rsidR="00D20726" w:rsidRPr="00D20726">
      <w:pPr>
        <w:rPr>
          <w:bCs/>
        </w:rPr>
      </w:pPr>
    </w:p>
    <w:p w:rsidRDefault="00704342" w:rsidP="00704342" w:rsidR="00704342">
      <w:pPr>
        <w:rPr>
          <w:bCs/>
        </w:rPr>
      </w:pPr>
    </w:p>
    <w:p w:rsidRDefault="00704342" w:rsidP="00704342" w:rsidR="00704342">
      <w:pPr>
        <w:rPr>
          <w:bCs/>
        </w:rPr>
      </w:pPr>
      <w:r>
        <w:rPr>
          <w:bCs/>
        </w:rPr>
        <w:t>DNA:</w:t>
      </w:r>
    </w:p>
    <w:p w:rsidRDefault="00704342" w:rsidP="00704342" w:rsidR="00704342">
      <w:pPr>
        <w:jc w:val="both"/>
        <w:rPr>
          <w:lang w:eastAsia="en-US"/>
        </w:rPr>
      </w:pPr>
      <w:r>
        <w:rPr>
          <w:lang w:eastAsia="en-US"/>
        </w:rPr>
        <w:t xml:space="preserve">-  ranije imenovanom stečajnom upravitelju Mladenu Belji, </w:t>
      </w:r>
      <w:r>
        <w:t>Vinkovci, Antuna Mihanovića 1</w:t>
      </w:r>
    </w:p>
    <w:p w:rsidRDefault="00704342" w:rsidP="00704342" w:rsidR="00704342">
      <w:pPr>
        <w:jc w:val="both"/>
      </w:pPr>
      <w:r>
        <w:rPr>
          <w:lang w:eastAsia="en-US"/>
        </w:rPr>
        <w:t xml:space="preserve">-  novoimenovanom stečajnom upravitelju </w:t>
      </w:r>
      <w:r>
        <w:t xml:space="preserve">Blanki </w:t>
      </w:r>
      <w:proofErr w:type="spellStart"/>
      <w:r>
        <w:t>Gambiraža</w:t>
      </w:r>
      <w:proofErr w:type="spellEnd"/>
      <w:r>
        <w:t xml:space="preserve"> Osijeku, </w:t>
      </w:r>
      <w:proofErr w:type="spellStart"/>
      <w:r>
        <w:t>Šamačka</w:t>
      </w:r>
      <w:proofErr w:type="spellEnd"/>
      <w:r>
        <w:t xml:space="preserve"> 9/I </w:t>
      </w:r>
    </w:p>
    <w:p w:rsidRDefault="00704342" w:rsidP="00704342" w:rsidR="00704342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>- ŽDO GUO Vukovar</w:t>
      </w:r>
    </w:p>
    <w:p w:rsidRDefault="00704342" w:rsidP="00704342" w:rsidR="00704342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 xml:space="preserve">-  Porezna uprava </w:t>
      </w:r>
    </w:p>
    <w:p w:rsidRDefault="00704342" w:rsidP="00704342" w:rsidR="00704342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>-  FINA</w:t>
      </w:r>
    </w:p>
    <w:p w:rsidRDefault="00704342" w:rsidP="00704342" w:rsidR="00704342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>-  mrežna stranica e-Oglasna ploča sudova</w:t>
      </w:r>
    </w:p>
    <w:p w:rsidRDefault="00704342" w:rsidP="00704342" w:rsidR="00704342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 xml:space="preserve">-  sudski registar </w:t>
      </w:r>
    </w:p>
    <w:p w:rsidRDefault="00704342" w:rsidP="00704342" w:rsidR="00704342">
      <w:pPr>
        <w:pStyle w:val="Tijeloteksta"/>
        <w:rPr>
          <w:sz w:val="24"/>
          <w:lang w:eastAsia="en-US"/>
        </w:rPr>
      </w:pPr>
      <w:r>
        <w:rPr>
          <w:sz w:val="24"/>
          <w:lang w:eastAsia="en-US"/>
        </w:rPr>
        <w:t>- Ministarstvo pravosuđa</w:t>
      </w:r>
    </w:p>
    <w:p w:rsidRDefault="00704342" w:rsidP="00704342" w:rsidR="00704342">
      <w:pPr>
        <w:pStyle w:val="Tijeloteksta"/>
        <w:jc w:val="left"/>
        <w:rPr>
          <w:sz w:val="24"/>
        </w:rPr>
      </w:pPr>
      <w:r>
        <w:rPr>
          <w:sz w:val="24"/>
          <w:lang w:eastAsia="en-US"/>
        </w:rPr>
        <w:t>- kal 14.8.17.</w:t>
      </w:r>
    </w:p>
    <w:p w:rsidRDefault="008615FD" w:rsidP="008615FD" w:rsidR="008615FD" w:rsidRPr="00D20726">
      <w:pPr>
        <w:pStyle w:val="Tijeloteksta"/>
        <w:jc w:val="left"/>
        <w:rPr>
          <w:sz w:val="24"/>
        </w:rPr>
      </w:pPr>
      <w:bookmarkStart w:name="_GoBack" w:id="0"/>
      <w:bookmarkEnd w:id="0"/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8615FD" w:rsidP="008615FD" w:rsidR="008615FD" w:rsidRPr="00D20726">
      <w:pPr>
        <w:pStyle w:val="Tijeloteksta"/>
        <w:jc w:val="left"/>
        <w:rPr>
          <w:sz w:val="24"/>
        </w:rPr>
      </w:pPr>
      <w:r w:rsidRPr="00D20726">
        <w:rPr>
          <w:sz w:val="24"/>
        </w:rPr>
        <w:t xml:space="preserve">                                                                                                                                </w:t>
      </w:r>
      <w:r w:rsidRPr="00D20726">
        <w:rPr>
          <w:sz w:val="24"/>
        </w:rPr>
        <w:tab/>
      </w:r>
      <w:r w:rsidRPr="00D20726">
        <w:rPr>
          <w:sz w:val="24"/>
        </w:rPr>
        <w:tab/>
      </w:r>
      <w:r w:rsidRPr="00D20726">
        <w:rPr>
          <w:sz w:val="24"/>
        </w:rPr>
        <w:tab/>
      </w:r>
    </w:p>
    <w:p w:rsidRDefault="008615FD" w:rsidP="008615FD" w:rsidR="008615FD" w:rsidRPr="00D20726">
      <w:pPr>
        <w:pStyle w:val="Tijeloteksta"/>
        <w:jc w:val="left"/>
        <w:rPr>
          <w:sz w:val="24"/>
        </w:rPr>
      </w:pPr>
      <w:r w:rsidRPr="00D20726">
        <w:rPr>
          <w:sz w:val="24"/>
        </w:rPr>
        <w:tab/>
      </w:r>
      <w:r w:rsidRPr="00D20726">
        <w:rPr>
          <w:sz w:val="24"/>
        </w:rPr>
        <w:tab/>
      </w:r>
      <w:r w:rsidRPr="00D20726">
        <w:rPr>
          <w:sz w:val="24"/>
        </w:rPr>
        <w:tab/>
      </w:r>
      <w:r w:rsidRPr="00D20726">
        <w:rPr>
          <w:sz w:val="24"/>
        </w:rPr>
        <w:tab/>
        <w:t xml:space="preserve">   </w:t>
      </w:r>
      <w:r w:rsidRPr="00D2072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20726">
      <w:pPr>
        <w:pStyle w:val="Tijeloteksta"/>
        <w:jc w:val="left"/>
        <w:rPr>
          <w:sz w:val="24"/>
        </w:rPr>
      </w:pPr>
    </w:p>
    <w:p w:rsidRDefault="006D3C3F" w:rsidP="008615FD" w:rsidR="006D3C3F" w:rsidRPr="00D20726"/>
    <w:sectPr w:rsidSect="00606835" w:rsidR="006D3C3F" w:rsidRPr="00D2072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28B" w:rsidR="002F228B">
      <w:r>
        <w:separator/>
      </w:r>
    </w:p>
  </w:endnote>
  <w:endnote w:id="0" w:type="continuationSeparator">
    <w:p w:rsidRDefault="002F228B" w:rsidR="002F2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28B" w:rsidR="002F228B">
      <w:r>
        <w:separator/>
      </w:r>
    </w:p>
  </w:footnote>
  <w:footnote w:id="0" w:type="continuationSeparator">
    <w:p w:rsidRDefault="002F228B" w:rsidR="002F22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3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52CE4" w:rsidR="00452CE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553EB6">
      <w:t>7 St-2873/16-31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53EB6">
      <w:t>2873/16-31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28B"/>
    <w:rsid w:val="002F2EA0"/>
    <w:rsid w:val="002F48B0"/>
    <w:rsid w:val="002F6466"/>
    <w:rsid w:val="0030250F"/>
    <w:rsid w:val="0030475A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4A2E"/>
    <w:rsid w:val="003C6253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4347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1265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4342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8E8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581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65E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3D22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0726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2CE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56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56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56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6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6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2CE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56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56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56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6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6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St-2873/2016-31</izvorni_sadrzaj>
    <derivirana_varijabla naziv="DomainObject.Oznaka_1">St-2873/2016-31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St-2873/2016</izvorni_sadrzaj>
    <derivirana_varijabla naziv="DomainObject.Predmet.OznakaBroj_1">St-2873/2016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ZADRAVEC TRANS d.o.o. za prijevoz, trgovinu i usluge</izvorni_sadrzaj>
    <derivirana_varijabla naziv="DomainObject.Predmet.ProtustrankaFormated_1">  ZADRAVEC TRANS d.o.o. za prijevoz, trgovinu i usluge</derivirana_varijabla>
  </DomainObject.Predmet.ProtustrankaFormated>
  <DomainObject.Predmet.ProtustrankaFormatedOIB>
    <izvorni_sadrzaj>  ZADRAVEC TRANS d.o.o. za prijevoz, trgovinu i usluge, OIB 25434084977</izvorni_sadrzaj>
    <derivirana_varijabla naziv="DomainObject.Predmet.ProtustrankaFormatedOIB_1">  ZADRAVEC TRANS d.o.o. za prijevoz, trgovinu i usluge, OIB 25434084977</derivirana_varijabla>
  </DomainObject.Predmet.ProtustrankaFormatedOIB>
  <DomainObject.Predmet.ProtustrankaFormatedWithAdress>
    <izvorni_sadrzaj> ZADRAVEC TRANS d.o.o. za prijevoz, trgovinu i usluge, Međimurska 40, 31326 Kozarac</izvorni_sadrzaj>
    <derivirana_varijabla naziv="DomainObject.Predmet.ProtustrankaFormatedWithAdress_1"> ZADRAVEC TRANS d.o.o. za prijevoz, trgovinu i usluge, Međimurska 40, 31326 Kozarac</derivirana_varijabla>
  </DomainObject.Predmet.ProtustrankaFormatedWithAdress>
  <DomainObject.Predmet.ProtustrankaFormatedWithAdressOIB>
    <izvorni_sadrzaj> ZADRAVEC TRANS d.o.o. za prijevoz, trgovinu i usluge, OIB 25434084977, Međimurska 40, 31326 Kozarac</izvorni_sadrzaj>
    <derivirana_varijabla naziv="DomainObject.Predmet.ProtustrankaFormatedWithAdressOIB_1"> ZADRAVEC TRANS d.o.o. za prijevoz, trgovinu i usluge, OIB 25434084977, Međimurska 40, 31326 Kozarac</derivirana_varijabla>
  </DomainObject.Predmet.ProtustrankaFormatedWithAdressOIB>
  <DomainObject.Predmet.ProtustrankaWithAdress>
    <izvorni_sadrzaj>ZADRAVEC TRANS d.o.o. za prijevoz, trgovinu i usluge Međimurska 40, 31326 Kozarac</izvorni_sadrzaj>
    <derivirana_varijabla naziv="DomainObject.Predmet.ProtustrankaWithAdress_1">ZADRAVEC TRANS d.o.o. za prijevoz, trgovinu i usluge Međimurska 40, 31326 Kozarac</derivirana_varijabla>
  </DomainObject.Predmet.ProtustrankaWithAdress>
  <DomainObject.Predmet.ProtustrankaWithAdressOIB>
    <izvorni_sadrzaj>ZADRAVEC TRANS d.o.o. za prijevoz, trgovinu i usluge, OIB 25434084977, Međimurska 40, 31326 Kozarac</izvorni_sadrzaj>
    <derivirana_varijabla naziv="DomainObject.Predmet.ProtustrankaWithAdressOIB_1">ZADRAVEC TRANS d.o.o. za prijevoz, trgovinu i usluge, OIB 25434084977, Međimurska 40, 31326 Kozarac</derivirana_varijabla>
  </DomainObject.Predmet.ProtustrankaWithAdressOIB>
  <DomainObject.Predmet.ProtustrankaNazivFormated>
    <izvorni_sadrzaj>ZADRAVEC TRANS d.o.o. za prijevoz, trgovinu i usluge</izvorni_sadrzaj>
    <derivirana_varijabla naziv="DomainObject.Predmet.ProtustrankaNazivFormated_1">ZADRAVEC TRANS d.o.o. za prijevoz, trgovinu i usluge</derivirana_varijabla>
  </DomainObject.Predmet.ProtustrankaNazivFormated>
  <DomainObject.Predmet.ProtustrankaNazivFormatedOIB>
    <izvorni_sadrzaj>ZADRAVEC TRANS d.o.o. za prijevoz, trgovinu i usluge, OIB 25434084977</izvorni_sadrzaj>
    <derivirana_varijabla naziv="DomainObject.Predmet.ProtustrankaNazivFormatedOIB_1">ZADRAVEC TRANS d.o.o. za prijevoz, trgovinu i usluge, OIB 25434084977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Pečanić</izvorni_sadrzaj>
    <derivirana_varijabla naziv="DomainObject.Predmet.StrankaFormated_1">  Vinko Pečanić</derivirana_varijabla>
  </DomainObject.Predmet.StrankaFormated>
  <DomainObject.Predmet.StrankaFormatedOIB>
    <izvorni_sadrzaj>  Vinko Pečanić, OIB 03918439681</izvorni_sadrzaj>
    <derivirana_varijabla naziv="DomainObject.Predmet.StrankaFormatedOIB_1">  Vinko Pečanić, OIB 03918439681</derivirana_varijabla>
  </DomainObject.Predmet.StrankaFormatedOIB>
  <DomainObject.Predmet.StrankaFormatedWithAdress>
    <izvorni_sadrzaj> Vinko Pečanić, Frankopanska 17, 34551 Lipik</izvorni_sadrzaj>
    <derivirana_varijabla naziv="DomainObject.Predmet.StrankaFormatedWithAdress_1"> Vinko Pečanić, Frankopanska 17, 34551 Lipik</derivirana_varijabla>
  </DomainObject.Predmet.StrankaFormatedWithAdress>
  <DomainObject.Predmet.StrankaFormatedWithAdressOIB>
    <izvorni_sadrzaj> Vinko Pečanić, OIB 03918439681, Frankopanska 17, 34551 Lipik</izvorni_sadrzaj>
    <derivirana_varijabla naziv="DomainObject.Predmet.StrankaFormatedWithAdressOIB_1"> Vinko Pečanić, OIB 03918439681, Frankopanska 17, 34551 Lipik</derivirana_varijabla>
  </DomainObject.Predmet.StrankaFormatedWithAdressOIB>
  <DomainObject.Predmet.StrankaWithAdress>
    <izvorni_sadrzaj>Vinko Pečanić Frankopanska 17,34551 Lipik</izvorni_sadrzaj>
    <derivirana_varijabla naziv="DomainObject.Predmet.StrankaWithAdress_1">Vinko Pečanić Frankopanska 17,34551 Lipik</derivirana_varijabla>
  </DomainObject.Predmet.StrankaWithAdress>
  <DomainObject.Predmet.StrankaWithAdressOIB>
    <izvorni_sadrzaj>Vinko Pečanić, OIB 03918439681, Frankopanska 17,34551 Lipik</izvorni_sadrzaj>
    <derivirana_varijabla naziv="DomainObject.Predmet.StrankaWithAdressOIB_1">Vinko Pečanić, OIB 03918439681, Frankopanska 17,34551 Lipik</derivirana_varijabla>
  </DomainObject.Predmet.StrankaWithAdressOIB>
  <DomainObject.Predmet.StrankaNazivFormated>
    <izvorni_sadrzaj>Vinko Pečanić</izvorni_sadrzaj>
    <derivirana_varijabla naziv="DomainObject.Predmet.StrankaNazivFormated_1">Vinko Pečanić</derivirana_varijabla>
  </DomainObject.Predmet.StrankaNazivFormated>
  <DomainObject.Predmet.StrankaNazivFormatedOIB>
    <izvorni_sadrzaj>Vinko Pečanić, OIB 03918439681</izvorni_sadrzaj>
    <derivirana_varijabla naziv="DomainObject.Predmet.StrankaNazivFormatedOIB_1">Vinko Pečanić, OIB 03918439681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Vinko Pečanić</item>
    </izvorni_sadrzaj>
    <derivirana_varijabla naziv="DomainObject.Predmet.StrankaListFormated_1">
      <item>Vinko Pečanić</item>
    </derivirana_varijabla>
  </DomainObject.Predmet.StrankaListFormated>
  <DomainObject.Predmet.StrankaListFormatedOIB>
    <izvorni_sadrzaj>
      <item>Vinko Pečanić, OIB 03918439681</item>
    </izvorni_sadrzaj>
    <derivirana_varijabla naziv="DomainObject.Predmet.StrankaListFormatedOIB_1">
      <item>Vinko Pečanić, OIB 03918439681</item>
    </derivirana_varijabla>
  </DomainObject.Predmet.StrankaListFormatedOIB>
  <DomainObject.Predmet.StrankaListFormatedWithAdress>
    <izvorni_sadrzaj>
      <item>Vinko Pečanić, Frankopanska 17, 34551 Lipik</item>
    </izvorni_sadrzaj>
    <derivirana_varijabla naziv="DomainObject.Predmet.StrankaListFormatedWithAdress_1">
      <item>Vinko Pečanić, Frankopanska 17, 34551 Lipik</item>
    </derivirana_varijabla>
  </DomainObject.Predmet.StrankaListFormatedWithAdress>
  <DomainObject.Predmet.StrankaListFormatedWithAdressOIB>
    <izvorni_sadrzaj>
      <item>Vinko Pečanić, OIB 03918439681, Frankopanska 17, 34551 Lipik</item>
    </izvorni_sadrzaj>
    <derivirana_varijabla naziv="DomainObject.Predmet.StrankaListFormatedWithAdressOIB_1">
      <item>Vinko Pečanić, OIB 03918439681, Frankopanska 17, 34551 Lipik</item>
    </derivirana_varijabla>
  </DomainObject.Predmet.StrankaListFormatedWithAdressOIB>
  <DomainObject.Predmet.StrankaListNazivFormated>
    <izvorni_sadrzaj>
      <item>Vinko Pečanić</item>
    </izvorni_sadrzaj>
    <derivirana_varijabla naziv="DomainObject.Predmet.StrankaListNazivFormated_1">
      <item>Vinko Pečanić</item>
    </derivirana_varijabla>
  </DomainObject.Predmet.StrankaListNazivFormated>
  <DomainObject.Predmet.StrankaListNazivFormatedOIB>
    <izvorni_sadrzaj>
      <item>Vinko Pečanić, OIB 03918439681</item>
    </izvorni_sadrzaj>
    <derivirana_varijabla naziv="DomainObject.Predmet.StrankaListNazivFormatedOIB_1">
      <item>Vinko Pečanić, OIB 03918439681</item>
    </derivirana_varijabla>
  </DomainObject.Predmet.StrankaListNazivFormatedOIB>
  <DomainObject.Predmet.ProtuStrankaListFormated>
    <izvorni_sadrzaj>
      <item>ZADRAVEC TRANS d.o.o. za prijevoz, trgovinu i usluge</item>
    </izvorni_sadrzaj>
    <derivirana_varijabla naziv="DomainObject.Predmet.ProtuStrankaListFormated_1">
      <item>ZADRAVEC TRANS d.o.o. za prijevoz, trgovinu i usluge</item>
    </derivirana_varijabla>
  </DomainObject.Predmet.ProtuStrankaListFormated>
  <DomainObject.Predmet.ProtuStrankaListFormatedOIB>
    <izvorni_sadrzaj>
      <item>ZADRAVEC TRANS d.o.o. za prijevoz, trgovinu i usluge, OIB 25434084977</item>
    </izvorni_sadrzaj>
    <derivirana_varijabla naziv="DomainObject.Predmet.ProtuStrankaListFormatedOIB_1">
      <item>ZADRAVEC TRANS d.o.o. za prijevoz, trgovinu i usluge, OIB 25434084977</item>
    </derivirana_varijabla>
  </DomainObject.Predmet.ProtuStrankaListFormatedOIB>
  <DomainObject.Predmet.ProtuStrankaListFormatedWithAdress>
    <izvorni_sadrzaj>
      <item>ZADRAVEC TRANS d.o.o. za prijevoz, trgovinu i usluge, Međimurska 40, 31326 Kozarac</item>
    </izvorni_sadrzaj>
    <derivirana_varijabla naziv="DomainObject.Predmet.ProtuStrankaListFormatedWithAdress_1">
      <item>ZADRAVEC TRANS d.o.o. za prijevoz, trgovinu i usluge, Međimurska 40, 31326 Kozarac</item>
    </derivirana_varijabla>
  </DomainObject.Predmet.ProtuStrankaListFormatedWithAdress>
  <DomainObject.Predmet.ProtuStrankaListFormatedWithAdressOIB>
    <izvorni_sadrzaj>
      <item>ZADRAVEC TRANS d.o.o. za prijevoz, trgovinu i usluge, OIB 25434084977, Međimurska 40, 31326 Kozarac</item>
    </izvorni_sadrzaj>
    <derivirana_varijabla naziv="DomainObject.Predmet.ProtuStrankaListFormatedWithAdressOIB_1">
      <item>ZADRAVEC TRANS d.o.o. za prijevoz, trgovinu i usluge, OIB 25434084977, Međimurska 40, 31326 Kozarac</item>
    </derivirana_varijabla>
  </DomainObject.Predmet.ProtuStrankaListFormatedWithAdressOIB>
  <DomainObject.Predmet.ProtuStrankaListNazivFormated>
    <izvorni_sadrzaj>
      <item>ZADRAVEC TRANS d.o.o. za prijevoz, trgovinu i usluge</item>
    </izvorni_sadrzaj>
    <derivirana_varijabla naziv="DomainObject.Predmet.ProtuStrankaListNazivFormated_1">
      <item>ZADRAVEC TRANS d.o.o. za prijevoz, trgovinu i usluge</item>
    </derivirana_varijabla>
  </DomainObject.Predmet.ProtuStrankaListNazivFormated>
  <DomainObject.Predmet.ProtuStrankaListNazivFormatedOIB>
    <izvorni_sadrzaj>
      <item>ZADRAVEC TRANS d.o.o. za prijevoz, trgovinu i usluge, OIB 25434084977</item>
    </izvorni_sadrzaj>
    <derivirana_varijabla naziv="DomainObject.Predmet.ProtuStrankaListNazivFormatedOIB_1">
      <item>ZADRAVEC TRANS d.o.o. za prijevoz, trgovinu i usluge, OIB 25434084977</item>
    </derivirana_varijabla>
  </DomainObject.Predmet.ProtuStrankaListNazivFormatedOIB>
  <DomainObject.Predmet.OstaliListFormated>
    <izvorni_sadrzaj>
      <item>Financijska agencija RC Osijek</item>
      <item>Županijsko državno odvjetništvo GUO</item>
    </izvorni_sadrzaj>
    <derivirana_varijabla naziv="DomainObject.Predmet.OstaliListFormated_1">
      <item>Financijska agencija RC Osijek</item>
      <item>Županijsko državno odvjetništvo GUO</item>
    </derivirana_varijabla>
  </DomainObject.Predmet.OstaliListFormated>
  <DomainObject.Predmet.OstaliListFormatedOIB>
    <izvorni_sadrzaj>
      <item>Financijska agencija RC Osijek</item>
      <item>Županijsko državno odvjetništvo GUO</item>
    </izvorni_sadrzaj>
    <derivirana_varijabla naziv="DomainObject.Predmet.OstaliListFormatedOIB_1">
      <item>Financijska agencija RC Osijek</item>
      <item>Županijsko državno odvjetništvo GUO</item>
    </derivirana_varijabla>
  </DomainObject.Predmet.OstaliListFormatedOIB>
  <DomainObject.Predmet.OstaliListFormatedWithAdress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_1">
      <item>Financijska agencija RC Osijek, L. Jagera 3, 31000 Osijek</item>
      <item>Županijsko državno odvjetništvo GUO, Kapucinska 21, 31000 Osijek</item>
    </derivirana_varijabla>
  </DomainObject.Predmet.OstaliListFormatedWithAdress>
  <DomainObject.Predmet.OstaliListFormatedWithAdressOIB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OIB_1">
      <item>Financijska agencija RC Osijek, L. Jagera 3, 31000 Osijek</item>
      <item>Županijsko državno odvjetništvo GUO, Kapucinska 21, 31000 Osijek</item>
    </derivirana_varijabla>
  </DomainObject.Predmet.OstaliListFormatedWithAdressOIB>
  <DomainObject.Predmet.OstaliListNazivFormated>
    <izvorni_sadrzaj>
      <item>Financijska agencija RC Osijek</item>
      <item>Županijsko državno odvjetništvo GUO</item>
    </izvorni_sadrzaj>
    <derivirana_varijabla naziv="DomainObject.Predmet.OstaliListNazivFormated_1">
      <item>Financijska agencija RC Osijek</item>
      <item>Županijsko državno odvjetništvo GUO</item>
    </derivirana_varijabla>
  </DomainObject.Predmet.OstaliListNazivFormated>
  <DomainObject.Predmet.OstaliListNazivFormatedOIB>
    <izvorni_sadrzaj>
      <item>Financijska agencija RC Osijek</item>
      <item>Županijsko državno odvjetništvo GUO</item>
    </izvorni_sadrzaj>
    <derivirana_varijabla naziv="DomainObject.Predmet.OstaliListNazivFormatedOIB_1">
      <item>Financijska agencija RC Osijek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St-2873/2016-31</izvorni_sadrzaj>
    <derivirana_varijabla naziv="DomainObject.PoslovniBrojDokumenta_1">St-2873/2016-31</derivirana_varijabla>
  </DomainObject.PoslovniBrojDokumenta>
  <DomainObject.Predmet.StrankaIDrugi>
    <izvorni_sadrzaj>Vinko Pečanić</izvorni_sadrzaj>
    <derivirana_varijabla naziv="DomainObject.Predmet.StrankaIDrugi_1">Vinko Pečanić</derivirana_varijabla>
  </DomainObject.Predmet.StrankaIDrugi>
  <DomainObject.Predmet.ProtustrankaIDrugi>
    <izvorni_sadrzaj>ZADRAVEC TRANS d.o.o. za prijevoz, trgovinu i usluge</izvorni_sadrzaj>
    <derivirana_varijabla naziv="DomainObject.Predmet.ProtustrankaIDrugi_1">ZADRAVEC TRANS d.o.o. za prijevoz, trgovinu i usluge</derivirana_varijabla>
  </DomainObject.Predmet.ProtustrankaIDrugi>
  <DomainObject.Predmet.StrankaIDrugiAdressOIB>
    <izvorni_sadrzaj>Vinko Pečanić, OIB 03918439681, Frankopanska 17, 34551 Lipik</izvorni_sadrzaj>
    <derivirana_varijabla naziv="DomainObject.Predmet.StrankaIDrugiAdressOIB_1">Vinko Pečanić, OIB 03918439681, Frankopanska 17, 34551 Lipik</derivirana_varijabla>
  </DomainObject.Predmet.StrankaIDrugiAdressOIB>
  <DomainObject.Predmet.ProtustrankaIDrugiAdressOIB>
    <izvorni_sadrzaj>ZADRAVEC TRANS d.o.o. za prijevoz, trgovinu i usluge, OIB 25434084977, Međimurska 40, 31326 Kozarac</izvorni_sadrzaj>
    <derivirana_varijabla naziv="DomainObject.Predmet.ProtustrankaIDrugiAdressOIB_1">ZADRAVEC TRANS d.o.o. za prijevoz, trgovinu i usluge, OIB 25434084977, Međimurska 40,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ZADRAVEC TRANS d.o.o. za prijevoz, trgovinu i usluge</item>
      <item>Vinko Pečanić</item>
      <item>Financijska agencija RC Osijek</item>
      <item>Županijsko državno odvjetništvo GUO</item>
    </izvorni_sadrzaj>
    <derivirana_varijabla naziv="DomainObject.Predmet.SudioniciListNaziv_1">
      <item>ZADRAVEC TRANS d.o.o. za prijevoz, trgovinu i usluge</item>
      <item>Vinko Pečanić</item>
      <item>Financijska agencija RC Osijek</item>
      <item>Županijsko državno odvjetništvo GUO</item>
    </derivirana_varijabla>
  </DomainObject.Predmet.SudioniciListNaziv>
  <DomainObject.Predmet.SudioniciListAdressOIB>
    <izvorni_sadrzaj>
      <item>ZADRAVEC TRANS d.o.o. za prijevoz, trgovinu i usluge, OIB 25434084977, Međimurska 40,31326 Kozarac</item>
      <item>Vinko Pečanić, OIB 03918439681, Frankopanska 17,34551 Lipik</item>
      <item>Financijska agencija RC Osijek, L. Jagera 3,31000 Osijek</item>
      <item>Županijsko državno odvjetništvo GUO, Kapucinska 21,31000 Osijek</item>
    </izvorni_sadrzaj>
    <derivirana_varijabla naziv="DomainObject.Predmet.SudioniciListAdressOIB_1">
      <item>ZADRAVEC TRANS d.o.o. za prijevoz, trgovinu i usluge, OIB 25434084977, Međimurska 40,31326 Kozarac</item>
      <item>Vinko Pečanić, OIB 03918439681, Frankopanska 17,34551 Lipik</item>
      <item>Financijska agencija RC Osijek, L. Jagera 3,31000 Osijek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25434084977</item>
      <item>, OIB 03918439681</item>
      <item>, OIB null</item>
      <item>, OIB null</item>
    </izvorni_sadrzaj>
    <derivirana_varijabla naziv="DomainObject.Predmet.SudioniciListNazivOIB_1">
      <item>, OIB 25434084977</item>
      <item>, OIB 03918439681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0B2D0-7AD7-4204-BC92-1B5EC1E31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579</properties:Words>
  <properties:Characters>3079</properties:Characters>
  <properties:Lines>143</properties:Lines>
  <properties:Paragraphs>30</properties:Paragraphs>
  <properties:TotalTime>604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2017-06-20T07:37:00Z</dcterms:modified>
  <cp:revision>453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St-2873/2016-31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