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4ba96" w14:paraId="234ba96" w:rsidRDefault="000F11F3" w:rsidP="000F11F3" w:rsidR="000F11F3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</w:t>
      </w:r>
    </w:p>
    <w:p w:rsidRDefault="000F11F3" w:rsidP="000F11F3" w:rsidR="000F11F3">
      <w:pPr>
        <w:spacing w:after="0"/>
        <w:jc w:val="both"/>
      </w:pPr>
      <w:r>
        <w:t xml:space="preserve">       REPUBLIKA HRVATSKA</w:t>
      </w:r>
    </w:p>
    <w:p w:rsidRDefault="000F11F3" w:rsidP="000F11F3" w:rsidR="000F11F3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0F11F3" w:rsidP="000F11F3" w:rsidR="000F11F3">
      <w:pPr>
        <w:spacing w:after="0"/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0F11F3" w:rsidP="000F11F3" w:rsidR="000F11F3">
      <w:pPr>
        <w:spacing w:after="0"/>
        <w:rPr>
          <w:bCs/>
        </w:rPr>
      </w:pPr>
    </w:p>
    <w:p w:rsidRDefault="000F11F3" w:rsidP="000F11F3" w:rsidR="000F11F3">
      <w:pPr>
        <w:spacing w:after="0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</w:t>
      </w:r>
    </w:p>
    <w:p w:rsidRDefault="000F11F3" w:rsidP="000F11F3" w:rsidR="000F11F3">
      <w:pPr>
        <w:spacing w:after="0"/>
        <w:jc w:val="center"/>
      </w:pPr>
      <w:r>
        <w:t>REPUBLIKA HRVATSKA</w:t>
      </w:r>
    </w:p>
    <w:p w:rsidRDefault="000F11F3" w:rsidP="000F11F3" w:rsidR="000F11F3">
      <w:pPr>
        <w:spacing w:after="0"/>
        <w:jc w:val="both"/>
      </w:pPr>
    </w:p>
    <w:p w:rsidRDefault="000F11F3" w:rsidP="000F11F3" w:rsidR="000F11F3">
      <w:pPr>
        <w:spacing w:after="0"/>
        <w:jc w:val="center"/>
      </w:pPr>
      <w:r>
        <w:t>R J E Š E NJ E</w:t>
      </w:r>
    </w:p>
    <w:p w:rsidRDefault="000F11F3" w:rsidP="000F11F3" w:rsidR="000F11F3">
      <w:pPr>
        <w:spacing w:after="0"/>
        <w:jc w:val="both"/>
      </w:pPr>
    </w:p>
    <w:p w:rsidRDefault="000F11F3" w:rsidP="000F11F3" w:rsidR="000F11F3">
      <w:pPr>
        <w:spacing w:after="0"/>
        <w:jc w:val="both"/>
      </w:pPr>
      <w:r>
        <w:tab/>
        <w:t>Trgovački sud u Varaždinu, po sucu toga suda po sucu toga suda Mariji Levanić-Škerbić, u prethodnom stečajnom postupku nad dužnikom AUTO-DANIJELA d.o.o. Varaždin, Međimurska 23, MBS: 070047854, OIB: 51436826397, 13. travnja 2016. godine,</w:t>
      </w:r>
    </w:p>
    <w:p w:rsidRDefault="000F11F3" w:rsidP="000F11F3" w:rsidR="000F11F3">
      <w:pPr>
        <w:spacing w:after="0"/>
        <w:jc w:val="both"/>
      </w:pPr>
    </w:p>
    <w:p w:rsidRDefault="000F11F3" w:rsidP="000F11F3" w:rsidR="000F11F3">
      <w:pPr>
        <w:spacing w:after="0"/>
        <w:jc w:val="center"/>
      </w:pPr>
      <w:r>
        <w:t>r i j e š i o   j e</w:t>
      </w:r>
    </w:p>
    <w:p w:rsidRDefault="000F11F3" w:rsidP="000F11F3" w:rsidR="000F11F3">
      <w:pPr>
        <w:spacing w:after="0"/>
        <w:jc w:val="both"/>
      </w:pPr>
      <w:r>
        <w:tab/>
      </w:r>
      <w:r>
        <w:tab/>
      </w:r>
      <w:r>
        <w:tab/>
      </w:r>
    </w:p>
    <w:p w:rsidRDefault="000F11F3" w:rsidP="000F11F3" w:rsidR="000F11F3">
      <w:pPr>
        <w:numPr>
          <w:ilvl w:val="0"/>
          <w:numId w:val="47"/>
        </w:numPr>
        <w:spacing w:after="0"/>
        <w:jc w:val="both"/>
      </w:pPr>
      <w:r>
        <w:t>Pozivaju se sve osobe koje imaju pravni interes da se provede stečajni postupak nad dužnikom AUTO-DANIJELA d.o.o. Varaždin, Međimurska 23, MBS: 070047854, OIB: 51436826397, unatoč utvrđenoj činjenici nedostatnosti stečajne mase, da uplate predujam u iznosu od 11.300,00 kn za pokriće troškova kako prethodnog, tako i stečajnog postupka.</w:t>
      </w:r>
    </w:p>
    <w:p w:rsidRDefault="000F11F3" w:rsidP="000F11F3" w:rsidR="000F11F3">
      <w:pPr>
        <w:spacing w:after="0"/>
        <w:ind w:left="705"/>
        <w:jc w:val="both"/>
      </w:pPr>
    </w:p>
    <w:p w:rsidRDefault="000F11F3" w:rsidP="000F11F3" w:rsidR="000F11F3">
      <w:pPr>
        <w:numPr>
          <w:ilvl w:val="0"/>
          <w:numId w:val="47"/>
        </w:numPr>
        <w:spacing w:after="0"/>
        <w:jc w:val="both"/>
      </w:pPr>
      <w:r>
        <w:t>Predujam se uplaćuje na račun ovog suda broj HR4023900011300002754, uz naznaku broja „St-92/15“, najkasnije u roku od 8 dana, računajući od osmog dana od dana objave ovog rješenja na mrežnoj stranici e-Oglasna ploča sudova.</w:t>
      </w:r>
    </w:p>
    <w:p w:rsidRDefault="000F11F3" w:rsidP="000F11F3" w:rsidR="000F11F3">
      <w:pPr>
        <w:pStyle w:val="Odlomakpopisa"/>
        <w:spacing w:after="0"/>
      </w:pPr>
    </w:p>
    <w:p w:rsidRDefault="000F11F3" w:rsidP="000F11F3" w:rsidR="000F11F3">
      <w:pPr>
        <w:numPr>
          <w:ilvl w:val="0"/>
          <w:numId w:val="47"/>
        </w:numPr>
        <w:spacing w:after="0"/>
        <w:jc w:val="both"/>
      </w:pPr>
      <w:r>
        <w:t>Ukoliko se uplati predujam iz točke I ovog rješenja, stečajni sudac će otvoriti i provesti stečajni postupak, a ukoliko se predujam ne uplati, stečajni sudac će donijeti rješenje o otvaranju i istodobnom zaključenju stečajnog postupka nad navedenim dužnikom.</w:t>
      </w:r>
    </w:p>
    <w:p w:rsidRDefault="000F11F3" w:rsidP="000F11F3" w:rsidR="000F11F3">
      <w:pPr>
        <w:spacing w:after="0"/>
        <w:jc w:val="both"/>
      </w:pPr>
    </w:p>
    <w:p w:rsidRDefault="000F11F3" w:rsidP="000F11F3" w:rsidR="000F11F3">
      <w:pPr>
        <w:spacing w:after="0"/>
        <w:jc w:val="center"/>
      </w:pPr>
      <w:r>
        <w:t>Obrazloženje</w:t>
      </w:r>
    </w:p>
    <w:p w:rsidRDefault="000F11F3" w:rsidP="000F11F3" w:rsidR="000F11F3">
      <w:pPr>
        <w:spacing w:after="0"/>
        <w:jc w:val="center"/>
        <w:rPr>
          <w:b/>
        </w:rPr>
      </w:pPr>
    </w:p>
    <w:p w:rsidRDefault="000F11F3" w:rsidP="000F11F3" w:rsidR="000F11F3">
      <w:pPr>
        <w:spacing w:after="0"/>
        <w:ind w:firstLine="708"/>
        <w:jc w:val="both"/>
      </w:pPr>
      <w:r>
        <w:t xml:space="preserve">Na temelju </w:t>
      </w:r>
      <w:proofErr w:type="spellStart"/>
      <w:r>
        <w:t>prokaznog</w:t>
      </w:r>
      <w:proofErr w:type="spellEnd"/>
      <w:r>
        <w:t xml:space="preserve"> popisa imovine (list 6-14 spisa), te saslušanja direktorice dužnika na ročištu u prethodnom postupku dana 13. travnja 2016.g. (list 18-19 spisa), utvrđeno je da ukupna imovina dužnika nije dostatna niti za podmirenje troškova stečajnog postupka.</w:t>
      </w:r>
    </w:p>
    <w:p w:rsidRDefault="000F11F3" w:rsidP="000F11F3" w:rsidR="000F11F3">
      <w:pPr>
        <w:spacing w:after="0"/>
        <w:jc w:val="both"/>
      </w:pPr>
      <w:r>
        <w:tab/>
        <w:t xml:space="preserve">S obzirom na navedeno ispunjeni su uvjeti iz odredbe čl. </w:t>
      </w:r>
      <w:smartTag w:element="metricconverter" w:uri="urn:schemas-microsoft-com:office:smarttags">
        <w:smartTagPr>
          <w:attr w:val="63. st" w:name="ProductID"/>
        </w:smartTagPr>
        <w:r>
          <w:t>63. st</w:t>
        </w:r>
      </w:smartTag>
      <w:r>
        <w:t xml:space="preserve">. 1. Stečajnog zakona („Narodne Novine „ broj 44/96, 29/99, 129/00, 123/03, 82/06, 116/10 i 25/12, dalje: SZ-a) kojom je propisano ako tijekom prethodnog postupka utvrdi da imovina dužnika koja bi ušla u stečajnu masu nije dovoljna ni za namirenje troškova toga postupka, ili je neznatne vrijednosti, stečajni sudac će donijeti odluku o otvaranju i zaključenju stečajnog postupka. </w:t>
      </w:r>
    </w:p>
    <w:p w:rsidRDefault="000F11F3" w:rsidP="000F11F3" w:rsidR="000F11F3">
      <w:pPr>
        <w:spacing w:after="0"/>
        <w:ind w:firstLine="708"/>
        <w:jc w:val="both"/>
      </w:pPr>
      <w:r>
        <w:t xml:space="preserve">Međutim, u nastavku ove zakonske odredbe predviđeno je da se postupak neće zaključiti, ako se u roku koji rješenjem odredi stečajni sudac predujmi dostatan iznos novca za </w:t>
      </w:r>
      <w:r>
        <w:lastRenderedPageBreak/>
        <w:t xml:space="preserve">pokriće troškova prethodnog, tako i otvorenog stečajnog postupka, s time da se takvo rješenje objavljuje na mrežnoj stranici e-Oglasna ploča sudova (čl. </w:t>
      </w:r>
      <w:smartTag w:element="metricconverter" w:uri="urn:schemas-microsoft-com:office:smarttags">
        <w:smartTagPr>
          <w:attr w:val="63. st" w:name="ProductID"/>
        </w:smartTagPr>
        <w:r>
          <w:t>63. st</w:t>
        </w:r>
      </w:smartTag>
      <w:r>
        <w:t>. 2. SZ-a). Dakle, ako se predujmi dostatan iznos novca, stečajni sudac će otvoriti i provesti stečajni postupak, u protivnom, ako se ne uplati predujam kako je određeno u ovome rješenju, stečajni postupak će se otvoriti i istodobno zaključiti.</w:t>
      </w:r>
    </w:p>
    <w:p w:rsidRDefault="000F11F3" w:rsidP="000F11F3" w:rsidR="000F11F3">
      <w:pPr>
        <w:spacing w:after="0"/>
        <w:jc w:val="both"/>
      </w:pPr>
      <w:r>
        <w:tab/>
        <w:t>Slijedom iznijetog, sud je riješio kao u izreci, dok je prilikom određivanja iznosa predujma sud vodio računa o tome da se uplaćenim iznosom novčanih sredstava trebaju pokriti troškovi provedenog prethodnog postupka, kao i troškovi provedbe stečajnog postupka, koji bi se nakon uplate predujma trebao otvoriti.</w:t>
      </w:r>
    </w:p>
    <w:p w:rsidRDefault="000F11F3" w:rsidP="000F11F3" w:rsidR="000F11F3">
      <w:pPr>
        <w:spacing w:after="0"/>
        <w:jc w:val="both"/>
      </w:pPr>
      <w:r>
        <w:tab/>
        <w:t>Određeni iznos predujma sastoji se od troškova izrade štambilja, koji iznosi oko 300,00 kn, troškovi otvaranja novog računa stečajnog dužnika i zatvaranja starog računa, iznos od oko 400,00 kn, troškovi ovjere potpisa stečajnog upravitelja i njegove registracije u sudskom registru, oko 100,00 kn, vođenje knjigovodstva stečajnog dužnika minimalno oko 500,00 kn, te preostali iznos na ime troškova koje bi mogao imati stečajni upravitelj, kao što su putni troškovi i ostali administrativni troškovi, kao i nagrada stečajnom upravitelju od 10.000,00 kn. Ovako utvrđeni troškovi iznose ukupno 11.300,00 kn.</w:t>
      </w:r>
    </w:p>
    <w:p w:rsidRDefault="000F11F3" w:rsidP="000F11F3" w:rsidR="000F11F3">
      <w:pPr>
        <w:spacing w:after="0"/>
        <w:jc w:val="both"/>
      </w:pPr>
      <w:r>
        <w:tab/>
        <w:t>Temeljem svega navedenoga, riješeno je kao u izreci.</w:t>
      </w:r>
    </w:p>
    <w:p w:rsidRDefault="000F11F3" w:rsidP="000F11F3" w:rsidR="000F11F3">
      <w:pPr>
        <w:spacing w:after="0"/>
        <w:jc w:val="both"/>
      </w:pPr>
      <w:r>
        <w:t xml:space="preserve">         </w:t>
      </w:r>
      <w:r>
        <w:tab/>
      </w:r>
    </w:p>
    <w:p w:rsidRDefault="000F11F3" w:rsidP="000F11F3" w:rsidR="000F11F3">
      <w:pPr>
        <w:spacing w:after="0"/>
        <w:jc w:val="both"/>
      </w:pPr>
      <w:r>
        <w:tab/>
      </w:r>
      <w:r>
        <w:tab/>
      </w:r>
      <w:r>
        <w:rPr>
          <w:b/>
        </w:rPr>
        <w:tab/>
      </w:r>
      <w:r>
        <w:rPr>
          <w:b/>
        </w:rPr>
        <w:tab/>
      </w:r>
      <w:r>
        <w:tab/>
      </w:r>
      <w:r>
        <w:tab/>
      </w:r>
    </w:p>
    <w:p w:rsidRDefault="000F11F3" w:rsidP="000F11F3" w:rsidR="000F11F3">
      <w:pPr>
        <w:spacing w:after="0"/>
        <w:jc w:val="center"/>
      </w:pPr>
      <w:r>
        <w:t xml:space="preserve">         U Varaždinu, dana 13. travnja 2016. godine</w:t>
      </w:r>
    </w:p>
    <w:p w:rsidRDefault="000F11F3" w:rsidP="000F11F3" w:rsidR="000F11F3">
      <w:pPr>
        <w:spacing w:after="0"/>
        <w:jc w:val="both"/>
      </w:pPr>
    </w:p>
    <w:p w:rsidRDefault="000F11F3" w:rsidP="000F11F3" w:rsidR="000F11F3">
      <w:pPr>
        <w:spacing w:after="0"/>
        <w:jc w:val="both"/>
      </w:pPr>
    </w:p>
    <w:p w:rsidRDefault="000F11F3" w:rsidP="000F11F3" w:rsidR="000F11F3">
      <w:pPr>
        <w:spacing w:after="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STEČAJNI  SUDAC :</w:t>
      </w:r>
    </w:p>
    <w:p w:rsidRDefault="000F11F3" w:rsidP="000F11F3" w:rsidR="000F11F3">
      <w:pPr>
        <w:spacing w:after="0"/>
        <w:jc w:val="both"/>
      </w:pPr>
    </w:p>
    <w:p w:rsidRDefault="000F11F3" w:rsidP="000F11F3" w:rsidR="000F11F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Marija Levanić-Škerbić</w:t>
      </w:r>
    </w:p>
    <w:p w:rsidRDefault="000F11F3" w:rsidP="000F11F3" w:rsidR="000F11F3">
      <w:pPr>
        <w:spacing w:after="0"/>
        <w:jc w:val="both"/>
        <w:rPr>
          <w:b/>
          <w:u w:val="single"/>
        </w:rPr>
      </w:pPr>
    </w:p>
    <w:p w:rsidRDefault="000F11F3" w:rsidP="000F11F3" w:rsidR="000F11F3">
      <w:pPr>
        <w:spacing w:after="0"/>
        <w:jc w:val="both"/>
        <w:rPr>
          <w:b/>
          <w:u w:val="single"/>
        </w:rPr>
      </w:pPr>
    </w:p>
    <w:p w:rsidRDefault="000F11F3" w:rsidP="000F11F3" w:rsidR="000F11F3">
      <w:pPr>
        <w:spacing w:after="0"/>
        <w:jc w:val="both"/>
      </w:pPr>
      <w:r>
        <w:t>Pouka o pravnom lijeku:</w:t>
      </w:r>
    </w:p>
    <w:p w:rsidRDefault="000F11F3" w:rsidP="000F11F3" w:rsidR="000F11F3">
      <w:pPr>
        <w:spacing w:after="0"/>
        <w:jc w:val="both"/>
      </w:pPr>
      <w:r>
        <w:tab/>
        <w:t>Protiv ovog rješenja, osobe koje imaju pravni interes mogu uložiti žalbu u roku od 8 dana, računajući od osmog dana od dana objave ovog rješenja na mrežnoj stranici e-Oglasna ploča sudova. Žalba se predaje putem ovog suda u 3 primjerka, s time da o žalbi odlučuje Visoki trgovački sud Republike Hrvatske u Zagrebu.</w:t>
      </w:r>
    </w:p>
    <w:p w:rsidRDefault="000F11F3" w:rsidP="000F11F3" w:rsidR="000F11F3">
      <w:pPr>
        <w:spacing w:after="0"/>
        <w:jc w:val="both"/>
      </w:pPr>
    </w:p>
    <w:p w:rsidRDefault="000F11F3" w:rsidP="000F11F3" w:rsidR="000F11F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0F11F3" w:rsidP="000F11F3" w:rsidR="000F11F3">
      <w:pPr>
        <w:spacing w:after="0"/>
        <w:jc w:val="both"/>
      </w:pPr>
      <w:r>
        <w:t>DNA :   e- oglasna ploča suda.</w:t>
      </w:r>
    </w:p>
    <w:p w:rsidRDefault="000F11F3" w:rsidP="000F11F3" w:rsidR="000F11F3">
      <w:pPr>
        <w:spacing w:after="0"/>
        <w:jc w:val="both"/>
      </w:pPr>
      <w:r>
        <w:t xml:space="preserve">            </w:t>
      </w:r>
    </w:p>
    <w:p w:rsidRDefault="000F11F3" w:rsidP="000F11F3" w:rsidR="000F11F3">
      <w:pPr>
        <w:spacing w:after="0"/>
        <w:jc w:val="both"/>
        <w:rPr>
          <w:b/>
          <w:u w:val="single"/>
        </w:rPr>
      </w:pPr>
    </w:p>
    <w:p w:rsidRDefault="000F11F3" w:rsidP="000F11F3" w:rsidR="000F11F3">
      <w:pPr>
        <w:spacing w:after="0"/>
        <w:jc w:val="both"/>
        <w:rPr>
          <w:b/>
          <w:u w:val="single"/>
        </w:rPr>
      </w:pPr>
    </w:p>
    <w:p w:rsidRDefault="000F11F3" w:rsidP="000F11F3" w:rsidR="000F11F3">
      <w:pPr>
        <w:spacing w:after="0"/>
        <w:jc w:val="both"/>
      </w:pPr>
    </w:p>
    <w:p w:rsidRDefault="000F11F3" w:rsidP="000F11F3" w:rsidR="000F11F3">
      <w:pPr>
        <w:spacing w:after="0"/>
        <w:jc w:val="both"/>
      </w:pPr>
      <w:r>
        <w:tab/>
      </w:r>
    </w:p>
    <w:p w:rsidRDefault="000F11F3" w:rsidP="000F11F3" w:rsidR="000F11F3">
      <w:pPr>
        <w:spacing w:after="0"/>
        <w:jc w:val="both"/>
      </w:pPr>
    </w:p>
    <w:p w:rsidRDefault="000F11F3" w:rsidP="000F11F3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0F11F3" w:rsidR="00AE649C" w:rsidRPr="00B76F3C">
      <w:pPr>
        <w:pStyle w:val="SudSjedite"/>
      </w:pPr>
      <w:r>
        <w:tab/>
      </w:r>
    </w:p>
    <w:p w:rsidRDefault="00CB0EA4" w:rsidP="000F11F3" w:rsidR="00CB0EA4">
      <w:pPr>
        <w:pStyle w:val="Naslovdokumenta"/>
        <w:spacing w:after="0"/>
      </w:pPr>
    </w:p>
    <w:sectPr w:rsidSect="0032366B" w:rsidR="00CB0EA4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11F3" w:rsidR="008333A9">
    <w:pPr>
      <w:pStyle w:val="Zaglavlje"/>
    </w:pPr>
    <w:r>
      <w:rPr>
        <w:rStyle w:val="PozadinaSvijetloCrvena"/>
        <w:shd w:fill="auto" w:color="auto" w:val="clear"/>
      </w:rPr>
      <w:t>Poslovni broj. 7 St-92/15-7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A4A682E"/>
    <w:multiLevelType w:val="hybridMultilevel"/>
    <w:tmpl w:val="B6F0B3C0"/>
    <w:lvl w:tplc="A01E212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1F3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894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St-92/2015-7</izvorni_sadrzaj>
    <derivirana_varijabla naziv="DomainObject.Oznaka_1">St-92/2015-7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2015.</izvorni_sadrzaj>
    <derivirana_varijabla naziv="DomainObject.Predmet.DatumOsnivanja_1">11.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St-92/2015</izvorni_sadrzaj>
    <derivirana_varijabla naziv="DomainObject.Predmet.OznakaBroj_1">St-92/2015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AUTO-DANIJELA društvo s ograničenom odgovornošću za trgovinu, ugostiteljstvo i usluge</izvorni_sadrzaj>
    <derivirana_varijabla naziv="DomainObject.Predmet.StrankaFormated_1">  AUTO-DANIJELA društvo s ograničenom odgovornošću za trgovinu, ugostiteljstvo i usluge</derivirana_varijabla>
  </DomainObject.Predmet.StrankaFormated>
  <DomainObject.Predmet.StrankaFormatedOIB>
    <izvorni_sadrzaj>  AUTO-DANIJELA društvo s ograničenom odgovornošću za trgovinu, ugostiteljstvo i usluge, OIB 51436826397</izvorni_sadrzaj>
    <derivirana_varijabla naziv="DomainObject.Predmet.StrankaFormatedOIB_1">  AUTO-DANIJELA društvo s ograničenom odgovornošću za trgovinu, ugostiteljstvo i usluge, OIB 51436826397</derivirana_varijabla>
  </DomainObject.Predmet.StrankaFormatedOIB>
  <DomainObject.Predmet.StrankaFormatedWithAdress>
    <izvorni_sadrzaj> AUTO-DANIJELA društvo s ograničenom odgovornošću za trgovinu, ugostiteljstvo i usluge, Međimurska 23, 42000 Varaždin</izvorni_sadrzaj>
    <derivirana_varijabla naziv="DomainObject.Predmet.StrankaFormatedWithAdress_1"> AUTO-DANIJELA društvo s ograničenom odgovornošću za trgovinu, ugostiteljstvo i usluge, Međimurska 23, 42000 Varaždin</derivirana_varijabla>
  </DomainObject.Predmet.StrankaFormatedWithAdress>
  <DomainObject.Predmet.StrankaFormatedWithAdressOIB>
    <izvorni_sadrzaj> AUTO-DANIJELA društvo s ograničenom odgovornošću za trgovinu, ugostiteljstvo i usluge, OIB 51436826397, Međimurska 23, 42000 Varaždin</izvorni_sadrzaj>
    <derivirana_varijabla naziv="DomainObject.Predmet.StrankaFormatedWithAdressOIB_1"> AUTO-DANIJELA društvo s ograničenom odgovornošću za trgovinu, ugostiteljstvo i usluge, OIB 51436826397, Međimurska 23, 42000 Varaždin</derivirana_varijabla>
  </DomainObject.Predmet.StrankaFormatedWithAdressOIB>
  <DomainObject.Predmet.StrankaWithAdress>
    <izvorni_sadrzaj>AUTO-DANIJELA društvo s ograničenom odgovornošću za trgovinu, ugostiteljstvo i usluge Međimurska 23,42000 Varaždin</izvorni_sadrzaj>
    <derivirana_varijabla naziv="DomainObject.Predmet.StrankaWithAdress_1">AUTO-DANIJELA društvo s ograničenom odgovornošću za trgovinu, ugostiteljstvo i usluge Međimurska 23,42000 Varaždin</derivirana_varijabla>
  </DomainObject.Predmet.StrankaWithAdress>
  <DomainObject.Predmet.StrankaWithAdressOIB>
    <izvorni_sadrzaj>AUTO-DANIJELA društvo s ograničenom odgovornošću za trgovinu, ugostiteljstvo i usluge, OIB 51436826397, Međimurska 23,42000 Varaždin</izvorni_sadrzaj>
    <derivirana_varijabla naziv="DomainObject.Predmet.StrankaWithAdressOIB_1">AUTO-DANIJELA društvo s ograničenom odgovornošću za trgovinu, ugostiteljstvo i usluge, OIB 51436826397, Međimurska 23,42000 Varaždin</derivirana_varijabla>
  </DomainObject.Predmet.StrankaWithAdressOIB>
  <DomainObject.Predmet.StrankaNazivFormated>
    <izvorni_sadrzaj>AUTO-DANIJELA društvo s ograničenom odgovornošću za trgovinu, ugostiteljstvo i usluge</izvorni_sadrzaj>
    <derivirana_varijabla naziv="DomainObject.Predmet.StrankaNazivFormated_1">AUTO-DANIJELA društvo s ograničenom odgovornošću za trgovinu, ugostiteljstvo i usluge</derivirana_varijabla>
  </DomainObject.Predmet.StrankaNazivFormated>
  <DomainObject.Predmet.StrankaNazivFormatedOIB>
    <izvorni_sadrzaj>AUTO-DANIJELA društvo s ograničenom odgovornošću za trgovinu, ugostiteljstvo i usluge, OIB 51436826397</izvorni_sadrzaj>
    <derivirana_varijabla naziv="DomainObject.Predmet.StrankaNazivFormatedOIB_1">AUTO-DANIJELA društvo s ograničenom odgovornošću za trgovinu, ugostiteljstvo i usluge, OIB 51436826397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AUTO-DANIJELA društvo s ograničenom odgovornošću za trgovinu, ugostiteljstvo i usluge</item>
    </izvorni_sadrzaj>
    <derivirana_varijabla naziv="DomainObject.Predmet.StrankaListFormated_1">
      <item>AUTO-DANIJELA društvo s ograničenom odgovornošću za trgovinu, ugostiteljstvo i usluge</item>
    </derivirana_varijabla>
  </DomainObject.Predmet.StrankaListFormated>
  <DomainObject.Predmet.StrankaListFormatedOIB>
    <izvorni_sadrzaj>
      <item>AUTO-DANIJELA društvo s ograničenom odgovornošću za trgovinu, ugostiteljstvo i usluge, OIB 51436826397</item>
    </izvorni_sadrzaj>
    <derivirana_varijabla naziv="DomainObject.Predmet.StrankaListFormatedOIB_1">
      <item>AUTO-DANIJELA društvo s ograničenom odgovornošću za trgovinu, ugostiteljstvo i usluge, OIB 51436826397</item>
    </derivirana_varijabla>
  </DomainObject.Predmet.StrankaListFormatedOIB>
  <DomainObject.Predmet.StrankaListFormatedWithAdress>
    <izvorni_sadrzaj>
      <item>AUTO-DANIJELA društvo s ograničenom odgovornošću za trgovinu, ugostiteljstvo i usluge, Međimurska 23, 42000 Varaždin</item>
    </izvorni_sadrzaj>
    <derivirana_varijabla naziv="DomainObject.Predmet.StrankaListFormatedWithAdress_1">
      <item>AUTO-DANIJELA društvo s ograničenom odgovornošću za trgovinu, ugostiteljstvo i usluge, Međimurska 23, 42000 Varaždin</item>
    </derivirana_varijabla>
  </DomainObject.Predmet.StrankaListFormatedWithAdress>
  <DomainObject.Predmet.StrankaListFormatedWithAdressOIB>
    <izvorni_sadrzaj>
      <item>AUTO-DANIJELA društvo s ograničenom odgovornošću za trgovinu, ugostiteljstvo i usluge, OIB 51436826397, Međimurska 23, 42000 Varaždin</item>
    </izvorni_sadrzaj>
    <derivirana_varijabla naziv="DomainObject.Predmet.StrankaListFormatedWithAdressOIB_1">
      <item>AUTO-DANIJELA društvo s ograničenom odgovornošću za trgovinu, ugostiteljstvo i usluge, OIB 51436826397, Međimurska 23, 42000 Varaždin</item>
    </derivirana_varijabla>
  </DomainObject.Predmet.StrankaListFormatedWithAdressOIB>
  <DomainObject.Predmet.StrankaListNazivFormated>
    <izvorni_sadrzaj>
      <item>AUTO-DANIJELA društvo s ograničenom odgovornošću za trgovinu, ugostiteljstvo i usluge</item>
    </izvorni_sadrzaj>
    <derivirana_varijabla naziv="DomainObject.Predmet.StrankaListNazivFormated_1">
      <item>AUTO-DANIJELA društvo s ograničenom odgovornošću za trgovinu, ugostiteljstvo i usluge</item>
    </derivirana_varijabla>
  </DomainObject.Predmet.StrankaListNazivFormated>
  <DomainObject.Predmet.StrankaListNazivFormatedOIB>
    <izvorni_sadrzaj>
      <item>AUTO-DANIJELA društvo s ograničenom odgovornošću za trgovinu, ugostiteljstvo i usluge, OIB 51436826397</item>
    </izvorni_sadrzaj>
    <derivirana_varijabla naziv="DomainObject.Predmet.StrankaListNazivFormatedOIB_1">
      <item>AUTO-DANIJELA društvo s ograničenom odgovornošću za trgovinu, ugostiteljstvo i usluge, OIB 51436826397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RENATA ŠESTAK</item>
      <item>MLADEN ŠESTAK</item>
      <item>FINA VARAŽDIN</item>
      <item>ŽDO VARAŽDIN, Građansko upravni odjel</item>
    </izvorni_sadrzaj>
    <derivirana_varijabla naziv="DomainObject.Predmet.OstaliListFormated_1">
      <item>Sudski registar</item>
      <item>RENATA ŠESTAK</item>
      <item>MLADEN ŠESTAK</item>
      <item>FINA VARAŽDIN</item>
      <item>ŽDO VARAŽDIN, Građansko upravni odjel</item>
    </derivirana_varijabla>
  </DomainObject.Predmet.OstaliListFormated>
  <DomainObject.Predmet.OstaliListFormatedOIB>
    <izvorni_sadrzaj>
      <item>Sudski registar</item>
      <item>RENATA ŠESTAK, OIB 50658386774</item>
      <item>MLADEN ŠESTAK, OIB 41265052072</item>
      <item>FINA VARAŽDIN</item>
      <item>ŽDO VARAŽDIN, Građansko upravni odjel</item>
    </izvorni_sadrzaj>
    <derivirana_varijabla naziv="DomainObject.Predmet.OstaliListFormatedOIB_1">
      <item>Sudski registar</item>
      <item>RENATA ŠESTAK, OIB 50658386774</item>
      <item>MLADEN ŠESTAK, OIB 41265052072</item>
      <item>FINA VARAŽDIN</item>
      <item>ŽDO VARAŽDIN, Građansko upravni odjel</item>
    </derivirana_varijabla>
  </DomainObject.Predmet.OstaliListFormatedOIB>
  <DomainObject.Predmet.OstaliListFormatedWithAdress>
    <izvorni_sadrzaj>
      <item>Sudski registar</item>
      <item>RENATA ŠESTAK</item>
      <item>MLADEN ŠESTAK</item>
      <item>FINA VARAŽDIN</item>
      <item>ŽDO VARAŽDIN, Građansko upravni odjel</item>
    </izvorni_sadrzaj>
    <derivirana_varijabla naziv="DomainObject.Predmet.OstaliListFormatedWithAdress_1">
      <item>Sudski registar</item>
      <item>RENATA ŠESTAK</item>
      <item>MLADEN ŠESTAK</item>
      <item>FINA VARAŽDIN</item>
      <item>ŽDO VARAŽDIN, Građansko upravni odjel</item>
    </derivirana_varijabla>
  </DomainObject.Predmet.OstaliListFormatedWithAdress>
  <DomainObject.Predmet.OstaliListFormatedWithAdressOIB>
    <izvorni_sadrzaj>
      <item>Sudski registar</item>
      <item>RENATA ŠESTAK, OIB 50658386774</item>
      <item>MLADEN ŠESTAK, OIB 41265052072</item>
      <item>FINA VARAŽDIN</item>
      <item>ŽDO VARAŽDIN, Građansko upravni odjel</item>
    </izvorni_sadrzaj>
    <derivirana_varijabla naziv="DomainObject.Predmet.OstaliListFormatedWithAdressOIB_1">
      <item>Sudski registar</item>
      <item>RENATA ŠESTAK, OIB 50658386774</item>
      <item>MLADEN ŠESTAK, OIB 41265052072</item>
      <item>FINA VARAŽDIN</item>
      <item>ŽDO VARAŽDIN, Građansko upravni odjel</item>
    </derivirana_varijabla>
  </DomainObject.Predmet.OstaliListFormatedWithAdressOIB>
  <DomainObject.Predmet.OstaliListNazivFormated>
    <izvorni_sadrzaj>
      <item>Sudski registar</item>
      <item>RENATA ŠESTAK</item>
      <item>MLADEN ŠESTAK</item>
      <item>FINA VARAŽDIN</item>
      <item>ŽDO VARAŽDIN, Građansko upravni odjel</item>
    </izvorni_sadrzaj>
    <derivirana_varijabla naziv="DomainObject.Predmet.OstaliListNazivFormated_1">
      <item>Sudski registar</item>
      <item>RENATA ŠESTAK</item>
      <item>MLADEN ŠESTAK</item>
      <item>FINA VARAŽDIN</item>
      <item>ŽDO VARAŽDIN, Građansko upravni odjel</item>
    </derivirana_varijabla>
  </DomainObject.Predmet.OstaliListNazivFormated>
  <DomainObject.Predmet.OstaliListNazivFormatedOIB>
    <izvorni_sadrzaj>
      <item>Sudski registar</item>
      <item>RENATA ŠESTAK, OIB 50658386774</item>
      <item>MLADEN ŠESTAK, OIB 41265052072</item>
      <item>FINA VARAŽDIN</item>
      <item>ŽDO VARAŽDIN, Građansko upravni odjel</item>
    </izvorni_sadrzaj>
    <derivirana_varijabla naziv="DomainObject.Predmet.OstaliListNazivFormatedOIB_1">
      <item>Sudski registar</item>
      <item>RENATA ŠESTAK, OIB 50658386774</item>
      <item>MLADEN ŠESTAK, OIB 41265052072</item>
      <item>FINA VARAŽDIN</item>
      <item>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>St-92/2015-7</izvorni_sadrzaj>
    <derivirana_varijabla naziv="DomainObject.PoslovniBrojDokumenta_1">St-92/2015-7</derivirana_varijabla>
  </DomainObject.PoslovniBrojDokumenta>
  <DomainObject.Predmet.StrankaIDrugi>
    <izvorni_sadrzaj>AUTO-DANIJELA društvo s ograničenom odgovornošću za trgovinu, ugostiteljstvo i usluge</izvorni_sadrzaj>
    <derivirana_varijabla naziv="DomainObject.Predmet.StrankaIDrugi_1">AUTO-DANIJELA društvo s ograničenom odgovornošću za trgovinu, ugostiteljstvo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AUTO-DANIJELA društvo s ograničenom odgovornošću za trgovinu, ugostiteljstvo i usluge, OIB 51436826397, Međimurska 23, 42000 Varaždin</izvorni_sadrzaj>
    <derivirana_varijabla naziv="DomainObject.Predmet.StrankaIDrugiAdressOIB_1">AUTO-DANIJELA društvo s ograničenom odgovornošću za trgovinu, ugostiteljstvo i usluge, OIB 51436826397, Međimurska 23,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AUTO-DANIJELA društvo s ograničenom odgovornošću za trgovinu, ugostiteljstvo i usluge</item>
      <item>Sudski registar</item>
      <item>RENATA ŠESTAK</item>
      <item>MLADEN ŠESTAK</item>
      <item>FINA VARAŽDIN</item>
      <item>ŽDO VARAŽDIN, Građansko upravni odjel</item>
    </izvorni_sadrzaj>
    <derivirana_varijabla naziv="DomainObject.Predmet.SudioniciListNaziv_1">
      <item>AUTO-DANIJELA društvo s ograničenom odgovornošću za trgovinu, ugostiteljstvo i usluge</item>
      <item>Sudski registar</item>
      <item>RENATA ŠESTAK</item>
      <item>MLADEN ŠESTAK</item>
      <item>FINA VARAŽDIN</item>
      <item>ŽDO VARAŽDIN, Građansko upravni odjel</item>
    </derivirana_varijabla>
  </DomainObject.Predmet.SudioniciListNaziv>
  <DomainObject.Predmet.SudioniciListAdressOIB>
    <izvorni_sadrzaj>
      <item>AUTO-DANIJELA društvo s ograničenom odgovornošću za trgovinu, ugostiteljstvo i usluge, OIB 51436826397, Međimurska 23,42000 Varaždin</item>
      <item>Sudski registar</item>
      <item>RENATA ŠESTAK, OIB 50658386774</item>
      <item>MLADEN ŠESTAK, OIB 41265052072</item>
      <item>FINA VARAŽDIN</item>
      <item>ŽDO VARAŽDIN, Građansko upravni odjel</item>
    </izvorni_sadrzaj>
    <derivirana_varijabla naziv="DomainObject.Predmet.SudioniciListAdressOIB_1">
      <item>AUTO-DANIJELA društvo s ograničenom odgovornošću za trgovinu, ugostiteljstvo i usluge, OIB 51436826397, Međimurska 23,42000 Varaždin</item>
      <item>Sudski registar</item>
      <item>RENATA ŠESTAK, OIB 50658386774</item>
      <item>MLADEN ŠESTAK, OIB 41265052072</item>
      <item>FINA VARAŽDIN</item>
      <item>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F4BCC0-5B7E-414D-A7A5-990131E25B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594</properties:Words>
  <properties:Characters>3303</properties:Characters>
  <properties:Lines>88</properties:Lines>
  <properties:Paragraphs>23</properties:Paragraphs>
  <properties:TotalTime>40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2016-04-13T11:49:00Z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St-92/2015-7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