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aad4" w14:paraId="da2aad4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0C5E86">
        <w:rPr>
          <w:bCs/>
        </w:rPr>
        <w:t>183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0C5E86">
        <w:t>TAURUS d.o.o., Zadar</w:t>
      </w:r>
      <w:r w:rsidR="000C5E86" w:rsidRPr="006826E8">
        <w:t xml:space="preserve">, </w:t>
      </w:r>
      <w:r w:rsidR="000C5E86">
        <w:t>Ulica Marijane Radev 0</w:t>
      </w:r>
      <w:r w:rsidR="000C5E86" w:rsidRPr="006826E8">
        <w:t xml:space="preserve">, OIB: </w:t>
      </w:r>
      <w:r w:rsidR="000C5E86">
        <w:t>63685650893</w:t>
      </w:r>
      <w:r w:rsidR="00C947ED">
        <w:t xml:space="preserve">, povodom zahtjeva Financijske agencije, Regionalnog centra Split, Podružnice Zadar, Ivana Danila 4, OIB: 85821130368 od </w:t>
      </w:r>
      <w:r w:rsidR="000C5E86">
        <w:t>30</w:t>
      </w:r>
      <w:r w:rsidR="002A4229">
        <w:t>. svibnja</w:t>
      </w:r>
      <w:r w:rsidR="00757DF3">
        <w:t xml:space="preserve"> 2018</w:t>
      </w:r>
      <w:r w:rsidR="00C947ED">
        <w:t xml:space="preserve">., </w:t>
      </w:r>
      <w:r w:rsidR="000C5E86">
        <w:t>18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0C5E86">
        <w:t>TAURUS d.o.o., Zadar</w:t>
      </w:r>
      <w:r w:rsidR="000C5E86" w:rsidRPr="006826E8">
        <w:t xml:space="preserve">, </w:t>
      </w:r>
      <w:r w:rsidR="000C5E86">
        <w:t>Ulica Marijane Radev 0</w:t>
      </w:r>
      <w:r w:rsidR="000C5E86" w:rsidRPr="006826E8">
        <w:t xml:space="preserve">, OIB: </w:t>
      </w:r>
      <w:r w:rsidR="000C5E86">
        <w:t>63685650893</w:t>
      </w:r>
      <w:r>
        <w:t xml:space="preserve">, na temelju neizvršenih osnova za plaćanje iznosi </w:t>
      </w:r>
      <w:r w:rsidR="000C5E86">
        <w:t>38</w:t>
      </w:r>
      <w:r w:rsidR="007B768D">
        <w:t>.</w:t>
      </w:r>
      <w:r w:rsidR="000C5E86">
        <w:t>464</w:t>
      </w:r>
      <w:r w:rsidR="007B768D">
        <w:t>,</w:t>
      </w:r>
      <w:r w:rsidR="000C5E86">
        <w:t>86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0C5E86">
        <w:t>Mate Šestan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0C5E86">
        <w:t>18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7F4A0A" w:rsidR="007F4A0A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7F4A0A">
      <w:rPr>
        <w:bCs/>
      </w:rPr>
      <w:t>Poslovni broj: 6 St-</w:t>
    </w:r>
    <w:r w:rsidR="0048096C">
      <w:rPr>
        <w:bCs/>
      </w:rPr>
      <w:t>183</w:t>
    </w:r>
    <w:r w:rsidR="007F4A0A">
      <w:rPr>
        <w:bCs/>
      </w:rPr>
      <w:t>/2018-5</w:t>
    </w: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3306D2"/>
    <w:rsid w:val="003619F6"/>
    <w:rsid w:val="003B6340"/>
    <w:rsid w:val="003E538F"/>
    <w:rsid w:val="00402768"/>
    <w:rsid w:val="00427A5D"/>
    <w:rsid w:val="004766F8"/>
    <w:rsid w:val="0047690B"/>
    <w:rsid w:val="0048096C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03B9B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3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3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društvo s ograničenom odgovornošću za skladištenje i trgovinu</izvorni_sadrzaj>
    <derivirana_varijabla naziv="DomainObject.Predmet.ProtustrankaFormated_1">  TAURUS društvo s ograničenom odgovornošću za skladištenje i trgovinu</derivirana_varijabla>
  </DomainObject.Predmet.ProtustrankaFormated>
  <DomainObject.Predmet.ProtustrankaFormatedOIB>
    <izvorni_sadrzaj>  TAURUS društvo s ograničenom odgovornošću za skladištenje i trgovinu, OIB 63685650893</izvorni_sadrzaj>
    <derivirana_varijabla naziv="DomainObject.Predmet.ProtustrankaFormatedOIB_1">  TAURUS društvo s ograničenom odgovornošću za skladištenje i trgovinu, OIB 63685650893</derivirana_varijabla>
  </DomainObject.Predmet.ProtustrankaFormatedOIB>
  <DomainObject.Predmet.ProtustrankaFormatedWithAdress>
    <izvorni_sadrzaj> TAURUS društvo s ograničenom odgovornošću za skladištenje i trgovinu, Ulica Marijane Radev 0, 23000 Zadar</izvorni_sadrzaj>
    <derivirana_varijabla naziv="DomainObject.Predmet.ProtustrankaFormatedWithAdress_1"> TAURUS društvo s ograničenom odgovornošću za skladištenje i trgovinu, Ulica Marijane Radev 0, 23000 Zadar</derivirana_varijabla>
  </DomainObject.Predmet.ProtustrankaFormatedWithAdress>
  <DomainObject.Predmet.ProtustrankaFormatedWithAdressOIB>
    <izvorni_sadrzaj> TAURUS društvo s ograničenom odgovornošću za skladištenje i trgovinu, OIB 63685650893, Ulica Marijane Radev 0, 23000 Zadar</izvorni_sadrzaj>
    <derivirana_varijabla naziv="DomainObject.Predmet.ProtustrankaFormatedWithAdressOIB_1"> TAURUS društvo s ograničenom odgovornošću za skladištenje i trgovinu, OIB 63685650893, Ulica Marijane Radev 0, 23000 Zadar</derivirana_varijabla>
  </DomainObject.Predmet.ProtustrankaFormatedWithAdressOIB>
  <DomainObject.Predmet.ProtustrankaWithAdress>
    <izvorni_sadrzaj>TAURUS društvo s ograničenom odgovornošću za skladištenje i trgovinu Ulica Marijane Radev 0, 23000 Zadar</izvorni_sadrzaj>
    <derivirana_varijabla naziv="DomainObject.Predmet.ProtustrankaWithAdress_1">TAURUS društvo s ograničenom odgovornošću za skladištenje i trgovinu Ulica Marijane Radev 0, 23000 Zadar</derivirana_varijabla>
  </DomainObject.Predmet.ProtustrankaWithAdress>
  <DomainObject.Predmet.ProtustrankaWithAdressOIB>
    <izvorni_sadrzaj>TAURUS društvo s ograničenom odgovornošću za skladištenje i trgovinu, OIB 63685650893, Ulica Marijane Radev 0, 23000 Zadar</izvorni_sadrzaj>
    <derivirana_varijabla naziv="DomainObject.Predmet.ProtustrankaWithAdressOIB_1">TAURUS društvo s ograničenom odgovornošću za skladištenje i trgovinu, OIB 63685650893, Ulica Marijane Radev 0, 23000 Zadar</derivirana_varijabla>
  </DomainObject.Predmet.ProtustrankaWithAdressOIB>
  <DomainObject.Predmet.ProtustrankaNazivFormated>
    <izvorni_sadrzaj>TAURUS društvo s ograničenom odgovornošću za skladištenje i trgovinu</izvorni_sadrzaj>
    <derivirana_varijabla naziv="DomainObject.Predmet.ProtustrankaNazivFormated_1">TAURUS društvo s ograničenom odgovornošću za skladištenje i trgovinu</derivirana_varijabla>
  </DomainObject.Predmet.ProtustrankaNazivFormated>
  <DomainObject.Predmet.ProtustrankaNazivFormatedOIB>
    <izvorni_sadrzaj>TAURUS društvo s ograničenom odgovornošću za skladištenje i trgovinu, OIB 63685650893</izvorni_sadrzaj>
    <derivirana_varijabla naziv="DomainObject.Predmet.ProtustrankaNazivFormatedOIB_1">TAURUS društvo s ograničenom odgovornošću za skladištenje i trgovinu, OIB 63685650893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TAURUS društvo s ograničenom odgovornošću za skladištenje i trgovinu</item>
    </izvorni_sadrzaj>
    <derivirana_varijabla naziv="DomainObject.Predmet.ProtuStrankaListFormated_1">
      <item>TAURUS društvo s ograničenom odgovornošću za skladištenje i trgovinu</item>
    </derivirana_varijabla>
  </DomainObject.Predmet.ProtuStrankaListFormated>
  <DomainObject.Predmet.ProtuStrankaListFormatedOIB>
    <izvorni_sadrzaj>
      <item>TAURUS društvo s ograničenom odgovornošću za skladištenje i trgovinu, OIB 63685650893</item>
    </izvorni_sadrzaj>
    <derivirana_varijabla naziv="DomainObject.Predmet.ProtuStrankaListFormatedOIB_1">
      <item>TAURUS društvo s ograničenom odgovornošću za skladištenje i trgovinu, OIB 63685650893</item>
    </derivirana_varijabla>
  </DomainObject.Predmet.ProtuStrankaListFormatedOIB>
  <DomainObject.Predmet.ProtuStrankaListFormatedWithAdress>
    <izvorni_sadrzaj>
      <item>TAURUS društvo s ograničenom odgovornošću za skladištenje i trgovinu, Ulica Marijane Radev 0, 23000 Zadar</item>
    </izvorni_sadrzaj>
    <derivirana_varijabla naziv="DomainObject.Predmet.ProtuStrankaListFormatedWithAdress_1">
      <item>TAURUS društvo s ograničenom odgovornošću za skladištenje i trgovinu, Ulica Marijane Radev 0, 23000 Zadar</item>
    </derivirana_varijabla>
  </DomainObject.Predmet.ProtuStrankaListFormatedWithAdress>
  <DomainObject.Predmet.ProtuStrankaListFormatedWithAdressOIB>
    <izvorni_sadrzaj>
      <item>TAURUS društvo s ograničenom odgovornošću za skladištenje i trgovinu, OIB 63685650893, Ulica Marijane Radev 0, 23000 Zadar</item>
    </izvorni_sadrzaj>
    <derivirana_varijabla naziv="DomainObject.Predmet.ProtuStrankaListFormatedWithAdressOIB_1">
      <item>TAURUS društvo s ograničenom odgovornošću za skladištenje i trgovinu, OIB 63685650893, Ulica Marijane Radev 0, 23000 Zadar</item>
    </derivirana_varijabla>
  </DomainObject.Predmet.ProtuStrankaListFormatedWithAdressOIB>
  <DomainObject.Predmet.ProtuStrankaListNazivFormated>
    <izvorni_sadrzaj>
      <item>TAURUS društvo s ograničenom odgovornošću za skladištenje i trgovinu</item>
    </izvorni_sadrzaj>
    <derivirana_varijabla naziv="DomainObject.Predmet.ProtuStrankaListNazivFormated_1">
      <item>TAURUS društvo s ograničenom odgovornošću za skladištenje i trgovinu</item>
    </derivirana_varijabla>
  </DomainObject.Predmet.ProtuStrankaListNazivFormated>
  <DomainObject.Predmet.ProtuStrankaListNazivFormatedOIB>
    <izvorni_sadrzaj>
      <item>TAURUS društvo s ograničenom odgovornošću za skladištenje i trgovinu, OIB 63685650893</item>
    </izvorni_sadrzaj>
    <derivirana_varijabla naziv="DomainObject.Predmet.ProtuStrankaListNazivFormatedOIB_1">
      <item>TAURUS društvo s ograničenom odgovornošću za skladištenje i trgovinu, OIB 63685650893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TAURUS društvo s ograničenom odgovornošću za skladištenje i trgovinu</izvorni_sadrzaj>
    <derivirana_varijabla naziv="DomainObject.Predmet.ProtustrankaIDrugi_1">TAURUS društvo s ograničenom odgovornošću za skladištenje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TAURUS društvo s ograničenom odgovornošću za skladištenje i trgovinu, OIB 63685650893, Ulica Marijane Radev 0, 23000 Zadar</izvorni_sadrzaj>
    <derivirana_varijabla naziv="DomainObject.Predmet.ProtustrankaIDrugiAdressOIB_1">TAURUS društvo s ograničenom odgovornošću za skladištenje i trgovinu, OIB 63685650893, Ulica Marijane Radev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TAURUS društvo s ograničenom odgovornošću za skladištenje i trgovinu</item>
    </izvorni_sadrzaj>
    <derivirana_varijabla naziv="DomainObject.Predmet.SudioniciListNaziv_1">
      <item>FINA</item>
      <item>TAURUS društvo s ograničenom odgovornošću za skladištenje i trgovinu</item>
    </derivirana_varijabla>
  </DomainObject.Predmet.SudioniciListNaziv>
  <DomainObject.Predmet.SudioniciListAdressOIB>
    <izvorni_sadrzaj>
      <item>FINA, OIB 85821130368, Ivana Danila 4,23000 Zadar</item>
      <item>TAURUS društvo s ograničenom odgovornošću za skladištenje i trgovinu, OIB 63685650893, Ulica Marijane Radev 0,23000 Zadar</item>
    </izvorni_sadrzaj>
    <derivirana_varijabla naziv="DomainObject.Predmet.SudioniciListAdressOIB_1">
      <item>FINA, OIB 85821130368, Ivana Danila 4,23000 Zadar</item>
      <item>TAURUS društvo s ograničenom odgovornošću za skladištenje i trgovinu, OIB 63685650893, Ulica Marijane Radev 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63685650893</item>
    </izvorni_sadrzaj>
    <derivirana_varijabla naziv="DomainObject.Predmet.SudioniciListNazivOIB_1">
      <item>, OIB 85821130368</item>
      <item>, OIB 63685650893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1979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2018-06-18T10:53:00Z</dcterms:created>
  <dc:creator>mklismanic</dc:creator>
  <cp:lastModifiedBy>Anita Ivandić</cp:lastModifiedBy>
  <cp:lastPrinted>2018-06-18T10:52:00Z</cp:lastPrinted>
  <dcterms:modified xmlns:xsi="http://www.w3.org/2001/XMLSchema-instance" xsi:type="dcterms:W3CDTF">2018-06-18T11:24:00Z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