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c676c" w14:paraId="93c676c" w:rsidRDefault="003821F9" w:rsidR="007E720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1360" cx="579120"/>
            <wp:effectExtent b="254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136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71E6" w:rsidR="00EC71E6" w:rsidRPr="009A6899">
      <w:r w:rsidRPr="00D95DAD">
        <w:rPr>
          <w:rFonts w:cs="Courier New" w:hAnsi="Courier New" w:ascii="Courier New"/>
          <w:b/>
        </w:rPr>
        <w:t xml:space="preserve">  </w:t>
      </w:r>
      <w:r w:rsidRPr="009A6899">
        <w:t xml:space="preserve">REPUBLIKA HRVATSKA </w:t>
      </w:r>
    </w:p>
    <w:p w:rsidRDefault="00D95DAD" w:rsidR="00D95DAD" w:rsidRPr="009A6899">
      <w:r w:rsidRPr="009A6899">
        <w:t xml:space="preserve">      Trgovački sud u Zagrebu</w:t>
      </w:r>
    </w:p>
    <w:p w:rsidRDefault="00D95DAD" w:rsidR="00EC71E6" w:rsidRPr="009A6899">
      <w:pPr>
        <w:rPr>
          <w:b/>
        </w:rPr>
      </w:pPr>
      <w:r w:rsidRPr="009A6899">
        <w:t xml:space="preserve">        Zagreb, </w:t>
      </w:r>
      <w:proofErr w:type="spellStart"/>
      <w:r w:rsidRPr="009A6899">
        <w:t>Amruševa</w:t>
      </w:r>
      <w:proofErr w:type="spellEnd"/>
      <w:r w:rsidRPr="009A6899">
        <w:t xml:space="preserve"> 2/II</w:t>
      </w:r>
      <w:r w:rsidR="0005449E" w:rsidRPr="009A6899">
        <w:rPr>
          <w:b/>
        </w:rPr>
        <w:t xml:space="preserve"> </w:t>
      </w:r>
      <w:r w:rsidR="0005449E" w:rsidRPr="009A6899">
        <w:rPr>
          <w:b/>
        </w:rPr>
        <w:tab/>
      </w:r>
      <w:r w:rsidR="0005449E" w:rsidRPr="009A6899">
        <w:rPr>
          <w:b/>
        </w:rPr>
        <w:tab/>
      </w:r>
      <w:r w:rsidR="0005449E" w:rsidRPr="009A6899">
        <w:rPr>
          <w:b/>
        </w:rPr>
        <w:tab/>
      </w:r>
      <w:r w:rsidRPr="009A6899">
        <w:rPr>
          <w:b/>
        </w:rPr>
        <w:tab/>
      </w:r>
      <w:r w:rsidRPr="009A6899">
        <w:rPr>
          <w:b/>
        </w:rPr>
        <w:tab/>
      </w:r>
      <w:r w:rsidRPr="009A6899">
        <w:rPr>
          <w:b/>
        </w:rPr>
        <w:tab/>
        <w:t xml:space="preserve">        </w:t>
      </w:r>
      <w:r w:rsidR="007E7206">
        <w:rPr>
          <w:b/>
        </w:rPr>
        <w:t xml:space="preserve">   </w:t>
      </w:r>
      <w:r w:rsidR="00084318" w:rsidRPr="009A6899">
        <w:t>72.</w:t>
      </w:r>
      <w:r w:rsidR="00B72B28">
        <w:t xml:space="preserve"> St- 4097/2016</w:t>
      </w:r>
      <w:r w:rsidR="009B06E7">
        <w:t>-145</w:t>
      </w:r>
    </w:p>
    <w:p w:rsidRDefault="0005449E" w:rsidR="0005449E" w:rsidRPr="009A6899">
      <w:pPr>
        <w:rPr>
          <w:b/>
        </w:rPr>
      </w:pPr>
    </w:p>
    <w:p w:rsidRDefault="0005449E" w:rsidR="0005449E" w:rsidRPr="009A6899">
      <w:pPr>
        <w:rPr>
          <w:b/>
        </w:rPr>
      </w:pPr>
    </w:p>
    <w:p w:rsidRDefault="00B72B28" w:rsidP="0005449E" w:rsidR="00314C0B" w:rsidRPr="009A6899">
      <w:pPr>
        <w:jc w:val="center"/>
        <w:rPr>
          <w:b/>
        </w:rPr>
      </w:pPr>
      <w:r w:rsidRPr="009A6899">
        <w:t>REPUBLIKA HRVATSKA</w:t>
      </w:r>
    </w:p>
    <w:p w:rsidRDefault="00D95DAD" w:rsidP="00D95DAD" w:rsidR="00D95DAD" w:rsidRPr="009A6899">
      <w:pPr>
        <w:jc w:val="center"/>
      </w:pPr>
      <w:r w:rsidRPr="009A6899">
        <w:t xml:space="preserve">Z A K L J U Č A K </w:t>
      </w:r>
    </w:p>
    <w:p w:rsidRDefault="00314C0B" w:rsidP="00B72B28" w:rsidR="00B72B28">
      <w:r w:rsidRPr="009A6899">
        <w:tab/>
      </w:r>
    </w:p>
    <w:p w:rsidRDefault="00B72B28" w:rsidP="00B72B28" w:rsidR="00314C0B" w:rsidRPr="009A6899">
      <w:pPr>
        <w:jc w:val="both"/>
      </w:pPr>
      <w:r>
        <w:t xml:space="preserve">Trgovački sud u Zagrebu, po sucu Nikoli Ribariću, u stečajnom postupku nad stečajnim dužnikom NOVABELA 1995. d.o.o. – u stečaju, Zagreb, </w:t>
      </w:r>
      <w:proofErr w:type="spellStart"/>
      <w:r>
        <w:t>Vranovinski</w:t>
      </w:r>
      <w:proofErr w:type="spellEnd"/>
      <w:r>
        <w:t xml:space="preserve"> odv</w:t>
      </w:r>
      <w:r w:rsidR="00605C17">
        <w:t>ojak I, OIB: 15286025904, dana 8</w:t>
      </w:r>
      <w:r>
        <w:t xml:space="preserve">. </w:t>
      </w:r>
      <w:r w:rsidR="00605C17">
        <w:t>studenoga</w:t>
      </w:r>
      <w:r>
        <w:t xml:space="preserve"> 2016. godine</w:t>
      </w:r>
    </w:p>
    <w:p w:rsidRDefault="009A6899" w:rsidP="00314C0B" w:rsidR="009A6899" w:rsidRPr="009A6899"/>
    <w:p w:rsidRDefault="00D95DAD" w:rsidP="00D95DAD" w:rsidR="00D95DAD" w:rsidRPr="007E7206">
      <w:pPr>
        <w:jc w:val="center"/>
      </w:pPr>
      <w:r w:rsidRPr="007E7206">
        <w:t xml:space="preserve">z a k l j u č i o  j e </w:t>
      </w:r>
    </w:p>
    <w:p w:rsidRDefault="009A6899" w:rsidP="00084318" w:rsidR="009A6899" w:rsidRPr="009A6899">
      <w:pPr>
        <w:jc w:val="center"/>
      </w:pPr>
    </w:p>
    <w:p w:rsidRDefault="00084318" w:rsidP="00B72B28" w:rsidR="00605C17">
      <w:pPr>
        <w:jc w:val="both"/>
      </w:pPr>
      <w:r w:rsidRPr="009A6899">
        <w:tab/>
      </w:r>
      <w:r w:rsidR="008D001A">
        <w:t>Poziva se</w:t>
      </w:r>
      <w:r w:rsidRPr="009A6899">
        <w:t xml:space="preserve"> stečajn</w:t>
      </w:r>
      <w:r w:rsidR="008D001A">
        <w:t>i</w:t>
      </w:r>
      <w:r w:rsidR="00DD43A4">
        <w:t xml:space="preserve"> upravitelj Branko</w:t>
      </w:r>
      <w:r w:rsidRPr="009A6899">
        <w:t xml:space="preserve"> </w:t>
      </w:r>
      <w:proofErr w:type="spellStart"/>
      <w:r w:rsidR="00D95DAD" w:rsidRPr="009A6899">
        <w:t>Petanjek</w:t>
      </w:r>
      <w:proofErr w:type="spellEnd"/>
      <w:r w:rsidR="00D95DAD" w:rsidRPr="009A6899">
        <w:t xml:space="preserve"> </w:t>
      </w:r>
      <w:r w:rsidRPr="009A6899">
        <w:t>da</w:t>
      </w:r>
      <w:r w:rsidR="00605C17">
        <w:t xml:space="preserve"> se</w:t>
      </w:r>
      <w:r w:rsidRPr="009A6899">
        <w:t xml:space="preserve"> u roku od </w:t>
      </w:r>
      <w:r w:rsidR="00605C17">
        <w:t>15</w:t>
      </w:r>
      <w:r w:rsidRPr="009A6899">
        <w:t xml:space="preserve"> dana </w:t>
      </w:r>
      <w:r w:rsidR="00605C17">
        <w:t xml:space="preserve">od dana dostave zaključka, pisano očituje o podnesku vjerovnika </w:t>
      </w:r>
      <w:proofErr w:type="spellStart"/>
      <w:r w:rsidR="00605C17">
        <w:t>Šted</w:t>
      </w:r>
      <w:proofErr w:type="spellEnd"/>
      <w:r w:rsidR="00605C17">
        <w:t xml:space="preserve"> banka d.d. od 3.4.2013. u dijelu u kojem vjerovnik navodi kako je podnio dopunu prijave dana 4.5.2012., a o čemu stečajni upravitelj ni sud nisu odlučili.</w:t>
      </w:r>
    </w:p>
    <w:p w:rsidRDefault="00605C17" w:rsidP="00B72B28" w:rsidR="00605C17">
      <w:pPr>
        <w:jc w:val="both"/>
      </w:pPr>
    </w:p>
    <w:p w:rsidRDefault="00605C17" w:rsidP="00B72B28" w:rsidR="00605C17">
      <w:pPr>
        <w:jc w:val="both"/>
      </w:pPr>
    </w:p>
    <w:p w:rsidRDefault="00605C17" w:rsidP="00605C17" w:rsidR="00605C17">
      <w:pPr>
        <w:ind w:firstLine="708" w:left="3540"/>
        <w:jc w:val="both"/>
      </w:pPr>
      <w:r>
        <w:t>Obrazloženje</w:t>
      </w:r>
    </w:p>
    <w:p w:rsidRDefault="00605C17" w:rsidP="00605C17" w:rsidR="00605C17">
      <w:pPr>
        <w:jc w:val="both"/>
      </w:pPr>
    </w:p>
    <w:p w:rsidRDefault="00605C17" w:rsidP="00605C17" w:rsidR="00605C17">
      <w:pPr>
        <w:ind w:firstLine="708"/>
        <w:jc w:val="both"/>
      </w:pPr>
      <w:r>
        <w:t>Podneskom od 4.3.2012. vjerovnik je naveo kako je 4.5.2012. podnio dopunu prijave potraživanja o čemu stečajni upravitelj ni naslovni sud nisu odlučili.</w:t>
      </w:r>
    </w:p>
    <w:p w:rsidRDefault="00605C17" w:rsidP="00605C17" w:rsidR="00605C17">
      <w:pPr>
        <w:ind w:left="708"/>
        <w:jc w:val="both"/>
      </w:pPr>
      <w:r>
        <w:t>S obzirom da, temeljem stanja spisa, nema podatka o dopuni prijave kako to navodi</w:t>
      </w:r>
    </w:p>
    <w:p w:rsidRDefault="00605C17" w:rsidP="00605C17" w:rsidR="00605C17">
      <w:pPr>
        <w:jc w:val="both"/>
      </w:pPr>
      <w:r>
        <w:t>vjerovnik, pozvan je stečajni upravitelj na očitovanje.</w:t>
      </w:r>
    </w:p>
    <w:p w:rsidRDefault="00605C17" w:rsidP="00605C17" w:rsidR="00605C17">
      <w:pPr>
        <w:ind w:left="708"/>
        <w:jc w:val="both"/>
      </w:pPr>
      <w:r>
        <w:t>Slijedom navedenog odlučeno je kao u izreci.</w:t>
      </w:r>
    </w:p>
    <w:p w:rsidRDefault="00084318" w:rsidP="00084318" w:rsidR="00084318" w:rsidRPr="009A6899"/>
    <w:p w:rsidRDefault="00314C0B" w:rsidP="00605C17" w:rsidR="009B06E7">
      <w:pPr>
        <w:ind w:firstLine="708" w:left="2124"/>
      </w:pPr>
      <w:r w:rsidRPr="009A6899">
        <w:t xml:space="preserve">U Zagrebu, </w:t>
      </w:r>
      <w:r w:rsidR="00605C17">
        <w:t>8</w:t>
      </w:r>
      <w:r w:rsidR="009A6899">
        <w:t>.</w:t>
      </w:r>
      <w:r w:rsidR="008A27C6">
        <w:t xml:space="preserve"> </w:t>
      </w:r>
      <w:r w:rsidR="00605C17">
        <w:t>studenoga</w:t>
      </w:r>
      <w:r w:rsidRPr="009A6899">
        <w:t xml:space="preserve"> 20</w:t>
      </w:r>
      <w:r w:rsidR="00084318" w:rsidRPr="009A6899">
        <w:t>1</w:t>
      </w:r>
      <w:r w:rsidR="008A27C6">
        <w:t>6</w:t>
      </w:r>
      <w:r w:rsidRPr="009A6899">
        <w:t>.</w:t>
      </w:r>
      <w:r w:rsidR="00084318" w:rsidRPr="009A6899">
        <w:t xml:space="preserve"> godine</w:t>
      </w:r>
      <w:r w:rsidRPr="009A6899">
        <w:t xml:space="preserve"> </w:t>
      </w:r>
      <w:r w:rsidRPr="009A6899">
        <w:tab/>
      </w:r>
      <w:r w:rsidRPr="009A6899">
        <w:tab/>
      </w:r>
      <w:r w:rsidRPr="009A6899">
        <w:tab/>
      </w:r>
      <w:r w:rsidRPr="009A6899">
        <w:tab/>
      </w:r>
      <w:r w:rsidRPr="009A6899">
        <w:tab/>
      </w:r>
      <w:r w:rsidRPr="009A6899">
        <w:tab/>
      </w:r>
      <w:r w:rsidR="00605C17">
        <w:tab/>
      </w:r>
      <w:r w:rsidR="00605C17">
        <w:tab/>
      </w:r>
      <w:r w:rsidR="00605C17">
        <w:tab/>
      </w:r>
    </w:p>
    <w:p w:rsidRDefault="009B06E7" w:rsidP="00E91121" w:rsidR="009B06E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B06E7" w:rsidP="00E91121" w:rsidR="009B06E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B06E7" w:rsidP="00E91121" w:rsidR="009B06E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B06E7" w:rsidP="00E91121" w:rsidR="009B06E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9B06E7" w:rsidP="00E91121" w:rsidR="009B06E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7E7206" w:rsidP="00605C17" w:rsidR="007E7206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E7206" w:rsidP="007E7206" w:rsidR="007E7206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14C0B" w:rsidP="007E7206" w:rsidR="00314C0B" w:rsidRPr="009A6899"/>
    <w:p w:rsidRDefault="00C10863" w:rsidP="00C10863" w:rsidR="00C10863"/>
    <w:p w:rsidRDefault="00C10863" w:rsidP="00C10863" w:rsidR="00C10863">
      <w:r>
        <w:t>UPUTA O PRAVNOM LIJEKU:</w:t>
      </w:r>
    </w:p>
    <w:p w:rsidRDefault="00C10863" w:rsidP="00C10863" w:rsidR="00D95DAD" w:rsidRPr="009A6899">
      <w:r>
        <w:t>Protiv ovog zaključka nije dopuštena žalba (čl.11.st.9. SZ).</w:t>
      </w:r>
    </w:p>
    <w:p w:rsidRDefault="00D95DAD" w:rsidP="00EC71E6" w:rsidR="007E7206">
      <w:r w:rsidRPr="009A6899">
        <w:tab/>
      </w:r>
    </w:p>
    <w:p w:rsidRDefault="007E7206" w:rsidP="00EC71E6" w:rsidR="007E7206"/>
    <w:p w:rsidRDefault="009B06E7" w:rsidP="00EC71E6" w:rsidR="009B06E7"/>
    <w:p w:rsidRDefault="009B06E7" w:rsidP="00EC71E6" w:rsidR="009B06E7"/>
    <w:p w:rsidRDefault="009B06E7" w:rsidP="00EC71E6" w:rsidR="009B06E7"/>
    <w:p w:rsidRDefault="009B06E7" w:rsidP="00EC71E6" w:rsidR="009B06E7"/>
    <w:p w:rsidRDefault="009B06E7" w:rsidP="00EC71E6" w:rsidR="009B06E7"/>
    <w:p w:rsidRDefault="009B06E7" w:rsidP="00EC71E6" w:rsidR="009B06E7"/>
    <w:p w:rsidRDefault="009B06E7" w:rsidP="00EC71E6" w:rsidR="009B06E7"/>
    <w:p w:rsidRDefault="009B06E7" w:rsidP="00EC71E6" w:rsidR="009B06E7"/>
    <w:p w:rsidRDefault="009B06E7" w:rsidP="00EC71E6" w:rsidR="009B06E7"/>
    <w:p w:rsidRDefault="009B06E7" w:rsidP="00EC71E6" w:rsidR="009B06E7"/>
    <w:sectPr w:rsidSect="00D95DAD" w:rsidR="009B06E7">
      <w:pgSz w:h="16838" w:w="11906"/>
      <w:pgMar w:gutter="0" w:footer="708" w:header="708" w:left="1080" w:bottom="1417" w:right="1106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680A"/>
    <w:rsid w:val="00047ACA"/>
    <w:rsid w:val="00051115"/>
    <w:rsid w:val="0005449E"/>
    <w:rsid w:val="00054EC9"/>
    <w:rsid w:val="00056DF3"/>
    <w:rsid w:val="000572D8"/>
    <w:rsid w:val="0006084F"/>
    <w:rsid w:val="00061445"/>
    <w:rsid w:val="00062656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318"/>
    <w:rsid w:val="00084B82"/>
    <w:rsid w:val="00085BE6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6371"/>
    <w:rsid w:val="000A6C8A"/>
    <w:rsid w:val="000A7254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0A4D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6113"/>
    <w:rsid w:val="00116214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15F0"/>
    <w:rsid w:val="00151DD6"/>
    <w:rsid w:val="00153703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48EC"/>
    <w:rsid w:val="001B5085"/>
    <w:rsid w:val="001B618D"/>
    <w:rsid w:val="001C05BA"/>
    <w:rsid w:val="001C0DC6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5990"/>
    <w:rsid w:val="001F60A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54086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5D42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72DE"/>
    <w:rsid w:val="002C7C07"/>
    <w:rsid w:val="002D3500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4C0B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27CDF"/>
    <w:rsid w:val="00330778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570F"/>
    <w:rsid w:val="00355B3E"/>
    <w:rsid w:val="00355BA9"/>
    <w:rsid w:val="00357786"/>
    <w:rsid w:val="00363661"/>
    <w:rsid w:val="0036407A"/>
    <w:rsid w:val="00364B3D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8AE"/>
    <w:rsid w:val="003809CA"/>
    <w:rsid w:val="003818B3"/>
    <w:rsid w:val="003821F9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2045"/>
    <w:rsid w:val="003D5473"/>
    <w:rsid w:val="003E0287"/>
    <w:rsid w:val="003E1BE3"/>
    <w:rsid w:val="003E2C4E"/>
    <w:rsid w:val="003E35A7"/>
    <w:rsid w:val="003E37F9"/>
    <w:rsid w:val="003E413F"/>
    <w:rsid w:val="003E4823"/>
    <w:rsid w:val="003E4A64"/>
    <w:rsid w:val="003E506F"/>
    <w:rsid w:val="003E601B"/>
    <w:rsid w:val="003F12D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1B23"/>
    <w:rsid w:val="00413A13"/>
    <w:rsid w:val="00414CF7"/>
    <w:rsid w:val="00416241"/>
    <w:rsid w:val="00416F04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61448"/>
    <w:rsid w:val="00461502"/>
    <w:rsid w:val="004624B5"/>
    <w:rsid w:val="00462A96"/>
    <w:rsid w:val="00463217"/>
    <w:rsid w:val="00464D75"/>
    <w:rsid w:val="00470C97"/>
    <w:rsid w:val="00470ED7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3E9F"/>
    <w:rsid w:val="00495E96"/>
    <w:rsid w:val="0049664E"/>
    <w:rsid w:val="00496DE7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7C6A"/>
    <w:rsid w:val="004D015E"/>
    <w:rsid w:val="004D1D06"/>
    <w:rsid w:val="004D2C8C"/>
    <w:rsid w:val="004D30B6"/>
    <w:rsid w:val="004D3849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F48"/>
    <w:rsid w:val="005666EA"/>
    <w:rsid w:val="00567831"/>
    <w:rsid w:val="0057065F"/>
    <w:rsid w:val="00570840"/>
    <w:rsid w:val="0057147F"/>
    <w:rsid w:val="00574FD4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64DF"/>
    <w:rsid w:val="005C7175"/>
    <w:rsid w:val="005C7DF4"/>
    <w:rsid w:val="005D00B9"/>
    <w:rsid w:val="005D155E"/>
    <w:rsid w:val="005D1F68"/>
    <w:rsid w:val="005D2AA5"/>
    <w:rsid w:val="005D5C75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606"/>
    <w:rsid w:val="005F4352"/>
    <w:rsid w:val="005F4FAE"/>
    <w:rsid w:val="005F5676"/>
    <w:rsid w:val="00600EE8"/>
    <w:rsid w:val="00602128"/>
    <w:rsid w:val="00602133"/>
    <w:rsid w:val="00604124"/>
    <w:rsid w:val="00605C17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0E6"/>
    <w:rsid w:val="00646A22"/>
    <w:rsid w:val="00647300"/>
    <w:rsid w:val="00651CAC"/>
    <w:rsid w:val="00655B82"/>
    <w:rsid w:val="00657129"/>
    <w:rsid w:val="00657A06"/>
    <w:rsid w:val="00660CAC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6D22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0792E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977"/>
    <w:rsid w:val="00743B8A"/>
    <w:rsid w:val="00747C39"/>
    <w:rsid w:val="007505D2"/>
    <w:rsid w:val="007512FF"/>
    <w:rsid w:val="00751FA4"/>
    <w:rsid w:val="00754055"/>
    <w:rsid w:val="0075479C"/>
    <w:rsid w:val="007566C3"/>
    <w:rsid w:val="007612D6"/>
    <w:rsid w:val="00764896"/>
    <w:rsid w:val="00765D50"/>
    <w:rsid w:val="00766CA0"/>
    <w:rsid w:val="00767A48"/>
    <w:rsid w:val="00771B68"/>
    <w:rsid w:val="00773EAD"/>
    <w:rsid w:val="00774E4D"/>
    <w:rsid w:val="00776E4F"/>
    <w:rsid w:val="00777FAD"/>
    <w:rsid w:val="00781354"/>
    <w:rsid w:val="007818C1"/>
    <w:rsid w:val="0078272A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B2B7C"/>
    <w:rsid w:val="007B3E4E"/>
    <w:rsid w:val="007B49F6"/>
    <w:rsid w:val="007B5C4F"/>
    <w:rsid w:val="007B68D3"/>
    <w:rsid w:val="007C014E"/>
    <w:rsid w:val="007C18E6"/>
    <w:rsid w:val="007C2674"/>
    <w:rsid w:val="007D118B"/>
    <w:rsid w:val="007D1C4E"/>
    <w:rsid w:val="007D1E50"/>
    <w:rsid w:val="007D4CE3"/>
    <w:rsid w:val="007E4C64"/>
    <w:rsid w:val="007E536A"/>
    <w:rsid w:val="007E6C0D"/>
    <w:rsid w:val="007E6EAE"/>
    <w:rsid w:val="007E7206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5B5D"/>
    <w:rsid w:val="00846B4E"/>
    <w:rsid w:val="008501FA"/>
    <w:rsid w:val="00850454"/>
    <w:rsid w:val="008519EE"/>
    <w:rsid w:val="00852B94"/>
    <w:rsid w:val="00852BC5"/>
    <w:rsid w:val="008534E7"/>
    <w:rsid w:val="00853E39"/>
    <w:rsid w:val="008561E0"/>
    <w:rsid w:val="008574DF"/>
    <w:rsid w:val="00857EB9"/>
    <w:rsid w:val="00861013"/>
    <w:rsid w:val="00861421"/>
    <w:rsid w:val="0086265B"/>
    <w:rsid w:val="00862BD5"/>
    <w:rsid w:val="008662E7"/>
    <w:rsid w:val="00867056"/>
    <w:rsid w:val="0086769E"/>
    <w:rsid w:val="008705C8"/>
    <w:rsid w:val="008720B6"/>
    <w:rsid w:val="00872F36"/>
    <w:rsid w:val="00874B4D"/>
    <w:rsid w:val="00874D4F"/>
    <w:rsid w:val="008760E2"/>
    <w:rsid w:val="00877443"/>
    <w:rsid w:val="00880BB5"/>
    <w:rsid w:val="0088356B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27C6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001A"/>
    <w:rsid w:val="008D1C4C"/>
    <w:rsid w:val="008D2B02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3B1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392E"/>
    <w:rsid w:val="009A423A"/>
    <w:rsid w:val="009A6899"/>
    <w:rsid w:val="009B06E7"/>
    <w:rsid w:val="009B4742"/>
    <w:rsid w:val="009B5623"/>
    <w:rsid w:val="009C0133"/>
    <w:rsid w:val="009C0909"/>
    <w:rsid w:val="009C0F52"/>
    <w:rsid w:val="009C384D"/>
    <w:rsid w:val="009C5068"/>
    <w:rsid w:val="009D02EF"/>
    <w:rsid w:val="009D094E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F31"/>
    <w:rsid w:val="00A23D4D"/>
    <w:rsid w:val="00A24257"/>
    <w:rsid w:val="00A24312"/>
    <w:rsid w:val="00A2431A"/>
    <w:rsid w:val="00A26816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070"/>
    <w:rsid w:val="00AD6A00"/>
    <w:rsid w:val="00AD7456"/>
    <w:rsid w:val="00AD7B94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693E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2B28"/>
    <w:rsid w:val="00B7479C"/>
    <w:rsid w:val="00B74B6D"/>
    <w:rsid w:val="00B751C3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65A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222"/>
    <w:rsid w:val="00BC1674"/>
    <w:rsid w:val="00BC222B"/>
    <w:rsid w:val="00BC370F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863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A86"/>
    <w:rsid w:val="00C2712F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70"/>
    <w:rsid w:val="00C454F1"/>
    <w:rsid w:val="00C45C1F"/>
    <w:rsid w:val="00C53653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B44"/>
    <w:rsid w:val="00C87321"/>
    <w:rsid w:val="00C90171"/>
    <w:rsid w:val="00C91816"/>
    <w:rsid w:val="00C92ACF"/>
    <w:rsid w:val="00C9610C"/>
    <w:rsid w:val="00CA3176"/>
    <w:rsid w:val="00CA3898"/>
    <w:rsid w:val="00CA5DE7"/>
    <w:rsid w:val="00CA5E37"/>
    <w:rsid w:val="00CA7102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D0B17"/>
    <w:rsid w:val="00CD22C3"/>
    <w:rsid w:val="00CD6400"/>
    <w:rsid w:val="00CD781A"/>
    <w:rsid w:val="00CE253D"/>
    <w:rsid w:val="00CE26EC"/>
    <w:rsid w:val="00CE344D"/>
    <w:rsid w:val="00CE3D25"/>
    <w:rsid w:val="00CE3FAC"/>
    <w:rsid w:val="00CE4102"/>
    <w:rsid w:val="00CE7C13"/>
    <w:rsid w:val="00CE7DBD"/>
    <w:rsid w:val="00CF1125"/>
    <w:rsid w:val="00CF1394"/>
    <w:rsid w:val="00CF2EEA"/>
    <w:rsid w:val="00CF4330"/>
    <w:rsid w:val="00CF7260"/>
    <w:rsid w:val="00CF7C6F"/>
    <w:rsid w:val="00D00A26"/>
    <w:rsid w:val="00D01692"/>
    <w:rsid w:val="00D01F86"/>
    <w:rsid w:val="00D0292A"/>
    <w:rsid w:val="00D02E8B"/>
    <w:rsid w:val="00D0436B"/>
    <w:rsid w:val="00D04D6D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2BCE"/>
    <w:rsid w:val="00D45836"/>
    <w:rsid w:val="00D458E3"/>
    <w:rsid w:val="00D45A29"/>
    <w:rsid w:val="00D45EAD"/>
    <w:rsid w:val="00D46324"/>
    <w:rsid w:val="00D463F0"/>
    <w:rsid w:val="00D50321"/>
    <w:rsid w:val="00D51896"/>
    <w:rsid w:val="00D51CF8"/>
    <w:rsid w:val="00D524BC"/>
    <w:rsid w:val="00D5297A"/>
    <w:rsid w:val="00D530DA"/>
    <w:rsid w:val="00D538FE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8033C"/>
    <w:rsid w:val="00D83876"/>
    <w:rsid w:val="00D83C68"/>
    <w:rsid w:val="00D83F3D"/>
    <w:rsid w:val="00D8547E"/>
    <w:rsid w:val="00D8590C"/>
    <w:rsid w:val="00D9231E"/>
    <w:rsid w:val="00D94E5A"/>
    <w:rsid w:val="00D95239"/>
    <w:rsid w:val="00D95300"/>
    <w:rsid w:val="00D95DAD"/>
    <w:rsid w:val="00DA598F"/>
    <w:rsid w:val="00DA7045"/>
    <w:rsid w:val="00DA7924"/>
    <w:rsid w:val="00DB10EB"/>
    <w:rsid w:val="00DB356C"/>
    <w:rsid w:val="00DB6505"/>
    <w:rsid w:val="00DC6B93"/>
    <w:rsid w:val="00DD094B"/>
    <w:rsid w:val="00DD0AFA"/>
    <w:rsid w:val="00DD43A4"/>
    <w:rsid w:val="00DD787A"/>
    <w:rsid w:val="00DE057D"/>
    <w:rsid w:val="00DE4E52"/>
    <w:rsid w:val="00DE5C59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3F7C"/>
    <w:rsid w:val="00E5551E"/>
    <w:rsid w:val="00E55FEA"/>
    <w:rsid w:val="00E5706B"/>
    <w:rsid w:val="00E57A36"/>
    <w:rsid w:val="00E61F59"/>
    <w:rsid w:val="00E6202B"/>
    <w:rsid w:val="00E6407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614B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5DEA"/>
    <w:rsid w:val="00EC6D01"/>
    <w:rsid w:val="00EC7097"/>
    <w:rsid w:val="00EC71E6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6297"/>
    <w:rsid w:val="00EE71FC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2DEB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733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5D7F"/>
    <w:rsid w:val="00F95FA7"/>
    <w:rsid w:val="00F96193"/>
    <w:rsid w:val="00F97175"/>
    <w:rsid w:val="00FA1D50"/>
    <w:rsid w:val="00FA3EA0"/>
    <w:rsid w:val="00FB0599"/>
    <w:rsid w:val="00FB10BD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E7206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link w:val="Podnaslov"/>
    <w:rsid w:val="007E7206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162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62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62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62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62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E7206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link w:val="Podnaslov"/>
    <w:rsid w:val="007E7206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162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62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62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62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62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4097</izvorni_sadrzaj>
    <derivirana_varijabla naziv="DomainObject.Predmet.Broj_1">4097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St-4097/2016</izvorni_sadrzaj>
    <derivirana_varijabla naziv="DomainObject.Predmet.OznakaBroj_1">St-4097/2016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NOVABELA 1995 d.o.o. Proizvodnja, Trgovina i Poslovne usluge - u stečaju</izvorni_sadrzaj>
    <derivirana_varijabla naziv="DomainObject.Predmet.ProtustrankaFormated_1">  NOVABELA 1995 d.o.o. Proizvodnja, Trgovina i Poslovne usluge - u stečaju</derivirana_varijabla>
  </DomainObject.Predmet.ProtustrankaFormated>
  <DomainObject.Predmet.ProtustrankaFormatedOIB>
    <izvorni_sadrzaj>  NOVABELA 1995 d.o.o. Proizvodnja, Trgovina i Poslovne usluge - u stečaju, OIB 15286025904</izvorni_sadrzaj>
    <derivirana_varijabla naziv="DomainObject.Predmet.ProtustrankaFormatedOIB_1">  NOVABELA 1995 d.o.o. Proizvodnja, Trgovina i Poslovne usluge - u stečaju, OIB 15286025904</derivirana_varijabla>
  </DomainObject.Predmet.ProtustrankaFormatedOIB>
  <DomainObject.Predmet.ProtustrankaFormatedWithAdress>
    <izvorni_sadrzaj> NOVABELA 1995 d.o.o. Proizvodnja, Trgovina i Poslovne usluge - u stečaju, Vranovinski odvojak I, 2, 10000 Zagreb</izvorni_sadrzaj>
    <derivirana_varijabla naziv="DomainObject.Predmet.ProtustrankaFormatedWithAdress_1"> NOVABELA 1995 d.o.o. Proizvodnja, Trgovina i Poslovne usluge - u stečaju, Vranovinski odvojak I, 2, 10000 Zagreb</derivirana_varijabla>
  </DomainObject.Predmet.ProtustrankaFormatedWithAdress>
  <DomainObject.Predmet.ProtustrankaFormatedWithAdressOIB>
    <izvorni_sadrzaj> NOVABELA 1995 d.o.o. Proizvodnja, Trgovina i Poslovne usluge - u stečaju, OIB 15286025904, Vranovinski odvojak I, 2, 10000 Zagreb</izvorni_sadrzaj>
    <derivirana_varijabla naziv="DomainObject.Predmet.ProtustrankaFormatedWithAdressOIB_1"> NOVABELA 1995 d.o.o. Proizvodnja, Trgovina i Poslovne usluge - u stečaju, OIB 15286025904, Vranovinski odvojak I, 2, 10000 Zagreb</derivirana_varijabla>
  </DomainObject.Predmet.ProtustrankaFormatedWithAdressOIB>
  <DomainObject.Predmet.ProtustrankaWithAdress>
    <izvorni_sadrzaj>NOVABELA 1995 d.o.o. Proizvodnja, Trgovina i Poslovne usluge - u stečaju Vranovinski odvojak I, 2, 10000 Zagreb</izvorni_sadrzaj>
    <derivirana_varijabla naziv="DomainObject.Predmet.ProtustrankaWithAdress_1">NOVABELA 1995 d.o.o. Proizvodnja, Trgovina i Poslovne usluge - u stečaju Vranovinski odvojak I, 2, 10000 Zagreb</derivirana_varijabla>
  </DomainObject.Predmet.ProtustrankaWithAdress>
  <DomainObject.Predmet.ProtustrankaWithAdressOIB>
    <izvorni_sadrzaj>NOVABELA 1995 d.o.o. Proizvodnja, Trgovina i Poslovne usluge - u stečaju, OIB 15286025904, Vranovinski odvojak I, 2, 10000 Zagreb</izvorni_sadrzaj>
    <derivirana_varijabla naziv="DomainObject.Predmet.ProtustrankaWithAdressOIB_1">NOVABELA 1995 d.o.o. Proizvodnja, Trgovina i Poslovne usluge - u stečaju, OIB 15286025904, Vranovinski odvojak I, 2, 10000 Zagreb</derivirana_varijabla>
  </DomainObject.Predmet.ProtustrankaWithAdressOIB>
  <DomainObject.Predmet.ProtustrankaNazivFormated>
    <izvorni_sadrzaj>NOVABELA 1995 d.o.o. Proizvodnja, Trgovina i Poslovne usluge - u stečaju</izvorni_sadrzaj>
    <derivirana_varijabla naziv="DomainObject.Predmet.ProtustrankaNazivFormated_1">NOVABELA 1995 d.o.o. Proizvodnja, Trgovina i Poslovne usluge - u stečaju</derivirana_varijabla>
  </DomainObject.Predmet.ProtustrankaNazivFormated>
  <DomainObject.Predmet.ProtustrankaNazivFormatedOIB>
    <izvorni_sadrzaj>NOVABELA 1995 d.o.o. Proizvodnja, Trgovina i Poslovne usluge - u stečaju, OIB 15286025904</izvorni_sadrzaj>
    <derivirana_varijabla naziv="DomainObject.Predmet.ProtustrankaNazivFormatedOIB_1">NOVABELA 1995 d.o.o. Proizvodnja, Trgovina i Poslovne usluge - u stečaju, OIB 15286025904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zastupanog po punomoćniku ODVJETNIČKO DRUŠTVO GLAMUZINA &amp; GROŠETA</izvorni_sadrzaj>
    <derivirana_varijabla naziv="DomainObject.Predmet.StrankaFormated_1">  RAIFFEISENBANK AUSTRIA d.d. zastupanog po punomoćniku ODVJETNIČKO DRUŠTVO GLAMUZINA &amp; GROŠETA</derivirana_varijabla>
  </DomainObject.Predmet.StrankaFormated>
  <DomainObject.Predmet.StrankaFormatedOIB>
    <izvorni_sadrzaj>  RAIFFEISENBANK AUSTRIA d.d., OIB 53056966535 zastupanog po punomoćniku ODVJETNIČKO DRUŠTVO GLAMUZINA &amp; GROŠETA</izvorni_sadrzaj>
    <derivirana_varijabla naziv="DomainObject.Predmet.StrankaFormatedOIB_1">  RAIFFEISENBANK AUSTRIA d.d., OIB 53056966535 zastupanog po punomoćniku ODVJETNIČKO DRUŠTVO GLAMUZINA &amp; GROŠETA</derivirana_varijabla>
  </DomainObject.Predmet.StrankaFormatedOIB>
  <DomainObject.Predmet.StrankaFormatedWithAdress>
    <izvorni_sadrzaj> RAIFFEISENBANK AUSTRIA d.d., PETRINJSKA 59, 10000 Zagreb zastupanog po punomoćniku ODVJETNIČKO DRUŠTVO GLAMUZINA &amp; GROŠETA</izvorni_sadrzaj>
    <derivirana_varijabla naziv="DomainObject.Predmet.StrankaFormatedWithAdress_1"> RAIFFEISENBANK AUSTRIA d.d., PETRINJSKA 59, 10000 Zagreb zastupanog po punomoćniku ODVJETNIČKO DRUŠTVO GLAMUZINA &amp; GROŠETA</derivirana_varijabla>
  </DomainObject.Predmet.StrankaFormatedWithAdress>
  <DomainObject.Predmet.StrankaFormatedWithAdressOIB>
    <izvorni_sadrzaj> RAIFFEISENBANK AUSTRIA d.d., OIB 53056966535, PETRINJSKA 59, 10000 Zagreb zastupanog po punomoćniku ODVJETNIČKO DRUŠTVO GLAMUZINA &amp; GROŠETA</izvorni_sadrzaj>
    <derivirana_varijabla naziv="DomainObject.Predmet.StrankaFormatedWithAdressOIB_1"> RAIFFEISENBANK AUSTRIA d.d., OIB 53056966535, PETRINJSKA 59, 10000 Zagreb zastupanog po punomoćniku ODVJETNIČKO DRUŠTVO GLAMUZINA &amp; GROŠETA</derivirana_varijabla>
  </DomainObject.Predmet.StrankaFormatedWithAdressOIB>
  <DomainObject.Predmet.StrankaWithAdress>
    <izvorni_sadrzaj>RAIFFEISENBANK AUSTRIA d.d. PETRINJSKA 59,10000 Zagreb</izvorni_sadrzaj>
    <derivirana_varijabla naziv="DomainObject.Predmet.StrankaWithAdress_1">RAIFFEISENBANK AUSTRIA d.d. PETRINJSKA 59,10000 Zagreb</derivirana_varijabla>
  </DomainObject.Predmet.StrankaWithAdress>
  <DomainObject.Predmet.StrankaWithAdressOIB>
    <izvorni_sadrzaj>RAIFFEISENBANK AUSTRIA d.d., OIB 53056966535, PETRINJSKA 59,10000 Zagreb</izvorni_sadrzaj>
    <derivirana_varijabla naziv="DomainObject.Predmet.StrankaWithAdressOIB_1">RAIFFEISENBANK AUSTRIA d.d., OIB 53056966535, PETRINJSKA 59,10000 Zagreb</derivirana_varijabla>
  </DomainObject.Predmet.StrankaWithAdressOIB>
  <DomainObject.Predmet.StrankaNazivFormated>
    <izvorni_sadrzaj>RAIFFEISENBANK AUSTRIA d.d.</izvorni_sadrzaj>
    <derivirana_varijabla naziv="DomainObject.Predmet.StrankaNazivFormated_1">RAIFFEISENBANK AUSTRIA d.d.</derivirana_varijabla>
  </DomainObject.Predmet.StrankaNazivFormated>
  <DomainObject.Predmet.StrankaNazivFormatedOIB>
    <izvorni_sadrzaj>RAIFFEISENBANK AUSTRIA d.d., OIB 53056966535</izvorni_sadrzaj>
    <derivirana_varijabla naziv="DomainObject.Predmet.StrankaNazivFormatedOIB_1">RAIFFEISENBANK AUSTRIA d.d., OIB 53056966535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RAIFFEISENBANK AUSTRIA d.d. zastupanog po punomoćniku ODVJETNIČKO DRUŠTVO GLAMUZINA &amp; GROŠETA</item>
    </izvorni_sadrzaj>
    <derivirana_varijabla naziv="DomainObject.Predmet.StrankaListFormated_1">
      <item>RAIFFEISENBANK AUSTRIA d.d. zastupanog po punomoćniku ODVJETNIČKO DRUŠTVO GLAMUZINA &amp; GROŠETA</item>
    </derivirana_varijabla>
  </DomainObject.Predmet.StrankaListFormated>
  <DomainObject.Predmet.StrankaListFormatedOIB>
    <izvorni_sadrzaj>
      <item>RAIFFEISENBANK AUSTRIA d.d., OIB 53056966535 zastupanog po punomoćniku ODVJETNIČKO DRUŠTVO GLAMUZINA &amp; GROŠETA</item>
    </izvorni_sadrzaj>
    <derivirana_varijabla naziv="DomainObject.Predmet.StrankaListFormatedOIB_1">
      <item>RAIFFEISENBANK AUSTRIA d.d., OIB 53056966535 zastupanog po punomoćniku ODVJETNIČKO DRUŠTVO GLAMUZINA &amp; GROŠETA</item>
    </derivirana_varijabla>
  </DomainObject.Predmet.StrankaListFormatedOIB>
  <DomainObject.Predmet.StrankaListFormatedWithAdress>
    <izvorni_sadrzaj>
      <item>RAIFFEISENBANK AUSTRIA d.d., PETRINJSKA 59, 10000 Zagreb zastupanog po punomoćniku ODVJETNIČKO DRUŠTVO GLAMUZINA &amp; GROŠETA</item>
    </izvorni_sadrzaj>
    <derivirana_varijabla naziv="DomainObject.Predmet.StrankaListFormatedWithAdress_1">
      <item>RAIFFEISENBANK AUSTRIA d.d., PETRINJSKA 59, 10000 Zagreb zastupanog po punomoćniku ODVJETNIČKO DRUŠTVO GLAMUZINA &amp; GROŠETA</item>
    </derivirana_varijabla>
  </DomainObject.Predmet.StrankaListFormatedWithAdress>
  <DomainObject.Predmet.StrankaListFormatedWithAdressOIB>
    <izvorni_sadrzaj>
      <item>RAIFFEISENBANK AUSTRIA d.d., OIB 53056966535, PETRINJSKA 59, 10000 Zagreb zastupanog po punomoćniku ODVJETNIČKO DRUŠTVO GLAMUZINA &amp; GROŠETA</item>
    </izvorni_sadrzaj>
    <derivirana_varijabla naziv="DomainObject.Predmet.StrankaListFormatedWithAdressOIB_1">
      <item>RAIFFEISENBANK AUSTRIA d.d., OIB 53056966535, PETRINJSKA 59, 10000 Zagreb zastupanog po punomoćniku ODVJETNIČKO DRUŠTVO GLAMUZINA &amp; GROŠETA</item>
    </derivirana_varijabla>
  </DomainObject.Predmet.StrankaListFormatedWithAdressOIB>
  <DomainObject.Predmet.StrankaListNazivFormated>
    <izvorni_sadrzaj>
      <item>RAIFFEISENBANK AUSTRIA d.d.</item>
    </izvorni_sadrzaj>
    <derivirana_varijabla naziv="DomainObject.Predmet.StrankaListNazivFormated_1">
      <item>RAIFFEISENBANK AUSTRIA d.d.</item>
    </derivirana_varijabla>
  </DomainObject.Predmet.StrankaListNazivFormated>
  <DomainObject.Predmet.StrankaListNazivFormatedOIB>
    <izvorni_sadrzaj>
      <item>RAIFFEISENBANK AUSTRIA d.d., OIB 53056966535</item>
    </izvorni_sadrzaj>
    <derivirana_varijabla naziv="DomainObject.Predmet.StrankaListNazivFormatedOIB_1">
      <item>RAIFFEISENBANK AUSTRIA d.d., OIB 53056966535</item>
    </derivirana_varijabla>
  </DomainObject.Predmet.StrankaListNazivFormatedOIB>
  <DomainObject.Predmet.ProtuStrankaListFormated>
    <izvorni_sadrzaj>
      <item>NOVABELA 1995 d.o.o. Proizvodnja, Trgovina i Poslovne usluge - u stečaju</item>
    </izvorni_sadrzaj>
    <derivirana_varijabla naziv="DomainObject.Predmet.ProtuStrankaListFormated_1">
      <item>NOVABELA 1995 d.o.o. Proizvodnja, Trgovina i Poslovne usluge - u stečaju</item>
    </derivirana_varijabla>
  </DomainObject.Predmet.ProtuStrankaListFormated>
  <DomainObject.Predmet.ProtuStrankaListFormatedOIB>
    <izvorni_sadrzaj>
      <item>NOVABELA 1995 d.o.o. Proizvodnja, Trgovina i Poslovne usluge - u stečaju, OIB 15286025904</item>
    </izvorni_sadrzaj>
    <derivirana_varijabla naziv="DomainObject.Predmet.ProtuStrankaListFormatedOIB_1">
      <item>NOVABELA 1995 d.o.o. Proizvodnja, Trgovina i Poslovne usluge - u stečaju, OIB 15286025904</item>
    </derivirana_varijabla>
  </DomainObject.Predmet.ProtuStrankaListFormatedOIB>
  <DomainObject.Predmet.ProtuStrankaListFormatedWithAdress>
    <izvorni_sadrzaj>
      <item>NOVABELA 1995 d.o.o. Proizvodnja, Trgovina i Poslovne usluge - u stečaju, Vranovinski odvojak I, 2, 10000 Zagreb</item>
    </izvorni_sadrzaj>
    <derivirana_varijabla naziv="DomainObject.Predmet.ProtuStrankaListFormatedWithAdress_1">
      <item>NOVABELA 1995 d.o.o. Proizvodnja, Trgovina i Poslovne usluge - u stečaju, Vranovinski odvojak I, 2, 10000 Zagreb</item>
    </derivirana_varijabla>
  </DomainObject.Predmet.ProtuStrankaListFormatedWithAdress>
  <DomainObject.Predmet.ProtuStrankaListFormatedWithAdressOIB>
    <izvorni_sadrzaj>
      <item>NOVABELA 1995 d.o.o. Proizvodnja, Trgovina i Poslovne usluge - u stečaju, OIB 15286025904, Vranovinski odvojak I, 2, 10000 Zagreb</item>
    </izvorni_sadrzaj>
    <derivirana_varijabla naziv="DomainObject.Predmet.ProtuStrankaListFormatedWithAdressOIB_1">
      <item>NOVABELA 1995 d.o.o. Proizvodnja, Trgovina i Poslovne usluge - u stečaju, OIB 15286025904, Vranovinski odvojak I, 2, 10000 Zagreb</item>
    </derivirana_varijabla>
  </DomainObject.Predmet.ProtuStrankaListFormatedWithAdressOIB>
  <DomainObject.Predmet.ProtuStrankaListNazivFormated>
    <izvorni_sadrzaj>
      <item>NOVABELA 1995 d.o.o. Proizvodnja, Trgovina i Poslovne usluge - u stečaju</item>
    </izvorni_sadrzaj>
    <derivirana_varijabla naziv="DomainObject.Predmet.ProtuStrankaListNazivFormated_1">
      <item>NOVABELA 1995 d.o.o. Proizvodnja, Trgovina i Poslovne usluge - u stečaju</item>
    </derivirana_varijabla>
  </DomainObject.Predmet.ProtuStrankaListNazivFormated>
  <DomainObject.Predmet.ProtuStrankaListNazivFormatedOIB>
    <izvorni_sadrzaj>
      <item>NOVABELA 1995 d.o.o. Proizvodnja, Trgovina i Poslovne usluge - u stečaju, OIB 15286025904</item>
    </izvorni_sadrzaj>
    <derivirana_varijabla naziv="DomainObject.Predmet.ProtuStrankaListNazivFormatedOIB_1">
      <item>NOVABELA 1995 d.o.o. Proizvodnja, Trgovina i Poslovne usluge - u stečaju, OIB 15286025904</item>
    </derivirana_varijabla>
  </DomainObject.Predmet.ProtuStrankaListNazivFormatedOIB>
  <DomainObject.Predmet.OstaliListFormated>
    <izvorni_sadrzaj>
      <item>ODVJETNIČKO DRUŠTVO GLAMUZINA &amp; GROŠETA punomoćnik sudionika u postupku RAIFFEISENBANK AUSTRIA d.d.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</izvorni_sadrzaj>
    <derivirana_varijabla naziv="DomainObject.Predmet.OstaliListFormated_1">
      <item>ODVJETNIČKO DRUŠTVO GLAMUZINA &amp; GROŠETA punomoćnik sudionika u postupku RAIFFEISENBANK AUSTRIA d.d.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</derivirana_varijabla>
  </DomainObject.Predmet.OstaliListFormated>
  <DomainObject.Predmet.OstaliListFormatedOIB>
    <izvorni_sadrzaj>
      <item>ODVJETNIČKO DRUŠTVO GLAMUZINA &amp; GROŠETA, OIB 69402757072 punomoćnik sudionika u postupku RAIFFEISENBANK AUSTRIA d.d.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</izvorni_sadrzaj>
    <derivirana_varijabla naziv="DomainObject.Predmet.OstaliListFormatedOIB_1">
      <item>ODVJETNIČKO DRUŠTVO GLAMUZINA &amp; GROŠETA, OIB 69402757072 punomoćnik sudionika u postupku RAIFFEISENBANK AUSTRIA d.d.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</derivirana_varijabla>
  </DomainObject.Predmet.OstaliListFormatedOIB>
  <DomainObject.Predmet.OstaliListFormatedWithAdress>
    <izvorni_sadrzaj>
      <item>ODVJETNIČKO DRUŠTVO GLAMUZINA &amp; GROŠETA, KRAJIŠKA 27, 10000 Zagreb punomoćnik sudionika u postupku RAIFFEISENBANK AUSTRIA d.d.</item>
      <item>NOVABELA GRUPA, društvo s ograničenom odgovornošću za trgovinu i usluge, Augusta Šenoe 3, 10000 Zagreb</item>
      <item>ARIS 2000 d.o.o. za trgovinu i usluge, Fraterščica 60, 10000 Zagreb</item>
      <item>DESTILERIJA d.o.o. za proizvodnju u stečaju, Kolodvorska 4a, 49247 Zlatar-Bistrica</item>
      <item>Hrvoje Šimić, Bleiweisova Ulica 27, 10000 Zagreb</item>
      <item>Maja Šimić, Fraterščica 60, 10000 Zagreb</item>
      <item>OPĆINSKI GRAĐANSKI SUD U ZAGREBU, Ulica Grada Vukovara 84, 10000 Zagreb</item>
    </izvorni_sadrzaj>
    <derivirana_varijabla naziv="DomainObject.Predmet.OstaliListFormatedWithAdress_1">
      <item>ODVJETNIČKO DRUŠTVO GLAMUZINA &amp; GROŠETA, KRAJIŠKA 27, 10000 Zagreb punomoćnik sudionika u postupku RAIFFEISENBANK AUSTRIA d.d.</item>
      <item>NOVABELA GRUPA, društvo s ograničenom odgovornošću za trgovinu i usluge, Augusta Šenoe 3, 10000 Zagreb</item>
      <item>ARIS 2000 d.o.o. za trgovinu i usluge, Fraterščica 60, 10000 Zagreb</item>
      <item>DESTILERIJA d.o.o. za proizvodnju u stečaju, Kolodvorska 4a, 49247 Zlatar-Bistrica</item>
      <item>Hrvoje Šimić, Bleiweisova Ulica 27, 10000 Zagreb</item>
      <item>Maja Šimić, Fraterščica 60, 10000 Zagreb</item>
      <item>OPĆINSKI GRAĐANSKI SUD U ZAGREBU, Ulica Grada Vukovara 84, 10000 Zagreb</item>
    </derivirana_varijabla>
  </DomainObject.Predmet.OstaliListFormatedWithAdress>
  <DomainObject.Predmet.OstaliListFormatedWithAdressOIB>
    <izvorni_sadrzaj>
      <item>ODVJETNIČKO DRUŠTVO GLAMUZINA &amp; GROŠETA, OIB 69402757072, KRAJIŠKA 27, 10000 Zagreb punomoćnik sudionika u postupku RAIFFEISENBANK AUSTRIA d.d.</item>
      <item>NOVABELA GRUPA, društvo s ograničenom odgovornošću za trgovinu i usluge, OIB 83565636972, Augusta Šenoe 3, 10000 Zagreb</item>
      <item>ARIS 2000 d.o.o. za trgovinu i usluge, OIB 06571045637, Fraterščica 60, 10000 Zagreb</item>
      <item>DESTILERIJA d.o.o. za proizvodnju u stečaju, OIB 02267491884, Kolodvorska 4a, 49247 Zlatar-Bistrica</item>
      <item>Hrvoje Šimić, OIB 45735250142, Bleiweisova Ulica 27, 10000 Zagreb</item>
      <item>Maja Šimić, OIB 47549266260, Fraterščica 60, 10000 Zagreb</item>
      <item>OPĆINSKI GRAĐANSKI SUD U ZAGREBU, OIB 01252163117, Ulica Grada Vukovara 84, 10000 Zagreb</item>
    </izvorni_sadrzaj>
    <derivirana_varijabla naziv="DomainObject.Predmet.OstaliListFormatedWithAdressOIB_1">
      <item>ODVJETNIČKO DRUŠTVO GLAMUZINA &amp; GROŠETA, OIB 69402757072, KRAJIŠKA 27, 10000 Zagreb punomoćnik sudionika u postupku RAIFFEISENBANK AUSTRIA d.d.</item>
      <item>NOVABELA GRUPA, društvo s ograničenom odgovornošću za trgovinu i usluge, OIB 83565636972, Augusta Šenoe 3, 10000 Zagreb</item>
      <item>ARIS 2000 d.o.o. za trgovinu i usluge, OIB 06571045637, Fraterščica 60, 10000 Zagreb</item>
      <item>DESTILERIJA d.o.o. za proizvodnju u stečaju, OIB 02267491884, Kolodvorska 4a, 49247 Zlatar-Bistrica</item>
      <item>Hrvoje Šimić, OIB 45735250142, Bleiweisova Ulica 27, 10000 Zagreb</item>
      <item>Maja Šimić, OIB 47549266260, Fraterščica 60, 10000 Zagreb</item>
      <item>OPĆINSKI GRAĐANSKI SUD U ZAGREBU, OIB 01252163117, Ulica Grada Vukovara 84, 10000 Zagreb</item>
    </derivirana_varijabla>
  </DomainObject.Predmet.OstaliListFormatedWithAdressOIB>
  <DomainObject.Predmet.OstaliListNazivFormated>
    <izvorni_sadrzaj>
      <item>ODVJETNIČKO DRUŠTVO GLAMUZINA &amp; GROŠETA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</izvorni_sadrzaj>
    <derivirana_varijabla naziv="DomainObject.Predmet.OstaliListNazivFormated_1">
      <item>ODVJETNIČKO DRUŠTVO GLAMUZINA &amp; GROŠETA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</derivirana_varijabla>
  </DomainObject.Predmet.OstaliListNazivFormated>
  <DomainObject.Predmet.OstaliListNazivFormatedOIB>
    <izvorni_sadrzaj>
      <item>ODVJETNIČKO DRUŠTVO GLAMUZINA &amp; GROŠETA, OIB 69402757072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</izvorni_sadrzaj>
    <derivirana_varijabla naziv="DomainObject.Predmet.OstaliListNazivFormatedOIB_1">
      <item>ODVJETNIČKO DRUŠTVO GLAMUZINA &amp; GROŠETA, OIB 69402757072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</izvorni_sadrzaj>
    <derivirana_varijabla naziv="DomainObject.Predmet.StrankaIDrugi_1">RAIFFEISENBANK AUSTRIA d.d.</derivirana_varijabla>
  </DomainObject.Predmet.StrankaIDrugi>
  <DomainObject.Predmet.ProtustrankaIDrugi>
    <izvorni_sadrzaj>NOVABELA 1995 d.o.o. Proizvodnja, Trgovina i Poslovne usluge - u stečaju</izvorni_sadrzaj>
    <derivirana_varijabla naziv="DomainObject.Predmet.ProtustrankaIDrugi_1">NOVABELA 1995 d.o.o. Proizvodnja, Trgovina i Poslovne usluge - u stečaju</derivirana_varijabla>
  </DomainObject.Predmet.ProtustrankaIDrugi>
  <DomainObject.Predmet.StrankaIDrugiAdressOIB>
    <izvorni_sadrzaj>RAIFFEISENBANK AUSTRIA d.d., OIB 53056966535, PETRINJSKA 59, 10000 Zagreb</izvorni_sadrzaj>
    <derivirana_varijabla naziv="DomainObject.Predmet.StrankaIDrugiAdressOIB_1">RAIFFEISENBANK AUSTRIA d.d., OIB 53056966535, PETRINJSKA 59, 10000 Zagreb</derivirana_varijabla>
  </DomainObject.Predmet.StrankaIDrugiAdressOIB>
  <DomainObject.Predmet.ProtustrankaIDrugiAdressOIB>
    <izvorni_sadrzaj>NOVABELA 1995 d.o.o. Proizvodnja, Trgovina i Poslovne usluge - u stečaju, OIB 15286025904, Vranovinski odvojak I, 2, 10000 Zagreb</izvorni_sadrzaj>
    <derivirana_varijabla naziv="DomainObject.Predmet.ProtustrankaIDrugiAdressOIB_1">NOVABELA 1995 d.o.o. Proizvodnja, Trgovina i Poslovne usluge - u stečaju, OIB 15286025904, Vranovinski odvojak I,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ODVJETNIČKO DRUŠTVO GLAMUZINA &amp; GROŠETA</item>
      <item>NOVABELA 1995 d.o.o. Proizvodnja, Trgovina i Poslovne usluge - u stečaju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</izvorni_sadrzaj>
    <derivirana_varijabla naziv="DomainObject.Predmet.SudioniciListNaziv_1">
      <item>RAIFFEISENBANK AUSTRIA d.d.</item>
      <item>ODVJETNIČKO DRUŠTVO GLAMUZINA &amp; GROŠETA</item>
      <item>NOVABELA 1995 d.o.o. Proizvodnja, Trgovina i Poslovne usluge - u stečaju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</derivirana_varijabla>
  </DomainObject.Predmet.SudioniciListNaziv>
  <DomainObject.Predmet.SudioniciListAdressOIB>
    <izvorni_sadrzaj>
      <item>RAIFFEISENBANK AUSTRIA d.d., OIB 53056966535, PETRINJSKA 59,10000 Zagreb</item>
      <item>ODVJETNIČKO DRUŠTVO GLAMUZINA &amp; GROŠETA, OIB 69402757072, KRAJIŠKA 27,10000 Zagreb</item>
      <item>NOVABELA 1995 d.o.o. Proizvodnja, Trgovina i Poslovne usluge - u stečaju, OIB 15286025904, Vranovinski odvojak I, 2,10000 Zagreb</item>
      <item>NOVABELA GRUPA, društvo s ograničenom odgovornošću za trgovinu i usluge, OIB 83565636972, Augusta Šenoe 3,10000 Zagreb</item>
      <item>ARIS 2000 d.o.o. za trgovinu i usluge, OIB 06571045637, Fraterščica 60,10000 Zagreb</item>
      <item>DESTILERIJA d.o.o. za proizvodnju u stečaju, OIB 02267491884, Kolodvorska 4a,49247 Zlatar-Bistrica</item>
      <item>Hrvoje Šimić, OIB 45735250142, Bleiweisova Ulica 27,10000 Zagreb</item>
      <item>Maja Šimić, OIB 47549266260, Fraterščica 60,10000 Zagreb</item>
      <item>OPĆINSKI GRAĐANSKI SUD U ZAGREBU, OIB 01252163117, Ulica Grada Vukovara 84,10000 Zagreb</item>
    </izvorni_sadrzaj>
    <derivirana_varijabla naziv="DomainObject.Predmet.SudioniciListAdressOIB_1">
      <item>RAIFFEISENBANK AUSTRIA d.d., OIB 53056966535, PETRINJSKA 59,10000 Zagreb</item>
      <item>ODVJETNIČKO DRUŠTVO GLAMUZINA &amp; GROŠETA, OIB 69402757072, KRAJIŠKA 27,10000 Zagreb</item>
      <item>NOVABELA 1995 d.o.o. Proizvodnja, Trgovina i Poslovne usluge - u stečaju, OIB 15286025904, Vranovinski odvojak I, 2,10000 Zagreb</item>
      <item>NOVABELA GRUPA, društvo s ograničenom odgovornošću za trgovinu i usluge, OIB 83565636972, Augusta Šenoe 3,10000 Zagreb</item>
      <item>ARIS 2000 d.o.o. za trgovinu i usluge, OIB 06571045637, Fraterščica 60,10000 Zagreb</item>
      <item>DESTILERIJA d.o.o. za proizvodnju u stečaju, OIB 02267491884, Kolodvorska 4a,49247 Zlatar-Bistrica</item>
      <item>Hrvoje Šimić, OIB 45735250142, Bleiweisova Ulica 27,10000 Zagreb</item>
      <item>Maja Šimić, OIB 47549266260, Fraterščica 60,10000 Zagreb</item>
      <item>OPĆINSKI GRAĐANSKI SUD U ZAGREBU, OIB 01252163117, Ulica Grada Vukovara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69402757072</item>
      <item>, OIB 15286025904</item>
      <item>, OIB 83565636972</item>
      <item>, OIB 06571045637</item>
      <item>, OIB 02267491884</item>
      <item>, OIB 45735250142</item>
      <item>, OIB 47549266260</item>
      <item>, OIB 01252163117</item>
    </izvorni_sadrzaj>
    <derivirana_varijabla naziv="DomainObject.Predmet.SudioniciListNazivOIB_1">
      <item>, OIB 53056966535</item>
      <item>, OIB 69402757072</item>
      <item>, OIB 15286025904</item>
      <item>, OIB 83565636972</item>
      <item>, OIB 06571045637</item>
      <item>, OIB 02267491884</item>
      <item>, OIB 45735250142</item>
      <item>, OIB 47549266260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194</properties:Words>
  <properties:Characters>1018</properties:Characters>
  <properties:Lines>53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2016-11-09T08:11:00Z</dcterms:created>
  <dc:creator>kraljicn</dc:creator>
  <cp:lastModifiedBy>Jadranka Zelić</cp:lastModifiedBy>
  <cp:lastPrinted>2016-11-09T08:10:00Z</cp:lastPrinted>
  <dcterms:modified xmlns:xsi="http://www.w3.org/2001/XMLSchema-instance" xsi:type="dcterms:W3CDTF">2016-11-09T08:16:00Z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