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d47d" w14:paraId="9fad47d" w:rsidRDefault="0097040B" w:rsidP="00AF49F6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AF49F6" w:rsidR="0097040B" w:rsidRPr="00FC4653">
            <w:pPr>
              <w:pStyle w:val="Naslov2"/>
              <w:ind w:firstLine="0"/>
              <w:jc w:val="both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4008CE" w:rsidP="003B2A53" w:rsidR="004008CE" w:rsidRPr="00FC4653">
      <w:r w:rsidRPr="00FC4653">
        <w:rPr>
          <w:lang w:val="pt-BR"/>
        </w:rPr>
        <w:t xml:space="preserve">                  </w:t>
      </w:r>
      <w:r w:rsidR="00BD535C" w:rsidRPr="00FC4653">
        <w:rPr>
          <w:lang w:val="pt-BR"/>
        </w:rPr>
        <w:t xml:space="preserve">                                                                                   </w:t>
      </w:r>
      <w:r w:rsidRPr="00FC4653">
        <w:t>4</w:t>
      </w:r>
      <w:r w:rsidR="00D15754" w:rsidRPr="00FC4653">
        <w:t>8</w:t>
      </w:r>
      <w:r w:rsidR="00551AA2" w:rsidRPr="00FC4653">
        <w:rPr>
          <w:b/>
        </w:rPr>
        <w:t xml:space="preserve"> </w:t>
      </w:r>
      <w:r w:rsidRPr="00FC4653">
        <w:t>St-</w:t>
      </w:r>
      <w:r w:rsidR="0095063E">
        <w:t>1093</w:t>
      </w:r>
      <w:r w:rsidRPr="00FC4653">
        <w:t>/1</w:t>
      </w:r>
      <w:r w:rsidR="0095063E">
        <w:t>7</w:t>
      </w:r>
    </w:p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95063E" w:rsidP="003B2A53" w:rsidR="004008CE" w:rsidRPr="00FC4653">
      <w:r w:rsidRPr="0095063E">
        <w:t>Trgovački sud u Zagrebu po sucu toga suda Vesni Sremac Šoštar kao stečajnom sucu po zahtjevu predlagatelja REPUBLIKA HRVATSKA, Mi</w:t>
      </w:r>
      <w:r>
        <w:t xml:space="preserve">nistarstvo financija, Porezna </w:t>
      </w:r>
      <w:r w:rsidRPr="0095063E">
        <w:t xml:space="preserve">uprava, kojeg zastupa ŽDO u Velikoj Gorici, radi prijedloga za nastavak stečajnog postupka naknadnom diobom nad dužnikom RASPERGER d.o.o. za trgovinu i usluge, iz Samobora, Mažuranićeva 2.  Odvojak 4, OIB: 19103165343,  </w:t>
      </w:r>
      <w:r w:rsidR="00D15754" w:rsidRPr="00FC4653">
        <w:t xml:space="preserve">rješavajući po prijedlogu stečajnog upravitelja, radi razrješenja dužnosti stečajnog upravitelja, </w:t>
      </w:r>
      <w:r w:rsidR="004008CE" w:rsidRPr="00FC4653">
        <w:t xml:space="preserve">dana </w:t>
      </w:r>
      <w:r>
        <w:t>09</w:t>
      </w:r>
      <w:r w:rsidR="00FC4653">
        <w:t xml:space="preserve">. </w:t>
      </w:r>
      <w:r>
        <w:t>listopada 2017</w:t>
      </w:r>
      <w:r w:rsidR="004008CE" w:rsidRPr="00FC4653">
        <w:t>.</w:t>
      </w:r>
      <w:r w:rsidR="00D15754" w:rsidRPr="00FC4653">
        <w:t>g.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95063E" w:rsidP="0095063E" w:rsidR="008A56FB" w:rsidRPr="00FC4653">
      <w:pPr>
        <w:pStyle w:val="Odlomakpopisa"/>
        <w:numPr>
          <w:ilvl w:val="0"/>
          <w:numId w:val="3"/>
        </w:numPr>
      </w:pPr>
      <w:r>
        <w:t>ANA-MARIA BOGOVIĆ iz Slavonskog Broda, Naselje Lutvinka, ulaz 2/9</w:t>
      </w:r>
      <w:r w:rsidR="00FC4653">
        <w:t xml:space="preserve">, OIB: </w:t>
      </w:r>
      <w:r>
        <w:t>36495483478</w:t>
      </w:r>
      <w:r w:rsidR="00FC4653">
        <w:t xml:space="preserve">, </w:t>
      </w:r>
      <w:r w:rsidR="006B600E" w:rsidRPr="00FC4653">
        <w:t xml:space="preserve">razrješava se dužnosti stečajnog upravitelja dužnika </w:t>
      </w:r>
      <w:r w:rsidRPr="0095063E">
        <w:t>RASPERGER d.o.o. za trgovinu i usluge, iz Samobora, Mažuranićeva 2.  Odvojak 4, OIB: 19103165343</w:t>
      </w:r>
      <w:r w:rsidR="006B600E" w:rsidRPr="00FC4653">
        <w:t xml:space="preserve">. </w:t>
      </w:r>
    </w:p>
    <w:p w:rsidRDefault="0095063E" w:rsidP="002E515C" w:rsidR="002E515C">
      <w:pPr>
        <w:pStyle w:val="Odlomakpopisa"/>
        <w:numPr>
          <w:ilvl w:val="0"/>
          <w:numId w:val="3"/>
        </w:numPr>
      </w:pPr>
      <w:r>
        <w:t xml:space="preserve">PERICA MITROVIĆ, </w:t>
      </w:r>
      <w:r w:rsidRPr="0095063E">
        <w:t>Kardinala A. Stepinca 35, Osijek,</w:t>
      </w:r>
      <w:r w:rsidR="00CD210D">
        <w:t xml:space="preserve"> </w:t>
      </w:r>
      <w:r w:rsidR="000B3E4B" w:rsidRPr="00FC4653">
        <w:t>OIB:</w:t>
      </w:r>
      <w:r w:rsidR="004C20D2" w:rsidRPr="00FC4653">
        <w:t xml:space="preserve"> </w:t>
      </w:r>
      <w:r w:rsidR="002E515C" w:rsidRPr="002E515C">
        <w:t>29538074286</w:t>
      </w:r>
      <w:r w:rsidR="006B600E" w:rsidRPr="00FC4653">
        <w:t xml:space="preserve">, </w:t>
      </w:r>
      <w:r w:rsidR="00604508" w:rsidRPr="00FC4653">
        <w:t xml:space="preserve">imenuje </w:t>
      </w:r>
      <w:r w:rsidR="003A49B9"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6B600E" w:rsidRPr="00FC4653">
        <w:t xml:space="preserve"> dužnika</w:t>
      </w:r>
      <w:r w:rsidR="004C20D2" w:rsidRPr="00FC4653">
        <w:t xml:space="preserve"> </w:t>
      </w:r>
      <w:r w:rsidR="002E515C" w:rsidRPr="002E515C">
        <w:t>RASPERGER d.o.o. za trgovinu i usluge, iz Samobora, Mažuranićeva 2.  Odvojak 4, OIB: 19103165343</w:t>
      </w:r>
    </w:p>
    <w:p w:rsidRDefault="008E6585" w:rsidP="002E515C" w:rsidR="007C698F" w:rsidRPr="00FC4653">
      <w:pPr>
        <w:pStyle w:val="Odlomakpopisa"/>
        <w:numPr>
          <w:ilvl w:val="0"/>
          <w:numId w:val="3"/>
        </w:numPr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1976F7" w:rsidP="003B2A53" w:rsidR="001976F7" w:rsidRPr="00FC4653"/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3B2A53" w:rsidR="002E515C">
      <w:r>
        <w:t xml:space="preserve">  R</w:t>
      </w:r>
      <w:r w:rsidR="000B3E4B" w:rsidRPr="00FC4653">
        <w:t xml:space="preserve">ješenjem </w:t>
      </w:r>
      <w:r w:rsidR="002E515C">
        <w:t>Trgovačkog suda u Osijeku</w:t>
      </w:r>
      <w:r>
        <w:t>,</w:t>
      </w:r>
      <w:r w:rsidR="009D6EF3" w:rsidRPr="00FC4653">
        <w:t xml:space="preserve"> </w:t>
      </w:r>
      <w:r w:rsidR="002E515C">
        <w:t>broj St-2642/16 od 19 prosinca 2016.</w:t>
      </w:r>
      <w:r w:rsidR="000B3E4B" w:rsidRPr="00FC4653">
        <w:t xml:space="preserve"> nad dužnikom </w:t>
      </w:r>
      <w:r w:rsidR="002E515C" w:rsidRPr="002E515C">
        <w:t>RASPERGER d.o.o. za trgovinu i usluge</w:t>
      </w:r>
      <w:r w:rsidR="002E515C">
        <w:t xml:space="preserve">, iz Samobora, Mažuranićeva 2. </w:t>
      </w:r>
      <w:r w:rsidR="002E515C" w:rsidRPr="002E515C">
        <w:t>Odvojak 4, OIB: 19103165343</w:t>
      </w:r>
      <w:r w:rsidR="003A49B9">
        <w:t xml:space="preserve"> </w:t>
      </w:r>
      <w:r w:rsidR="002E515C">
        <w:t xml:space="preserve">otvoren je i istovremeno zaključen stečajni postupak, imenovan je stečajni upravitelj iz točke I izreke ovog rješenja, a rješenjem ovog suda, broj St-6824716 od 22. veljače 2017. </w:t>
      </w:r>
      <w:r w:rsidR="00741EF6">
        <w:t>o</w:t>
      </w:r>
      <w:r w:rsidR="002E515C">
        <w:t>dređen je nastavak stečajnog postupka naknadnom diobom, jer dužnik ima naknadno pronađenu imovinu, sukladno članku 289 SZ-a (NN 71/15).</w:t>
      </w:r>
    </w:p>
    <w:p w:rsidRDefault="002E515C" w:rsidP="003B2A53" w:rsidR="000B3E4B" w:rsidRPr="00FC4653">
      <w:r>
        <w:t xml:space="preserve"> Podneskom</w:t>
      </w:r>
      <w:r w:rsidR="000B3E4B" w:rsidRPr="00FC4653">
        <w:t xml:space="preserve"> od </w:t>
      </w:r>
      <w:r>
        <w:t>03.03.</w:t>
      </w:r>
      <w:r w:rsidR="003A49B9">
        <w:t>2017</w:t>
      </w:r>
      <w:r w:rsidR="003B2A53" w:rsidRPr="00FC4653">
        <w:t xml:space="preserve">. </w:t>
      </w:r>
      <w:r w:rsidR="00741EF6">
        <w:t>imenovani stečajni upravitelj</w:t>
      </w:r>
      <w:r w:rsidR="003B2A53" w:rsidRPr="00FC4653">
        <w:t xml:space="preserve"> </w:t>
      </w:r>
      <w:r w:rsidR="00741EF6">
        <w:t>je podnio</w:t>
      </w:r>
      <w:r w:rsidR="000B3E4B" w:rsidRPr="00FC4653">
        <w:t xml:space="preserve"> zahtjev za </w:t>
      </w:r>
      <w:r w:rsidR="003A49B9">
        <w:t>razrješenje</w:t>
      </w:r>
      <w:r w:rsidR="00741EF6">
        <w:t>,</w:t>
      </w:r>
      <w:r w:rsidR="003A49B9">
        <w:t xml:space="preserve"> navodeći </w:t>
      </w:r>
      <w:r>
        <w:t>da je na listi B stečajnih upravitelja, a po zako</w:t>
      </w:r>
      <w:r w:rsidR="00741EF6">
        <w:t>nu za stečajnog upravitelja ime</w:t>
      </w:r>
      <w:r>
        <w:t>nuje se osoba s liste A stečajnih upravitelja.</w:t>
      </w:r>
    </w:p>
    <w:p w:rsidRDefault="007C698F" w:rsidP="003B2A53" w:rsidR="007C698F" w:rsidRPr="00FC4653"/>
    <w:p w:rsidRDefault="005258C2" w:rsidP="005258C2" w:rsidR="005258C2" w:rsidRPr="00FC4653"/>
    <w:p w:rsidRDefault="005258C2" w:rsidP="005258C2" w:rsidR="005258C2" w:rsidRPr="00FC4653"/>
    <w:p w:rsidRDefault="005258C2" w:rsidP="005258C2" w:rsidR="005258C2" w:rsidRPr="00FC4653"/>
    <w:p w:rsidRDefault="005258C2" w:rsidP="005258C2" w:rsidR="005258C2" w:rsidRPr="00FC4653"/>
    <w:p w:rsidRDefault="005258C2" w:rsidP="005258C2" w:rsidR="005258C2" w:rsidRPr="00FC4653">
      <w:pPr>
        <w:ind w:firstLine="0"/>
      </w:pPr>
    </w:p>
    <w:p w:rsidRDefault="005258C2" w:rsidP="005258C2" w:rsidR="005258C2" w:rsidRPr="00FC4653"/>
    <w:p w:rsidRDefault="006F52B0" w:rsidP="005258C2" w:rsidR="00D82AE0" w:rsidRPr="00FC4653">
      <w:r w:rsidRPr="00FC4653">
        <w:t>Slijedom naprijed navedenog</w:t>
      </w:r>
      <w:r w:rsidR="003B2A53" w:rsidRPr="00FC4653">
        <w:t>, valjalo je dosadašnjeg stečajnog upravitelja razriješ</w:t>
      </w:r>
      <w:r w:rsidR="00BD535C" w:rsidRPr="00FC4653">
        <w:t>iti</w:t>
      </w:r>
      <w:r w:rsidR="005258C2" w:rsidRPr="00FC4653">
        <w:t xml:space="preserve">, imenovati novoga primjenom članka 84 SZ-a (NN 71/15) </w:t>
      </w:r>
      <w:r w:rsidR="00BD535C" w:rsidRPr="00FC4653">
        <w:t>i temeljem članka</w:t>
      </w:r>
      <w:r w:rsidR="005258C2" w:rsidRPr="00FC4653">
        <w:t xml:space="preserve"> 91 stavaka</w:t>
      </w:r>
      <w:r w:rsidR="00BD535C" w:rsidRPr="00FC4653">
        <w:t xml:space="preserve"> </w:t>
      </w:r>
      <w:r w:rsidR="003A49B9">
        <w:t xml:space="preserve">5 i 8 </w:t>
      </w:r>
      <w:r w:rsidR="005258C2" w:rsidRPr="00FC4653">
        <w:t xml:space="preserve">riješiti </w:t>
      </w:r>
      <w:r w:rsidRPr="00FC4653">
        <w:t xml:space="preserve">kao </w:t>
      </w:r>
      <w:r w:rsidR="005258C2" w:rsidRPr="00FC4653">
        <w:t>u izreci.</w:t>
      </w:r>
    </w:p>
    <w:p w:rsidRDefault="00E2474F" w:rsidP="003B2A53" w:rsidR="00E2474F" w:rsidRPr="00FC4653"/>
    <w:p w:rsidRDefault="005258C2" w:rsidP="005258C2" w:rsidR="005258C2" w:rsidRPr="00FC4653">
      <w:r w:rsidRPr="00FC4653">
        <w:t xml:space="preserve">                               </w:t>
      </w:r>
    </w:p>
    <w:p w:rsidRDefault="005258C2" w:rsidP="003B2A53" w:rsidR="005258C2" w:rsidRPr="00FC4653"/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95063E">
        <w:t>09. listopada</w:t>
      </w:r>
      <w:r w:rsidR="003A49B9">
        <w:t xml:space="preserve"> 2017</w:t>
      </w:r>
      <w:r w:rsidR="00B84D54" w:rsidRPr="00FC4653">
        <w:t>.</w:t>
      </w:r>
      <w:r w:rsidRPr="00FC4653">
        <w:t>g.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E53D3D" w:rsidR="00AF49F6">
      <w:pPr>
        <w:pStyle w:val="Uvuenotijeloteksta"/>
        <w:ind w:firstLine="141" w:left="1983"/>
        <w:jc w:val="right"/>
      </w:pPr>
      <w:r w:rsidRPr="00FC4653">
        <w:t xml:space="preserve">                   Vesna Sremac Šoštar</w:t>
      </w:r>
      <w:r w:rsidR="00AF49F6">
        <w:t>,v.r.</w:t>
      </w:r>
    </w:p>
    <w:p w:rsidRDefault="00AF49F6" w:rsidP="00D338FD" w:rsidR="00AF49F6">
      <w:pPr>
        <w:pStyle w:val="Uvuenotijeloteksta"/>
        <w:ind w:firstLine="141" w:left="1983"/>
        <w:jc w:val="right"/>
      </w:pPr>
      <w:r>
        <w:t>Za točnost otpravka</w:t>
      </w:r>
    </w:p>
    <w:p w:rsidRDefault="00AF49F6" w:rsidP="00AF49F6" w:rsidR="008D5B22" w:rsidRPr="00FC4653">
      <w:pPr>
        <w:jc w:val="right"/>
      </w:pPr>
      <w:r>
        <w:t>Matea Bizjak</w:t>
      </w:r>
    </w:p>
    <w:p w:rsidRDefault="003A49B9" w:rsidP="003B2A53" w:rsidR="003A49B9"/>
    <w:p w:rsidRDefault="002179C2" w:rsidP="003B2A53" w:rsidR="008E6585">
      <w:r w:rsidRPr="00FC4653">
        <w:t xml:space="preserve">Uputa o pravnom lijeku: </w:t>
      </w:r>
    </w:p>
    <w:p w:rsidRDefault="003A49B9" w:rsidP="003B2A53" w:rsidR="003A49B9" w:rsidRPr="00FC4653"/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D556DD" w:rsidP="003B2A53" w:rsidR="00D556DD" w:rsidRPr="00FC4653"/>
    <w:p w:rsidRDefault="000531CA" w:rsidP="00AF49F6" w:rsidR="000531CA" w:rsidRPr="00FC4653">
      <w:pPr>
        <w:pStyle w:val="Odlomakpopisa"/>
        <w:ind w:firstLine="0" w:left="1080"/>
      </w:pPr>
    </w:p>
    <w:sectPr w:rsidSect="002179C2" w:rsidR="000531CA" w:rsidRPr="00FC4653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5DA" w:rsidP="003B2A53" w:rsidR="005E05DA">
      <w:r>
        <w:separator/>
      </w:r>
    </w:p>
  </w:endnote>
  <w:endnote w:id="0" w:type="continuationSeparator">
    <w:p w:rsidRDefault="005E05DA" w:rsidP="003B2A53" w:rsidR="005E0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B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5DA" w:rsidP="003B2A53" w:rsidR="005E05DA">
      <w:r>
        <w:separator/>
      </w:r>
    </w:p>
  </w:footnote>
  <w:footnote w:id="0" w:type="continuationSeparator">
    <w:p w:rsidRDefault="005E05DA" w:rsidP="003B2A53" w:rsidR="005E05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356B79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95063E">
      <w:rPr>
        <w:rStyle w:val="Brojstranice"/>
      </w:rPr>
      <w:t xml:space="preserve">                      </w:t>
    </w:r>
    <w:r>
      <w:rPr>
        <w:rStyle w:val="Brojstranice"/>
      </w:rPr>
      <w:t xml:space="preserve"> </w:t>
    </w:r>
    <w:r w:rsidR="0095063E">
      <w:rPr>
        <w:rStyle w:val="Brojstranice"/>
      </w:rPr>
      <w:t>48 St-1093/17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515C"/>
    <w:rsid w:val="002E7C19"/>
    <w:rsid w:val="00303420"/>
    <w:rsid w:val="003240C3"/>
    <w:rsid w:val="00325824"/>
    <w:rsid w:val="003559EE"/>
    <w:rsid w:val="00355D6D"/>
    <w:rsid w:val="00355DD4"/>
    <w:rsid w:val="00356B79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E05DA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41EF6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063E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AF49F6"/>
    <w:rsid w:val="00B05A31"/>
    <w:rsid w:val="00B05CBC"/>
    <w:rsid w:val="00B2245F"/>
    <w:rsid w:val="00B534BC"/>
    <w:rsid w:val="00B62987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AF49F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AF49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B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B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B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B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B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AF49F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AF49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6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B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B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B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B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St-1093/2017</izvorni_sadrzaj>
    <derivirana_varijabla naziv="DomainObject.Predmet.OznakaBroj_1">St-1093/2017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RASPERGER d.o.o.</izvorni_sadrzaj>
    <derivirana_varijabla naziv="DomainObject.Predmet.ProtustrankaFormated_1">  RASPERGER d.o.o.</derivirana_varijabla>
  </DomainObject.Predmet.ProtustrankaFormated>
  <DomainObject.Predmet.ProtustrankaFormatedOIB>
    <izvorni_sadrzaj>  RASPERGER d.o.o., OIB 19103165343</izvorni_sadrzaj>
    <derivirana_varijabla naziv="DomainObject.Predmet.ProtustrankaFormatedOIB_1">  RASPERGER d.o.o., OIB 19103165343</derivirana_varijabla>
  </DomainObject.Predmet.ProtustrankaFormatedOIB>
  <DomainObject.Predmet.ProtustrankaFormatedWithAdress>
    <izvorni_sadrzaj> RASPERGER d.o.o., Mažuranićeva 2. Odvojak 4., 10430 Samobor</izvorni_sadrzaj>
    <derivirana_varijabla naziv="DomainObject.Predmet.ProtustrankaFormatedWithAdress_1"> RASPERGER d.o.o., Mažuranićeva 2. Odvojak 4., 10430 Samobor</derivirana_varijabla>
  </DomainObject.Predmet.ProtustrankaFormatedWithAdress>
  <DomainObject.Predmet.ProtustrankaFormatedWithAdressOIB>
    <izvorni_sadrzaj> RASPERGER d.o.o., OIB 19103165343, Mažuranićeva 2. Odvojak 4., 10430 Samobor</izvorni_sadrzaj>
    <derivirana_varijabla naziv="DomainObject.Predmet.ProtustrankaFormatedWithAdressOIB_1"> RASPERGER d.o.o., OIB 19103165343, Mažuranićeva 2. Odvojak 4., 10430 Samobor</derivirana_varijabla>
  </DomainObject.Predmet.ProtustrankaFormatedWithAdressOIB>
  <DomainObject.Predmet.ProtustrankaWithAdress>
    <izvorni_sadrzaj>RASPERGER d.o.o. Mažuranićeva 2. Odvojak 4., 10430 Samobor</izvorni_sadrzaj>
    <derivirana_varijabla naziv="DomainObject.Predmet.ProtustrankaWithAdress_1">RASPERGER d.o.o. Mažuranićeva 2. Odvojak 4., 10430 Samobor</derivirana_varijabla>
  </DomainObject.Predmet.ProtustrankaWithAdress>
  <DomainObject.Predmet.ProtustrankaWithAdressOIB>
    <izvorni_sadrzaj>RASPERGER d.o.o., OIB 19103165343, Mažuranićeva 2. Odvojak 4., 10430 Samobor</izvorni_sadrzaj>
    <derivirana_varijabla naziv="DomainObject.Predmet.ProtustrankaWithAdressOIB_1">RASPERGER d.o.o., OIB 19103165343, Mažuranićeva 2. Odvojak 4., 10430 Samobor</derivirana_varijabla>
  </DomainObject.Predmet.ProtustrankaWithAdressOIB>
  <DomainObject.Predmet.ProtustrankaNazivFormated>
    <izvorni_sadrzaj>RASPERGER d.o.o.</izvorni_sadrzaj>
    <derivirana_varijabla naziv="DomainObject.Predmet.ProtustrankaNazivFormated_1">RASPERGER d.o.o.</derivirana_varijabla>
  </DomainObject.Predmet.ProtustrankaNazivFormated>
  <DomainObject.Predmet.ProtustrankaNazivFormatedOIB>
    <izvorni_sadrzaj>RASPERGER d.o.o., OIB 19103165343</izvorni_sadrzaj>
    <derivirana_varijabla naziv="DomainObject.Predmet.ProtustrankaNazivFormatedOIB_1">RASPERGER d.o.o., OIB 19103165343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RASPERGER d.o.o.</item>
    </izvorni_sadrzaj>
    <derivirana_varijabla naziv="DomainObject.Predmet.ProtuStrankaListFormated_1">
      <item>RASPERGER d.o.o.</item>
    </derivirana_varijabla>
  </DomainObject.Predmet.ProtuStrankaListFormated>
  <DomainObject.Predmet.ProtuStrankaListFormatedOIB>
    <izvorni_sadrzaj>
      <item>RASPERGER d.o.o., OIB 19103165343</item>
    </izvorni_sadrzaj>
    <derivirana_varijabla naziv="DomainObject.Predmet.ProtuStrankaListFormatedOIB_1">
      <item>RASPERGER d.o.o., OIB 19103165343</item>
    </derivirana_varijabla>
  </DomainObject.Predmet.ProtuStrankaListFormatedOIB>
  <DomainObject.Predmet.ProtuStrankaListFormatedWithAdress>
    <izvorni_sadrzaj>
      <item>RASPERGER d.o.o., Mažuranićeva 2. Odvojak 4., 10430 Samobor</item>
    </izvorni_sadrzaj>
    <derivirana_varijabla naziv="DomainObject.Predmet.ProtuStrankaListFormatedWithAdress_1">
      <item>RASPERGER d.o.o., Mažuranićeva 2. Odvojak 4., 10430 Samobor</item>
    </derivirana_varijabla>
  </DomainObject.Predmet.ProtuStrankaListFormatedWithAdress>
  <DomainObject.Predmet.ProtuStrankaListFormatedWithAdressOIB>
    <izvorni_sadrzaj>
      <item>RASPERGER d.o.o., OIB 19103165343, Mažuranićeva 2. Odvojak 4., 10430 Samobor</item>
    </izvorni_sadrzaj>
    <derivirana_varijabla naziv="DomainObject.Predmet.ProtuStrankaListFormatedWithAdressOIB_1">
      <item>RASPERGER d.o.o., OIB 19103165343, Mažuranićeva 2. Odvojak 4., 10430 Samobor</item>
    </derivirana_varijabla>
  </DomainObject.Predmet.ProtuStrankaListFormatedWithAdressOIB>
  <DomainObject.Predmet.ProtuStrankaListNazivFormated>
    <izvorni_sadrzaj>
      <item>RASPERGER d.o.o.</item>
    </izvorni_sadrzaj>
    <derivirana_varijabla naziv="DomainObject.Predmet.ProtuStrankaListNazivFormated_1">
      <item>RASPERGER d.o.o.</item>
    </derivirana_varijabla>
  </DomainObject.Predmet.ProtuStrankaListNazivFormated>
  <DomainObject.Predmet.ProtuStrankaListNazivFormatedOIB>
    <izvorni_sadrzaj>
      <item>RASPERGER d.o.o., OIB 19103165343</item>
    </izvorni_sadrzaj>
    <derivirana_varijabla naziv="DomainObject.Predmet.ProtuStrankaListNazivFormatedOIB_1">
      <item>RASPERGER d.o.o., OIB 19103165343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RASPERGER d.o.o.</izvorni_sadrzaj>
    <derivirana_varijabla naziv="DomainObject.Predmet.ProtustrankaIDrugi_1">RASPERGER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RASPERGER d.o.o., OIB 19103165343, Mažuranićeva 2. Odvojak 4., 10430 Samobor</izvorni_sadrzaj>
    <derivirana_varijabla naziv="DomainObject.Predmet.ProtustrankaIDrugiAdressOIB_1">RASPERGER d.o.o., OIB 19103165343, Mažuranićeva 2. Odvojak 4.,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RASPERGER d.o.o.</item>
      <item>FINA Regionalni centar Zagreb</item>
    </izvorni_sadrzaj>
    <derivirana_varijabla naziv="DomainObject.Predmet.SudioniciListNaziv_1">
      <item>RASPERGER d.o.o.</item>
      <item>FINA Regionalni centar Zagreb</item>
    </derivirana_varijabla>
  </DomainObject.Predmet.SudioniciListNaziv>
  <DomainObject.Predmet.SudioniciListAdressOIB>
    <izvorni_sadrzaj>
      <item>RASPERGER d.o.o., OIB 19103165343, Mažuranićeva 2. Odvojak 4.,10430 Samobor</item>
      <item>FINA Regionalni centar Zagreb, OIB 85821130368, Trg svibanjskih žrtava 1995. 1,10000 Zagreb</item>
    </izvorni_sadrzaj>
    <derivirana_varijabla naziv="DomainObject.Predmet.SudioniciListAdressOIB_1">
      <item>RASPERGER d.o.o., OIB 19103165343, Mažuranićeva 2. Odvojak 4.,10430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19103165343</item>
      <item>, OIB 85821130368</item>
    </izvorni_sadrzaj>
    <derivirana_varijabla naziv="DomainObject.Predmet.SudioniciListNazivOIB_1">
      <item>, OIB 19103165343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E837E-5287-4E04-83BC-2FE4B5AB0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379</properties:Words>
  <properties:Characters>2075</properties:Characters>
  <properties:Lines>69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2017-10-09T10:36:00Z</dcterms:created>
  <dc:creator>Ante</dc:creator>
  <cp:lastModifiedBy>Matea Bizjak</cp:lastModifiedBy>
  <cp:lastPrinted>2017-10-09T11:12:00Z</cp:lastPrinted>
  <dcterms:modified xmlns:xsi="http://www.w3.org/2001/XMLSchema-instance" xsi:type="dcterms:W3CDTF">2017-10-09T11:13:00Z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