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9a8" w14:paraId="87909a8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8C023B">
        <w:rPr>
          <w:b/>
        </w:rPr>
        <w:t>2151/2016-40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</w:p>
    <w:p w:rsidRDefault="00CC3C4F" w:rsidP="00F770AA" w:rsidR="001D3D4F">
      <w:pPr>
        <w:jc w:val="center"/>
        <w:rPr>
          <w:b/>
        </w:rPr>
      </w:pPr>
      <w:r>
        <w:rPr>
          <w:b/>
        </w:rPr>
        <w:t xml:space="preserve">Podružnica </w:t>
      </w:r>
      <w:r w:rsidR="008C023B">
        <w:rPr>
          <w:b/>
        </w:rPr>
        <w:t>Požega</w:t>
      </w: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1D3D4F">
        <w:rPr>
          <w:b/>
        </w:rPr>
        <w:t xml:space="preserve"> </w:t>
      </w:r>
      <w:r w:rsidR="00547F6D">
        <w:rPr>
          <w:b/>
        </w:rPr>
        <w:t>Klasa:</w:t>
      </w:r>
      <w:r w:rsidR="007741CC">
        <w:rPr>
          <w:b/>
        </w:rPr>
        <w:t xml:space="preserve"> 120-11/18-</w:t>
      </w:r>
      <w:r w:rsidR="00CC3C4F">
        <w:rPr>
          <w:b/>
        </w:rPr>
        <w:t>02/</w:t>
      </w:r>
      <w:r w:rsidR="008C023B">
        <w:rPr>
          <w:b/>
        </w:rPr>
        <w:t>2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</w:t>
      </w:r>
      <w:r w:rsidR="008C023B">
        <w:rPr>
          <w:b/>
        </w:rPr>
        <w:t>6501</w:t>
      </w:r>
      <w:r w:rsidR="00CC3C4F">
        <w:rPr>
          <w:b/>
        </w:rPr>
        <w:t>-18-</w:t>
      </w:r>
      <w:r w:rsidR="008C023B">
        <w:rPr>
          <w:b/>
        </w:rPr>
        <w:t>2938</w:t>
      </w:r>
    </w:p>
    <w:p w:rsidRDefault="00542C22" w:rsidP="00547F6D" w:rsidR="00542C22">
      <w:pPr>
        <w:rPr>
          <w:b/>
        </w:rPr>
      </w:pPr>
    </w:p>
    <w:p w:rsidRDefault="00542C22" w:rsidP="008C023B" w:rsidR="008C023B">
      <w:pPr>
        <w:ind w:firstLine="708"/>
        <w:rPr>
          <w:b/>
        </w:rPr>
      </w:pPr>
      <w:r>
        <w:rPr>
          <w:b/>
        </w:rPr>
        <w:t xml:space="preserve">Predmet: stečajni dužnik </w:t>
      </w:r>
      <w:r w:rsidR="008C023B">
        <w:rPr>
          <w:b/>
        </w:rPr>
        <w:t xml:space="preserve">LUKAČEVIĆ d.o.o. u stečaju, </w:t>
      </w:r>
    </w:p>
    <w:p w:rsidRDefault="008C023B" w:rsidP="008C023B" w:rsidR="00F770AA" w:rsidRPr="00F770AA">
      <w:pPr>
        <w:ind w:firstLine="708"/>
        <w:rPr>
          <w:b/>
        </w:rPr>
      </w:pPr>
      <w:r>
        <w:rPr>
          <w:b/>
        </w:rPr>
        <w:t xml:space="preserve">                        OIB 99871772313, Bektež</w:t>
      </w:r>
    </w:p>
    <w:p w:rsidRDefault="00F770AA" w:rsidP="00F770AA" w:rsidR="00F770AA" w:rsidRPr="00F770AA">
      <w:pPr>
        <w:jc w:val="center"/>
        <w:rPr>
          <w:b/>
        </w:rPr>
      </w:pPr>
    </w:p>
    <w:p w:rsidRDefault="00547F6D" w:rsidP="00BE18CC" w:rsidR="00DB4236">
      <w:pPr>
        <w:ind w:firstLine="708"/>
      </w:pPr>
      <w:r w:rsidRPr="00F23383">
        <w:t xml:space="preserve">U svezi Vašeg dopisa od </w:t>
      </w:r>
      <w:r w:rsidR="008C023B">
        <w:t>18. svibnja</w:t>
      </w:r>
      <w:r w:rsidR="007741CC">
        <w:t xml:space="preserve"> 2018</w:t>
      </w:r>
      <w:r w:rsidR="002E7A5B">
        <w:t>.</w:t>
      </w:r>
      <w:r w:rsidR="00C44C24" w:rsidRPr="00F23383">
        <w:t xml:space="preserve">, </w:t>
      </w:r>
      <w:r w:rsidR="008C023B">
        <w:t xml:space="preserve">s upitom o postupanju s novčanim sredstvima na poslovnom računu dužnika koja su zaplijenjena na temelju odredbe čl. 112 st 5 Stečajnog zakona, upućujemo </w:t>
      </w:r>
      <w:r w:rsidR="00DB4236" w:rsidRPr="00F23383">
        <w:t xml:space="preserve">Vas da </w:t>
      </w:r>
      <w:r w:rsidR="00FD3C5A">
        <w:t>je</w:t>
      </w:r>
      <w:r w:rsidR="00DB4236" w:rsidRPr="00F23383">
        <w:t xml:space="preserve"> </w:t>
      </w:r>
      <w:r w:rsidR="008C023B">
        <w:t>sud dana 31. listopada 2017. izdao nalog FINI za postupanje po zaplijenjenim sredstvima te je odredio da se sredstva uplate</w:t>
      </w:r>
      <w:r w:rsidR="00F23383" w:rsidRPr="00F23383">
        <w:t xml:space="preserve"> </w:t>
      </w:r>
      <w:r w:rsidR="00DB4236" w:rsidRPr="00F23383">
        <w:t xml:space="preserve">na depozitni račun Trgovačkog suda u Osijeku IBAN HR31 2390001-1300000200 poziv na broj odobrenja HR </w:t>
      </w:r>
      <w:r w:rsidR="00FD5DBA">
        <w:t>02 8550</w:t>
      </w:r>
      <w:r w:rsidR="00DB4236" w:rsidRPr="00F23383">
        <w:t>-</w:t>
      </w:r>
      <w:r w:rsidR="008C023B">
        <w:t>2151</w:t>
      </w:r>
      <w:r w:rsidR="00DB4236" w:rsidRPr="00F23383">
        <w:t>-201</w:t>
      </w:r>
      <w:r w:rsidR="008C023B">
        <w:t>6</w:t>
      </w:r>
      <w:r w:rsidR="00DB4236" w:rsidRPr="00F23383">
        <w:t>.</w:t>
      </w:r>
    </w:p>
    <w:p w:rsidRDefault="008C023B" w:rsidP="00BE18CC" w:rsidR="008C023B">
      <w:pPr>
        <w:ind w:firstLine="708"/>
      </w:pPr>
    </w:p>
    <w:p w:rsidRDefault="008C023B" w:rsidP="00BE18CC" w:rsidR="008C023B" w:rsidRPr="008C023B">
      <w:pPr>
        <w:ind w:firstLine="708"/>
      </w:pPr>
      <w:r w:rsidRPr="008C023B">
        <w:t>Uko</w:t>
      </w:r>
      <w:r>
        <w:t>liko sredstva još nisu prenesena na navedeni račun suda, molimo da se po nalogu postupi.</w:t>
      </w:r>
    </w:p>
    <w:p w:rsidRDefault="00F770AA" w:rsidR="00F770AA"/>
    <w:p w:rsidRDefault="00CC3C4F" w:rsidR="00CC3C4F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8C023B">
        <w:t>04</w:t>
      </w:r>
      <w:r w:rsidR="00BE18CC">
        <w:t>.</w:t>
      </w:r>
      <w:r w:rsidR="008C023B">
        <w:t xml:space="preserve"> lipnja</w:t>
      </w:r>
      <w:r>
        <w:t xml:space="preserve"> 2018</w:t>
      </w:r>
      <w:r w:rsidR="008C023B">
        <w:t>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C023B">
        <w:t>pošte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>FINA</w:t>
      </w:r>
      <w:r w:rsidR="00CC3C4F">
        <w:t xml:space="preserve">, Podružnica </w:t>
      </w:r>
      <w:r w:rsidR="008C023B">
        <w:t>Požega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C1265"/>
    <w:rsid w:val="001D15D5"/>
    <w:rsid w:val="001D3D4F"/>
    <w:rsid w:val="00231B23"/>
    <w:rsid w:val="00276726"/>
    <w:rsid w:val="002E7A5B"/>
    <w:rsid w:val="003130E1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B106C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8C023B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BE18CC"/>
    <w:rsid w:val="00C10F72"/>
    <w:rsid w:val="00C327DB"/>
    <w:rsid w:val="00C44C24"/>
    <w:rsid w:val="00CC3C4F"/>
    <w:rsid w:val="00CC79AA"/>
    <w:rsid w:val="00D50398"/>
    <w:rsid w:val="00D52C4C"/>
    <w:rsid w:val="00DB3B69"/>
    <w:rsid w:val="00DB4236"/>
    <w:rsid w:val="00E13506"/>
    <w:rsid w:val="00E27F32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C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C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144</properties:Words>
  <properties:Characters>829</properties:Characters>
  <properties:Lines>47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2018-06-04T11:40:00Z</cp:lastPrinted>
  <dcterms:modified xmlns:xsi="http://www.w3.org/2001/XMLSchema-instance" xsi:type="dcterms:W3CDTF">2018-06-04T11:51:00Z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