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fef8" w14:paraId="5aafef8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F6BF2">
        <w:rPr>
          <w:lang w:val="hr-HR"/>
        </w:rPr>
        <w:t>26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BB0E2F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AF6BF2">
        <w:t>rotiv dužnika "BOLJA BUDUĆNOST"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AF6BF2">
        <w:t>22452325527</w:t>
      </w:r>
      <w:r w:rsidR="00D07ECC">
        <w:t xml:space="preserve"> s</w:t>
      </w:r>
      <w:r w:rsidR="00B71B33">
        <w:t>a sjedišt</w:t>
      </w:r>
      <w:r w:rsidR="00AF6BF2">
        <w:t>em u Starogradska 42, 48305 Reka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AF6BF2">
        <w:t>"BOLJA BUDUĆNOST", OIB: 22452325527 sa sjedištem u Starogradska 42, 48305 Reka</w:t>
      </w:r>
      <w:r w:rsidR="00552216">
        <w:t>,</w:t>
      </w:r>
      <w:r w:rsidR="002E00D7">
        <w:t xml:space="preserve"> </w:t>
      </w:r>
      <w:r w:rsidR="00B82432">
        <w:t>iznosi</w:t>
      </w:r>
      <w:r w:rsidR="00AF6BF2">
        <w:t xml:space="preserve"> 6.354, 07</w:t>
      </w:r>
      <w:r w:rsidR="005B773A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BC0702" w:rsidP="008C6ED6" w:rsidR="0020506B">
      <w:pPr>
        <w:jc w:val="both"/>
      </w:pPr>
      <w:r>
        <w:tab/>
        <w:t>II/ Poziva se predsjednik</w:t>
      </w:r>
      <w:r w:rsidR="00A27B3C">
        <w:t xml:space="preserve"> </w:t>
      </w:r>
      <w:r w:rsidR="002E00D7">
        <w:t>dužnika</w:t>
      </w:r>
      <w:r w:rsidR="00AF6BF2">
        <w:t xml:space="preserve"> Željko Oršoš iz Reke, Starogradska 42</w:t>
      </w:r>
      <w:r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BC0702" w:rsidP="008C6ED6" w:rsidR="0020506B">
      <w:pPr>
        <w:jc w:val="both"/>
      </w:pPr>
      <w:r>
        <w:tab/>
        <w:t>III/ Upozorava se predsjednik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AF6BF2">
        <w:rPr>
          <w:lang w:val="hr-HR"/>
        </w:rPr>
        <w:t>Dana 12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AF6BF2">
        <w:t xml:space="preserve">"BOLJA BUDUĆNOST", OIB: 22452325527 sa sjedištem u Starogradska 42, 48305 Reka </w:t>
      </w:r>
      <w:r>
        <w:t>navodeći da du</w:t>
      </w:r>
      <w:r w:rsidR="00AF6BF2">
        <w:t>žnik na dan 8</w:t>
      </w:r>
      <w:r w:rsidR="00BB0E2F">
        <w:t>. siječnja 2016</w:t>
      </w:r>
      <w:r>
        <w:t>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F6BF2">
        <w:t xml:space="preserve"> 6.354, 07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92167C" w:rsidP="005B010B" w:rsidR="0092167C" w:rsidRPr="0092167C">
      <w:pPr>
        <w:outlineLvl w:val="0"/>
      </w:pPr>
    </w:p>
    <w:sectPr w:rsidSect="00CB1AE7" w:rsidR="0092167C" w:rsidRPr="0092167C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83A" w:rsidP="007F64E0" w:rsidR="004D583A">
      <w:r>
        <w:separator/>
      </w:r>
    </w:p>
  </w:endnote>
  <w:endnote w:id="0" w:type="continuationSeparator">
    <w:p w:rsidRDefault="004D583A" w:rsidP="007F64E0" w:rsidR="004D5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83A" w:rsidP="007F64E0" w:rsidR="004D583A">
      <w:r>
        <w:separator/>
      </w:r>
    </w:p>
  </w:footnote>
  <w:footnote w:id="0" w:type="continuationSeparator">
    <w:p w:rsidRDefault="004D583A" w:rsidP="007F64E0" w:rsidR="004D5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F6BF2">
      <w:rPr>
        <w:lang w:val="hr-HR"/>
      </w:rPr>
      <w:t>26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BB0E2F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0C30" w:rsidRPr="00E20C3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0C30"/>
    <w:rsid w:val="000413CE"/>
    <w:rsid w:val="000471F9"/>
    <w:rsid w:val="000479F6"/>
    <w:rsid w:val="00052B3B"/>
    <w:rsid w:val="00054889"/>
    <w:rsid w:val="000565B1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420C"/>
    <w:rsid w:val="00177CBF"/>
    <w:rsid w:val="00185C6D"/>
    <w:rsid w:val="001A0585"/>
    <w:rsid w:val="001B1B13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14964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3064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83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4DB5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936"/>
    <w:rsid w:val="00654BEA"/>
    <w:rsid w:val="0065582A"/>
    <w:rsid w:val="00656D73"/>
    <w:rsid w:val="00660CBA"/>
    <w:rsid w:val="006626D9"/>
    <w:rsid w:val="006658C5"/>
    <w:rsid w:val="006666D4"/>
    <w:rsid w:val="006712AF"/>
    <w:rsid w:val="0067220B"/>
    <w:rsid w:val="00672419"/>
    <w:rsid w:val="0068053D"/>
    <w:rsid w:val="0069084E"/>
    <w:rsid w:val="00692BF3"/>
    <w:rsid w:val="00694AFF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431BD"/>
    <w:rsid w:val="00847CD2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BF2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0E2F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1AE7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0C30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0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20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Bolja budućnost</izvorni_sadrzaj>
    <derivirana_varijabla naziv="DomainObject.Predmet.ProtustrankaFormated_1">  Bolja budućnost</derivirana_varijabla>
  </DomainObject.Predmet.ProtustrankaFormated>
  <DomainObject.Predmet.ProtustrankaFormatedOIB>
    <izvorni_sadrzaj>  Bolja budućnost, OIB 22452325527</izvorni_sadrzaj>
    <derivirana_varijabla naziv="DomainObject.Predmet.ProtustrankaFormatedOIB_1">  Bolja budućnost, OIB 22452325527</derivirana_varijabla>
  </DomainObject.Predmet.ProtustrankaFormatedOIB>
  <DomainObject.Predmet.ProtustrankaFormatedWithAdress>
    <izvorni_sadrzaj> Bolja budućnost, Starogradska 42, 48000 Reka</izvorni_sadrzaj>
    <derivirana_varijabla naziv="DomainObject.Predmet.ProtustrankaFormatedWithAdress_1"> Bolja budućnost, Starogradska 42, 48000 Reka</derivirana_varijabla>
  </DomainObject.Predmet.ProtustrankaFormatedWithAdress>
  <DomainObject.Predmet.ProtustrankaFormatedWithAdressOIB>
    <izvorni_sadrzaj> Bolja budućnost, OIB 22452325527, Starogradska 42, 48000 Reka</izvorni_sadrzaj>
    <derivirana_varijabla naziv="DomainObject.Predmet.ProtustrankaFormatedWithAdressOIB_1"> Bolja budućnost, OIB 22452325527, Starogradska 42, 48000 Reka</derivirana_varijabla>
  </DomainObject.Predmet.ProtustrankaFormatedWithAdressOIB>
  <DomainObject.Predmet.ProtustrankaWithAdress>
    <izvorni_sadrzaj>Bolja budućnost Starogradska 42, 48000 Reka</izvorni_sadrzaj>
    <derivirana_varijabla naziv="DomainObject.Predmet.ProtustrankaWithAdress_1">Bolja budućnost Starogradska 42, 48000 Reka</derivirana_varijabla>
  </DomainObject.Predmet.ProtustrankaWithAdress>
  <DomainObject.Predmet.ProtustrankaWithAdressOIB>
    <izvorni_sadrzaj>Bolja budućnost, OIB 22452325527, Starogradska 42, 48000 Reka</izvorni_sadrzaj>
    <derivirana_varijabla naziv="DomainObject.Predmet.ProtustrankaWithAdressOIB_1">Bolja budućnost, OIB 22452325527, Starogradska 42, 48000 Reka</derivirana_varijabla>
  </DomainObject.Predmet.ProtustrankaWithAdressOIB>
  <DomainObject.Predmet.ProtustrankaNazivFormated>
    <izvorni_sadrzaj>Bolja budućnost</izvorni_sadrzaj>
    <derivirana_varijabla naziv="DomainObject.Predmet.ProtustrankaNazivFormated_1">Bolja budućnost</derivirana_varijabla>
  </DomainObject.Predmet.ProtustrankaNazivFormated>
  <DomainObject.Predmet.ProtustrankaNazivFormatedOIB>
    <izvorni_sadrzaj>Bolja budućnost, OIB 22452325527</izvorni_sadrzaj>
    <derivirana_varijabla naziv="DomainObject.Predmet.ProtustrankaNazivFormatedOIB_1">Bolja budućnost, OIB 22452325527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6354.07</izvorni_sadrzaj>
    <derivirana_varijabla naziv="DomainObject.Predmet.TrenutnaVrijednost_1">6354.07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Bolja budućnost</item>
    </izvorni_sadrzaj>
    <derivirana_varijabla naziv="DomainObject.Predmet.ProtuStrankaListFormated_1">
      <item>Bolja budućnost</item>
    </derivirana_varijabla>
  </DomainObject.Predmet.ProtuStrankaListFormated>
  <DomainObject.Predmet.ProtuStrankaListFormatedOIB>
    <izvorni_sadrzaj>
      <item>Bolja budućnost, OIB 22452325527</item>
    </izvorni_sadrzaj>
    <derivirana_varijabla naziv="DomainObject.Predmet.ProtuStrankaListFormatedOIB_1">
      <item>Bolja budućnost, OIB 22452325527</item>
    </derivirana_varijabla>
  </DomainObject.Predmet.ProtuStrankaListFormatedOIB>
  <DomainObject.Predmet.ProtuStrankaListFormatedWithAdress>
    <izvorni_sadrzaj>
      <item>Bolja budućnost, Starogradska 42, 48000 Reka</item>
    </izvorni_sadrzaj>
    <derivirana_varijabla naziv="DomainObject.Predmet.ProtuStrankaListFormatedWithAdress_1">
      <item>Bolja budućnost, Starogradska 42, 48000 Reka</item>
    </derivirana_varijabla>
  </DomainObject.Predmet.ProtuStrankaListFormatedWithAdress>
  <DomainObject.Predmet.ProtuStrankaListFormatedWithAdressOIB>
    <izvorni_sadrzaj>
      <item>Bolja budućnost, OIB 22452325527, Starogradska 42, 48000 Reka</item>
    </izvorni_sadrzaj>
    <derivirana_varijabla naziv="DomainObject.Predmet.ProtuStrankaListFormatedWithAdressOIB_1">
      <item>Bolja budućnost, OIB 22452325527, Starogradska 42, 48000 Reka</item>
    </derivirana_varijabla>
  </DomainObject.Predmet.ProtuStrankaListFormatedWithAdressOIB>
  <DomainObject.Predmet.ProtuStrankaListNazivFormated>
    <izvorni_sadrzaj>
      <item>Bolja budućnost</item>
    </izvorni_sadrzaj>
    <derivirana_varijabla naziv="DomainObject.Predmet.ProtuStrankaListNazivFormated_1">
      <item>Bolja budućnost</item>
    </derivirana_varijabla>
  </DomainObject.Predmet.ProtuStrankaListNazivFormated>
  <DomainObject.Predmet.ProtuStrankaListNazivFormatedOIB>
    <izvorni_sadrzaj>
      <item>Bolja budućnost, OIB 22452325527</item>
    </izvorni_sadrzaj>
    <derivirana_varijabla naziv="DomainObject.Predmet.ProtuStrankaListNazivFormatedOIB_1">
      <item>Bolja budućnost, OIB 22452325527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Bolja budućnost</izvorni_sadrzaj>
    <derivirana_varijabla naziv="DomainObject.Predmet.ProtustrankaIDrugi_1">Bolja budućnost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Bolja budućnost, OIB 22452325527, Starogradska 42, 48000 Reka</izvorni_sadrzaj>
    <derivirana_varijabla naziv="DomainObject.Predmet.ProtustrankaIDrugiAdressOIB_1">Bolja budućnost, OIB 22452325527, Starogradska 42,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Bolja budućnost</item>
    </izvorni_sadrzaj>
    <derivirana_varijabla naziv="DomainObject.Predmet.SudioniciListNaziv_1">
      <item>Financijska agencija</item>
      <item>Bolja budućnost</item>
    </derivirana_varijabla>
  </DomainObject.Predmet.SudioniciListNaziv>
  <DomainObject.Predmet.SudioniciListAdressOIB>
    <izvorni_sadrzaj>
      <item>Financijska agencija, OIB 85821130368, A. Cesarca 2,42000 Varaždin</item>
      <item>Bolja budućnost, OIB 22452325527, Starogradska 42,48000 Reka</item>
    </izvorni_sadrzaj>
    <derivirana_varijabla naziv="DomainObject.Predmet.SudioniciListAdressOIB_1">
      <item>Financijska agencija, OIB 85821130368, A. Cesarca 2,42000 Varaždin</item>
      <item>Bolja budućnost, OIB 22452325527, Starogradska 42,48000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22452325527</item>
    </izvorni_sadrzaj>
    <derivirana_varijabla naziv="DomainObject.Predmet.SudioniciListNazivOIB_1">
      <item>, OIB 85821130368</item>
      <item>, OIB 22452325527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D9CC4-226F-4178-A350-55B0B01FD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460</properties:Words>
  <properties:Characters>2464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2016-01-19T12:22:00Z</dcterms:created>
  <dc:creator>user</dc:creator>
  <cp:lastModifiedBy>Maja Marčec</cp:lastModifiedBy>
  <cp:lastPrinted>2016-01-19T12:22:00Z</cp:lastPrinted>
  <dcterms:modified xmlns:xsi="http://www.w3.org/2001/XMLSchema-instance" xsi:type="dcterms:W3CDTF">2016-01-19T12:22:00Z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