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3aca" w14:paraId="3ce3aca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733DFC">
        <w:t>8270</w:t>
      </w:r>
      <w:r>
        <w:t>/2015</w:t>
      </w:r>
      <w:r w:rsidR="002578BF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3E37D3" w:rsidRPr="003E37D3">
        <w:t>MILLIES MILIES d.o.o., Hrgovići 103, Zagreb, OIB: 69643667431</w:t>
      </w:r>
      <w:r>
        <w:t xml:space="preserve">, dana </w:t>
      </w:r>
      <w:r w:rsidR="009D2643">
        <w:t>18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3E37D3" w:rsidRPr="003E37D3">
        <w:t>MILLIES MILIES d.o.o., Hrgovići 103, Zagreb, OIB: 69643667431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9D2643">
        <w:t>18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B01CA1">
        <w:t xml:space="preserve">ečajnog upravitelja imenuje se </w:t>
      </w:r>
      <w:r w:rsidR="00B01CA1" w:rsidRPr="00B01CA1">
        <w:t>MARIJAN DRLJANOVČAN, Antuna Mihanovića 131, Miholjanec, OIB:49708160625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3E37D3" w:rsidRPr="003E37D3">
        <w:t>MILLIES MILIES d.o.o., Hrgovići 103, Zagreb, OIB: 69643667431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9D2643" w:rsidP="00047C0E" w:rsidR="00047C0E">
      <w:pPr>
        <w:pStyle w:val="Bezproreda"/>
        <w:jc w:val="center"/>
      </w:pPr>
      <w:r>
        <w:t>U Zagrebu,</w:t>
      </w:r>
      <w:r w:rsidR="00047C0E">
        <w:t xml:space="preserve"> </w:t>
      </w:r>
      <w:r>
        <w:t>18</w:t>
      </w:r>
      <w:r w:rsidR="00047C0E">
        <w:t xml:space="preserve">. </w:t>
      </w:r>
      <w:r w:rsidR="00BA2A5A">
        <w:t>svibnja</w:t>
      </w:r>
      <w:r w:rsidR="00047C0E"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2578BF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2578BF" w:rsidP="002578BF" w:rsidR="002578BF">
      <w:pPr>
        <w:pStyle w:val="Bezproreda"/>
        <w:jc w:val="right"/>
      </w:pPr>
      <w:r>
        <w:t>Za točnost otpravka-ovlašteni službenik:</w:t>
      </w:r>
    </w:p>
    <w:p w:rsidRDefault="002578BF" w:rsidP="002578BF" w:rsidR="002578BF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4F1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733DFC" w:rsidRPr="00733DFC">
          <w:t>8270/2015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578BF"/>
    <w:rsid w:val="003A3366"/>
    <w:rsid w:val="003E37D3"/>
    <w:rsid w:val="004E266D"/>
    <w:rsid w:val="00677951"/>
    <w:rsid w:val="006D34F1"/>
    <w:rsid w:val="00733DFC"/>
    <w:rsid w:val="009D2643"/>
    <w:rsid w:val="00AA7B27"/>
    <w:rsid w:val="00AE11D4"/>
    <w:rsid w:val="00B01CA1"/>
    <w:rsid w:val="00BA2A5A"/>
    <w:rsid w:val="00BC1874"/>
    <w:rsid w:val="00BD57A2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57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8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8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8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8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57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8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8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8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8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8270</izvorni_sadrzaj>
    <derivirana_varijabla naziv="DomainObject.Predmet.Broj_1">8270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St-8270/2015</izvorni_sadrzaj>
    <derivirana_varijabla naziv="DomainObject.Predmet.OznakaBroj_1">St-8270/2015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MILLIES MILIES d.o.o. zastupanog po punomoćniku Mija Šipek</izvorni_sadrzaj>
    <derivirana_varijabla naziv="DomainObject.Predmet.ProtustrankaFormated_1">  MILLIES MILIES d.o.o. zastupanog po punomoćniku Mija Šipek</derivirana_varijabla>
  </DomainObject.Predmet.ProtustrankaFormated>
  <DomainObject.Predmet.ProtustrankaFormatedOIB>
    <izvorni_sadrzaj>  MILLIES MILIES d.o.o., OIB 69643667431 zastupanog po punomoćniku Mija Šipek</izvorni_sadrzaj>
    <derivirana_varijabla naziv="DomainObject.Predmet.ProtustrankaFormatedOIB_1">  MILLIES MILIES d.o.o., OIB 69643667431 zastupanog po punomoćniku Mija Šipek</derivirana_varijabla>
  </DomainObject.Predmet.ProtustrankaFormatedOIB>
  <DomainObject.Predmet.ProtustrankaFormatedWithAdress>
    <izvorni_sadrzaj> MILLIES MILIES d.o.o., Hrgovići 103, 10000 Zagreb zastupanog po punomoćniku Mija Šipek</izvorni_sadrzaj>
    <derivirana_varijabla naziv="DomainObject.Predmet.ProtustrankaFormatedWithAdress_1"> MILLIES MILIES d.o.o., Hrgovići 103, 10000 Zagreb zastupanog po punomoćniku Mija Šipek</derivirana_varijabla>
  </DomainObject.Predmet.ProtustrankaFormatedWithAdress>
  <DomainObject.Predmet.ProtustrankaFormatedWithAdressOIB>
    <izvorni_sadrzaj> MILLIES MILIES d.o.o., OIB 69643667431, Hrgovići 103, 10000 Zagreb zastupanog po punomoćniku Mija Šipek</izvorni_sadrzaj>
    <derivirana_varijabla naziv="DomainObject.Predmet.ProtustrankaFormatedWithAdressOIB_1"> MILLIES MILIES d.o.o., OIB 69643667431, Hrgovići 103, 10000 Zagreb zastupanog po punomoćniku Mija Šipek</derivirana_varijabla>
  </DomainObject.Predmet.ProtustrankaFormatedWithAdressOIB>
  <DomainObject.Predmet.ProtustrankaWithAdress>
    <izvorni_sadrzaj>MILLIES MILIES d.o.o. Hrgovići 103, 10000 Zagreb</izvorni_sadrzaj>
    <derivirana_varijabla naziv="DomainObject.Predmet.ProtustrankaWithAdress_1">MILLIES MILIES d.o.o. Hrgovići 103, 10000 Zagreb</derivirana_varijabla>
  </DomainObject.Predmet.ProtustrankaWithAdress>
  <DomainObject.Predmet.ProtustrankaWithAdressOIB>
    <izvorni_sadrzaj>MILLIES MILIES d.o.o., OIB 69643667431, Hrgovići 103, 10000 Zagreb</izvorni_sadrzaj>
    <derivirana_varijabla naziv="DomainObject.Predmet.ProtustrankaWithAdressOIB_1">MILLIES MILIES d.o.o., OIB 69643667431, Hrgovići 103, 10000 Zagreb</derivirana_varijabla>
  </DomainObject.Predmet.ProtustrankaWithAdressOIB>
  <DomainObject.Predmet.ProtustrankaNazivFormated>
    <izvorni_sadrzaj>MILLIES MILIES d.o.o.</izvorni_sadrzaj>
    <derivirana_varijabla naziv="DomainObject.Predmet.ProtustrankaNazivFormated_1">MILLIES MILIES d.o.o.</derivirana_varijabla>
  </DomainObject.Predmet.ProtustrankaNazivFormated>
  <DomainObject.Predmet.ProtustrankaNazivFormatedOIB>
    <izvorni_sadrzaj>MILLIES MILIES d.o.o., OIB 69643667431</izvorni_sadrzaj>
    <derivirana_varijabla naziv="DomainObject.Predmet.ProtustrankaNazivFormatedOIB_1">MILLIES MILIES d.o.o., OIB 69643667431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MILLIES MILIES d.o.o. zastupanog po punomoćniku Mija Šipek</item>
    </izvorni_sadrzaj>
    <derivirana_varijabla naziv="DomainObject.Predmet.ProtuStrankaListFormated_1">
      <item>MILLIES MILIES d.o.o. zastupanog po punomoćniku Mija Šipek</item>
    </derivirana_varijabla>
  </DomainObject.Predmet.ProtuStrankaListFormated>
  <DomainObject.Predmet.ProtuStrankaListFormatedOIB>
    <izvorni_sadrzaj>
      <item>MILLIES MILIES d.o.o., OIB 69643667431 zastupanog po punomoćniku Mija Šipek</item>
    </izvorni_sadrzaj>
    <derivirana_varijabla naziv="DomainObject.Predmet.ProtuStrankaListFormatedOIB_1">
      <item>MILLIES MILIES d.o.o., OIB 69643667431 zastupanog po punomoćniku Mija Šipek</item>
    </derivirana_varijabla>
  </DomainObject.Predmet.ProtuStrankaListFormatedOIB>
  <DomainObject.Predmet.ProtuStrankaListFormatedWithAdress>
    <izvorni_sadrzaj>
      <item>MILLIES MILIES d.o.o., Hrgovići 103, 10000 Zagreb zastupanog po punomoćniku Mija Šipek</item>
    </izvorni_sadrzaj>
    <derivirana_varijabla naziv="DomainObject.Predmet.ProtuStrankaListFormatedWithAdress_1">
      <item>MILLIES MILIES d.o.o., Hrgovići 103, 10000 Zagreb zastupanog po punomoćniku Mija Šipek</item>
    </derivirana_varijabla>
  </DomainObject.Predmet.ProtuStrankaListFormatedWithAdress>
  <DomainObject.Predmet.ProtuStrankaListFormatedWithAdressOIB>
    <izvorni_sadrzaj>
      <item>MILLIES MILIES d.o.o., OIB 69643667431, Hrgovići 103, 10000 Zagreb zastupanog po punomoćniku Mija Šipek</item>
    </izvorni_sadrzaj>
    <derivirana_varijabla naziv="DomainObject.Predmet.ProtuStrankaListFormatedWithAdressOIB_1">
      <item>MILLIES MILIES d.o.o., OIB 69643667431, Hrgovići 103, 10000 Zagreb zastupanog po punomoćniku Mija Šipek</item>
    </derivirana_varijabla>
  </DomainObject.Predmet.ProtuStrankaListFormatedWithAdressOIB>
  <DomainObject.Predmet.ProtuStrankaListNazivFormated>
    <izvorni_sadrzaj>
      <item>MILLIES MILIES d.o.o.</item>
    </izvorni_sadrzaj>
    <derivirana_varijabla naziv="DomainObject.Predmet.ProtuStrankaListNazivFormated_1">
      <item>MILLIES MILIES d.o.o.</item>
    </derivirana_varijabla>
  </DomainObject.Predmet.ProtuStrankaListNazivFormated>
  <DomainObject.Predmet.ProtuStrankaListNazivFormatedOIB>
    <izvorni_sadrzaj>
      <item>MILLIES MILIES d.o.o., OIB 69643667431</item>
    </izvorni_sadrzaj>
    <derivirana_varijabla naziv="DomainObject.Predmet.ProtuStrankaListNazivFormatedOIB_1">
      <item>MILLIES MILIES d.o.o., OIB 69643667431</item>
    </derivirana_varijabla>
  </DomainObject.Predmet.ProtuStrankaListNazivFormatedOIB>
  <DomainObject.Predmet.OstaliListFormated>
    <izvorni_sadrzaj>
      <item>Marijan Drljanovčan</item>
      <item>Mija Šipek punomoćnik sudionika u postupku MILLIES MILIES d.o.o.</item>
    </izvorni_sadrzaj>
    <derivirana_varijabla naziv="DomainObject.Predmet.OstaliListFormated_1">
      <item>Marijan Drljanovčan</item>
      <item>Mija Šipek punomoćnik sudionika u postupku MILLIES MILIES d.o.o.</item>
    </derivirana_varijabla>
  </DomainObject.Predmet.OstaliListFormated>
  <DomainObject.Predmet.OstaliListFormatedOIB>
    <izvorni_sadrzaj>
      <item>Marijan Drljanovčan, OIB 49708160625</item>
      <item>Mija Šipek, OIB 00504714153 punomoćnik sudionika u postupku MILLIES MILIES d.o.o.</item>
    </izvorni_sadrzaj>
    <derivirana_varijabla naziv="DomainObject.Predmet.OstaliListFormatedOIB_1">
      <item>Marijan Drljanovčan, OIB 49708160625</item>
      <item>Mija Šipek, OIB 00504714153 punomoćnik sudionika u postupku MILLIES MILIES d.o.o.</item>
    </derivirana_varijabla>
  </DomainObject.Predmet.OstaliListFormatedOIB>
  <DomainObject.Predmet.OstaliListFormatedWithAdress>
    <izvorni_sadrzaj>
      <item>Marijan Drljanovčan, Antuna Mihanovića 131, 48350 Miholjanec</item>
      <item>Mija Šipek, Iločka Ulica 32, 10000 Zagreb punomoćnik sudionika u postupku MILLIES MILIES d.o.o.</item>
    </izvorni_sadrzaj>
    <derivirana_varijabla naziv="DomainObject.Predmet.OstaliListFormatedWithAdress_1">
      <item>Marijan Drljanovčan, Antuna Mihanovića 131, 48350 Miholjanec</item>
      <item>Mija Šipek, Iločka Ulica 32, 10000 Zagreb punomoćnik sudionika u postupku MILLIES MILIES d.o.o.</item>
    </derivirana_varijabla>
  </DomainObject.Predmet.OstaliListFormatedWithAdress>
  <DomainObject.Predmet.OstaliListFormatedWithAdressOIB>
    <izvorni_sadrzaj>
      <item>Marijan Drljanovčan, OIB 49708160625, Antuna Mihanovića 131, 48350 Miholjanec</item>
      <item>Mija Šipek, OIB 00504714153, Iločka Ulica 32, 10000 Zagreb punomoćnik sudionika u postupku MILLIES MILIES d.o.o.</item>
    </izvorni_sadrzaj>
    <derivirana_varijabla naziv="DomainObject.Predmet.OstaliListFormatedWithAdressOIB_1">
      <item>Marijan Drljanovčan, OIB 49708160625, Antuna Mihanovića 131, 48350 Miholjanec</item>
      <item>Mija Šipek, OIB 00504714153, Iločka Ulica 32, 10000 Zagreb punomoćnik sudionika u postupku MILLIES MILIES d.o.o.</item>
    </derivirana_varijabla>
  </DomainObject.Predmet.OstaliListFormatedWithAdressOIB>
  <DomainObject.Predmet.OstaliListNazivFormated>
    <izvorni_sadrzaj>
      <item>Marijan Drljanovčan</item>
      <item>Mija Šipek</item>
    </izvorni_sadrzaj>
    <derivirana_varijabla naziv="DomainObject.Predmet.OstaliListNazivFormated_1">
      <item>Marijan Drljanovčan</item>
      <item>Mija Šipek</item>
    </derivirana_varijabla>
  </DomainObject.Predmet.OstaliListNazivFormated>
  <DomainObject.Predmet.OstaliListNazivFormatedOIB>
    <izvorni_sadrzaj>
      <item>Marijan Drljanovčan, OIB 49708160625</item>
      <item>Mija Šipek, OIB 00504714153</item>
    </izvorni_sadrzaj>
    <derivirana_varijabla naziv="DomainObject.Predmet.OstaliListNazivFormatedOIB_1">
      <item>Marijan Drljanovčan, OIB 49708160625</item>
      <item>Mija Šipek, OIB 00504714153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MILLIES MILIES d.o.o.</izvorni_sadrzaj>
    <derivirana_varijabla naziv="DomainObject.Predmet.ProtustrankaIDrugi_1">MILLIES MILIES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MILLIES MILIES d.o.o., OIB 69643667431, Hrgovići 103, 10000 Zagreb</izvorni_sadrzaj>
    <derivirana_varijabla naziv="DomainObject.Predmet.ProtustrankaIDrugiAdressOIB_1">MILLIES MILIES d.o.o., OIB 69643667431, Hrgovići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MILLIES MILIES d.o.o.</item>
      <item>FINA Regionalni centar Zagreb</item>
      <item>Marijan Drljanovčan</item>
      <item>Mija Šipek</item>
    </izvorni_sadrzaj>
    <derivirana_varijabla naziv="DomainObject.Predmet.SudioniciListNaziv_1">
      <item>MILLIES MILIES d.o.o.</item>
      <item>FINA Regionalni centar Zagreb</item>
      <item>Marijan Drljanovčan</item>
      <item>Mija Šipek</item>
    </derivirana_varijabla>
  </DomainObject.Predmet.SudioniciListNaziv>
  <DomainObject.Predmet.SudioniciListAdressOIB>
    <izvorni_sadrzaj>
      <item>MILLIES MILIES d.o.o., OIB 69643667431, Hrgovići 103,10000 Zagreb</item>
      <item>FINA Regionalni centar Zagreb, OIB 85821130368, Trg svibanjskih žrtava 1995. 1,10000 Zagreb</item>
      <item>Marijan Drljanovčan, OIB 49708160625, Antuna Mihanovića 131,48350 Miholjanec</item>
      <item>Mija Šipek, OIB 00504714153, Iločka Ulica 32,10000 Zagreb</item>
    </izvorni_sadrzaj>
    <derivirana_varijabla naziv="DomainObject.Predmet.SudioniciListAdressOIB_1">
      <item>MILLIES MILIES d.o.o., OIB 69643667431, Hrgovići 103,10000 Zagreb</item>
      <item>FINA Regionalni centar Zagreb, OIB 85821130368, Trg svibanjskih žrtava 1995. 1,10000 Zagreb</item>
      <item>Marijan Drljanovčan, OIB 49708160625, Antuna Mihanovića 131,48350 Miholjanec</item>
      <item>Mija Šipek, OIB 00504714153, Iločka Ulica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69643667431</item>
      <item>, OIB 85821130368</item>
      <item>, OIB 49708160625</item>
      <item>, OIB 00504714153</item>
    </izvorni_sadrzaj>
    <derivirana_varijabla naziv="DomainObject.Predmet.SudioniciListNazivOIB_1">
      <item>, OIB 69643667431</item>
      <item>, OIB 85821130368</item>
      <item>, OIB 49708160625</item>
      <item>, OIB 00504714153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1998</properties:Characters>
  <properties:Lines>71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2016-05-17T14:19:00Z</dcterms:created>
  <dc:creator>Sandra Rotar Vogrin</dc:creator>
  <cp:lastModifiedBy>Tanja Štraubert</cp:lastModifiedBy>
  <cp:lastPrinted>2016-05-18T11:03:00Z</cp:lastPrinted>
  <dcterms:modified xmlns:xsi="http://www.w3.org/2001/XMLSchema-instance" xsi:type="dcterms:W3CDTF">2016-05-18T11:03:00Z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