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30b974" w14:paraId="030b974" w:rsidRDefault="00CE79D5" w:rsidP="00B00044" w:rsidR="00B00044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00044" w:rsidP="00B00044" w:rsidR="00B00044">
      <w:pPr>
        <w:rPr>
          <w:b/>
        </w:rPr>
      </w:pPr>
    </w:p>
    <w:p w:rsidRDefault="00B00044" w:rsidP="00B00044" w:rsidR="00B00044" w:rsidRPr="00FB47D0">
      <w:pPr>
        <w:rPr>
          <w:b/>
        </w:rPr>
      </w:pPr>
      <w:r w:rsidRPr="00FB47D0">
        <w:rPr>
          <w:b/>
        </w:rPr>
        <w:t>REPUBLIKA HRVATSKA</w:t>
      </w:r>
    </w:p>
    <w:p w:rsidRDefault="00B00044" w:rsidP="00B00044" w:rsidR="00B00044" w:rsidRPr="00FB47D0">
      <w:pPr>
        <w:rPr>
          <w:b/>
        </w:rPr>
      </w:pPr>
      <w:r w:rsidRPr="00FB47D0">
        <w:rPr>
          <w:b/>
        </w:rPr>
        <w:t>TRGOVAČKI SUD U OSIJEKU</w:t>
      </w:r>
    </w:p>
    <w:p w:rsidRDefault="00B00044" w:rsidP="00B00044" w:rsidR="00B00044" w:rsidRPr="00FB47D0">
      <w:pPr>
        <w:rPr>
          <w:b/>
        </w:rPr>
      </w:pPr>
      <w:r w:rsidRPr="00FB47D0">
        <w:rPr>
          <w:b/>
        </w:rPr>
        <w:t xml:space="preserve">STALNA SLUŽBA </w:t>
      </w:r>
      <w:r>
        <w:rPr>
          <w:b/>
        </w:rPr>
        <w:t xml:space="preserve"> U </w:t>
      </w:r>
      <w:r w:rsidR="006507CD">
        <w:rPr>
          <w:b/>
        </w:rPr>
        <w:t>SLAVONSKOM BRODU</w:t>
      </w:r>
      <w:r>
        <w:rPr>
          <w:b/>
        </w:rPr>
        <w:t xml:space="preserve"> </w:t>
      </w:r>
      <w:r w:rsidRPr="00FB47D0">
        <w:rPr>
          <w:b/>
        </w:rPr>
        <w:t xml:space="preserve">                        Broj: 7/St-</w:t>
      </w:r>
      <w:r w:rsidR="006507CD">
        <w:rPr>
          <w:b/>
        </w:rPr>
        <w:t>225</w:t>
      </w:r>
      <w:r w:rsidRPr="00FB47D0">
        <w:rPr>
          <w:b/>
        </w:rPr>
        <w:t>/201</w:t>
      </w:r>
      <w:r w:rsidR="006507CD">
        <w:rPr>
          <w:b/>
        </w:rPr>
        <w:t>2</w:t>
      </w:r>
      <w:r w:rsidRPr="00FB47D0">
        <w:rPr>
          <w:b/>
        </w:rPr>
        <w:t>-</w:t>
      </w:r>
      <w:r w:rsidR="006507CD">
        <w:rPr>
          <w:b/>
        </w:rPr>
        <w:t>102</w:t>
      </w:r>
    </w:p>
    <w:p w:rsidRDefault="00B00044" w:rsidP="00B00044" w:rsidR="00B00044" w:rsidRPr="00FB47D0">
      <w:pPr>
        <w:rPr>
          <w:b/>
        </w:rPr>
      </w:pPr>
      <w:r w:rsidRPr="00FB47D0">
        <w:rPr>
          <w:b/>
        </w:rPr>
        <w:t xml:space="preserve">Trg pobjede 13  </w:t>
      </w:r>
    </w:p>
    <w:p w:rsidRDefault="00B00044" w:rsidP="00B00044" w:rsidR="00B00044" w:rsidRPr="00FB47D0">
      <w:pPr>
        <w:rPr>
          <w:b/>
        </w:rPr>
      </w:pPr>
      <w:r w:rsidRPr="00FB47D0">
        <w:rPr>
          <w:b/>
        </w:rPr>
        <w:t xml:space="preserve">Slavonski Brod </w:t>
      </w:r>
    </w:p>
    <w:p w:rsidRDefault="00B00044" w:rsidP="00B00044" w:rsidR="00B00044" w:rsidRPr="00FB47D0">
      <w:pPr>
        <w:rPr>
          <w:b/>
        </w:rPr>
      </w:pPr>
    </w:p>
    <w:p w:rsidRDefault="00B00044" w:rsidP="00B00044" w:rsidR="00B00044" w:rsidRPr="00FB47D0">
      <w:pPr>
        <w:rPr>
          <w:b/>
        </w:rPr>
      </w:pPr>
    </w:p>
    <w:p w:rsidRDefault="00B00044" w:rsidP="00B00044" w:rsidR="00B00044" w:rsidRPr="00FB47D0">
      <w:pPr>
        <w:jc w:val="center"/>
        <w:rPr>
          <w:b/>
        </w:rPr>
      </w:pPr>
      <w:r w:rsidRPr="00FB47D0">
        <w:rPr>
          <w:b/>
        </w:rPr>
        <w:t>R E P U B L I K A  H R V A T S KA</w:t>
      </w:r>
    </w:p>
    <w:p w:rsidRDefault="00B00044" w:rsidP="00B00044" w:rsidR="00B00044" w:rsidRPr="00FB47D0">
      <w:pPr>
        <w:rPr>
          <w:b/>
        </w:rPr>
      </w:pPr>
    </w:p>
    <w:p w:rsidRDefault="00B00044" w:rsidP="00B00044" w:rsidR="00B00044" w:rsidRPr="00FB47D0">
      <w:pPr>
        <w:jc w:val="center"/>
        <w:rPr>
          <w:b/>
        </w:rPr>
      </w:pPr>
      <w:r w:rsidRPr="00FB47D0">
        <w:rPr>
          <w:b/>
        </w:rPr>
        <w:t>RJEŠENJE</w:t>
      </w:r>
    </w:p>
    <w:p w:rsidRDefault="00B00044" w:rsidP="00B00044" w:rsidR="00B00044"/>
    <w:p w:rsidRDefault="00B00044" w:rsidP="006507CD" w:rsidR="006507CD" w:rsidRPr="006507CD">
      <w:pPr>
        <w:ind w:firstLine="708"/>
        <w:jc w:val="both"/>
      </w:pPr>
      <w:r>
        <w:t xml:space="preserve"> </w:t>
      </w:r>
      <w:r>
        <w:tab/>
      </w:r>
      <w:r w:rsidR="006507CD" w:rsidRPr="006507CD">
        <w:t xml:space="preserve">TRGOVAČKI SUD U OSIJEKU, STALNA SLUŽBA U SLAVONSKOM BRODU po stečajnoj sutkinji Mirni Vujčić u stečajnom postupku nad stečajnim dužnikom AGATON društvo s ograničenom odgovornošću za trgovinu i usluge, skraćena tvrtka: AGATON d.o.o. </w:t>
      </w:r>
      <w:proofErr w:type="spellStart"/>
      <w:r w:rsidR="006507CD" w:rsidRPr="006507CD">
        <w:t>Filipovac</w:t>
      </w:r>
      <w:proofErr w:type="spellEnd"/>
      <w:r w:rsidR="006507CD" w:rsidRPr="006507CD">
        <w:t>, Grad Lipik, Ta</w:t>
      </w:r>
      <w:r w:rsidR="006507CD">
        <w:t>bor 32, OIB: 08654269074, dana 12</w:t>
      </w:r>
      <w:r w:rsidR="006507CD" w:rsidRPr="006507CD">
        <w:t xml:space="preserve">. </w:t>
      </w:r>
      <w:r w:rsidR="006507CD">
        <w:t>travnja</w:t>
      </w:r>
      <w:r w:rsidR="006507CD" w:rsidRPr="006507CD">
        <w:t xml:space="preserve"> 201</w:t>
      </w:r>
      <w:r w:rsidR="006507CD">
        <w:t>7</w:t>
      </w:r>
      <w:r w:rsidR="006507CD" w:rsidRPr="006507CD">
        <w:t>. godine</w:t>
      </w:r>
    </w:p>
    <w:p w:rsidRDefault="006507CD" w:rsidP="006507CD" w:rsidR="006507CD" w:rsidRPr="006507CD">
      <w:pPr>
        <w:ind w:firstLine="708"/>
        <w:jc w:val="center"/>
      </w:pPr>
      <w:r w:rsidRPr="006507CD">
        <w:t>r i j e š i o    j e</w:t>
      </w:r>
    </w:p>
    <w:p w:rsidRDefault="006507CD" w:rsidP="006507CD" w:rsidR="006507CD" w:rsidRPr="006507CD">
      <w:pPr>
        <w:ind w:firstLine="708"/>
        <w:jc w:val="both"/>
      </w:pPr>
    </w:p>
    <w:p w:rsidRDefault="006507CD" w:rsidP="006507CD" w:rsidR="006507CD" w:rsidRPr="006507CD">
      <w:pPr>
        <w:jc w:val="both"/>
      </w:pPr>
      <w:r>
        <w:t xml:space="preserve"> </w:t>
      </w:r>
      <w:r>
        <w:tab/>
      </w:r>
      <w:r>
        <w:tab/>
        <w:t xml:space="preserve">  </w:t>
      </w:r>
      <w:r w:rsidRPr="006507CD">
        <w:t>I Stečajnom upravitelju MILANU NAKIĆ dipl. iur. iz Pakraca, J. J. Strossmayera 20</w:t>
      </w:r>
      <w:r w:rsidR="00A93F02">
        <w:t>, OIB 11576973023</w:t>
      </w:r>
      <w:r w:rsidRPr="006507CD">
        <w:t xml:space="preserve"> određuje se naknada stvarnih troškova u iznosu od 1.</w:t>
      </w:r>
      <w:r>
        <w:t>320</w:t>
      </w:r>
      <w:r w:rsidRPr="006507CD">
        <w:t xml:space="preserve">,00 Kn neto.  </w:t>
      </w:r>
    </w:p>
    <w:p w:rsidRDefault="006507CD" w:rsidP="006507CD" w:rsidR="006507CD" w:rsidRPr="006507CD">
      <w:pPr>
        <w:ind w:firstLine="708"/>
        <w:jc w:val="both"/>
      </w:pPr>
    </w:p>
    <w:p w:rsidRDefault="006507CD" w:rsidP="006507CD" w:rsidR="006507CD" w:rsidRPr="006507CD">
      <w:pPr>
        <w:jc w:val="both"/>
      </w:pPr>
      <w:r>
        <w:t xml:space="preserve"> </w:t>
      </w:r>
      <w:r>
        <w:tab/>
      </w:r>
      <w:r>
        <w:tab/>
        <w:t xml:space="preserve"> </w:t>
      </w:r>
      <w:r w:rsidRPr="006507CD">
        <w:t>II Naknada troškova iz točke I ovoga rješenja će se isplatiti na teret troškova stečajnog postupka, a po pravomoćnosti ovoga rješenja.</w:t>
      </w:r>
    </w:p>
    <w:p w:rsidRDefault="006507CD" w:rsidP="006507CD" w:rsidR="006507CD" w:rsidRPr="006507CD">
      <w:pPr>
        <w:ind w:firstLine="708"/>
        <w:jc w:val="both"/>
      </w:pPr>
    </w:p>
    <w:p w:rsidRDefault="006507CD" w:rsidP="006507CD" w:rsidR="006507CD" w:rsidRPr="006507CD">
      <w:pPr>
        <w:ind w:firstLine="708"/>
        <w:jc w:val="center"/>
      </w:pPr>
      <w:r w:rsidRPr="006507CD">
        <w:t>Obrazloženje</w:t>
      </w:r>
    </w:p>
    <w:p w:rsidRDefault="006507CD" w:rsidP="006507CD" w:rsidR="006507CD" w:rsidRPr="006507CD">
      <w:pPr>
        <w:ind w:firstLine="708"/>
        <w:jc w:val="both"/>
      </w:pPr>
    </w:p>
    <w:p w:rsidRDefault="006507CD" w:rsidP="006507CD" w:rsidR="006507CD" w:rsidRPr="006507CD">
      <w:pPr>
        <w:ind w:firstLine="708"/>
        <w:jc w:val="both"/>
      </w:pPr>
      <w:r>
        <w:t xml:space="preserve">        </w:t>
      </w:r>
      <w:r w:rsidRPr="006507CD">
        <w:t xml:space="preserve">    Rješenjem poslovni broj 7/St-225/2012-8 od 1. listopada 2012. godine otvoren je stečajni postupak nad stečajnim dužnikom AGATON društvo s ograničenom odgovornošću za trgovinu i usluge, skraćena tvrtka: AGATON d.o.o. </w:t>
      </w:r>
      <w:proofErr w:type="spellStart"/>
      <w:r w:rsidRPr="006507CD">
        <w:t>Filipovac</w:t>
      </w:r>
      <w:proofErr w:type="spellEnd"/>
      <w:r w:rsidRPr="006507CD">
        <w:t>, Grad Lipik, Tabor 32, OIB: 08654269074, a za stečajnog upravitelja imenovan je Milan Nakić  dipl. iur. iz Pakraca.</w:t>
      </w:r>
    </w:p>
    <w:p w:rsidRDefault="00B00044" w:rsidP="006507CD" w:rsidR="006507CD">
      <w:pPr>
        <w:ind w:firstLine="708"/>
        <w:jc w:val="both"/>
      </w:pPr>
      <w:r>
        <w:t xml:space="preserve"> </w:t>
      </w:r>
      <w:r>
        <w:tab/>
        <w:t>Podneskom kojeg je sud zaprimio 1</w:t>
      </w:r>
      <w:r w:rsidR="006507CD">
        <w:t>0</w:t>
      </w:r>
      <w:r>
        <w:t xml:space="preserve">. </w:t>
      </w:r>
      <w:r w:rsidR="006507CD">
        <w:t>travnja</w:t>
      </w:r>
      <w:r>
        <w:t xml:space="preserve"> 201</w:t>
      </w:r>
      <w:r w:rsidR="006507CD">
        <w:t>7</w:t>
      </w:r>
      <w:r>
        <w:t xml:space="preserve">. godine stečajni upravitelj potraživao je naknadu stvarnih troškova u ukupnom iznosu od </w:t>
      </w:r>
      <w:r w:rsidR="002D71E1">
        <w:t>1.</w:t>
      </w:r>
      <w:r w:rsidR="006507CD">
        <w:t>320,00</w:t>
      </w:r>
      <w:r>
        <w:t xml:space="preserve"> Kn, a po osnovi korištenja osobnog automobila za službene svrhe, troškova cestarine i parkirne karte koje je imao zbog putovanja radi sudjelovanja na </w:t>
      </w:r>
      <w:r w:rsidR="006507CD">
        <w:t xml:space="preserve">ročištu dana 07. lipnja 2016. godine radi utvrđenja vrijednosti nekretnina, na ročištu 12. prosinca 2016. godine radi diobe </w:t>
      </w:r>
      <w:proofErr w:type="spellStart"/>
      <w:r w:rsidR="006507CD">
        <w:t>kupovnine</w:t>
      </w:r>
      <w:proofErr w:type="spellEnd"/>
      <w:r w:rsidR="006507CD">
        <w:t xml:space="preserve"> te na završnom ročištu dana 05. travnja 2017. </w:t>
      </w:r>
      <w:r w:rsidR="00A93F02">
        <w:t>godine</w:t>
      </w:r>
      <w:r w:rsidR="006507CD">
        <w:t>.</w:t>
      </w:r>
    </w:p>
    <w:p w:rsidRDefault="00B00044" w:rsidP="002D71E1" w:rsidR="002D71E1">
      <w:pPr>
        <w:ind w:firstLine="708"/>
        <w:jc w:val="both"/>
      </w:pPr>
      <w:r>
        <w:t xml:space="preserve"> </w:t>
      </w:r>
      <w:r>
        <w:tab/>
        <w:t>Kako je stečajni upravitelj bio</w:t>
      </w:r>
      <w:r w:rsidR="006507CD">
        <w:t xml:space="preserve"> nazočan na navedenim ročištima, </w:t>
      </w:r>
      <w:r>
        <w:t>a visinu stvarnog troška dokazao je potvrdama o plaćanju cestarine i troškova parkiranja te i putnim nalozima iz kojih je vidljiv broj prijeđenih kilometara i cijena prijevoza po kilometru, a predmetni troškovi stečajnog upravitelja bili su potrebni za vođenje stečajnog postupk</w:t>
      </w:r>
      <w:r w:rsidR="006448C3">
        <w:t>a,</w:t>
      </w:r>
    </w:p>
    <w:p w:rsidRDefault="002D71E1" w:rsidP="002D71E1" w:rsidR="002D71E1">
      <w:pPr>
        <w:ind w:firstLine="708"/>
        <w:jc w:val="both"/>
      </w:pPr>
    </w:p>
    <w:p w:rsidRDefault="002D71E1" w:rsidP="002D71E1" w:rsidR="002D71E1">
      <w:pPr>
        <w:ind w:firstLine="708"/>
        <w:jc w:val="both"/>
      </w:pPr>
    </w:p>
    <w:p w:rsidRDefault="002D71E1" w:rsidP="002D71E1" w:rsidR="002D71E1">
      <w:pPr>
        <w:ind w:firstLine="708"/>
        <w:jc w:val="both"/>
      </w:pPr>
    </w:p>
    <w:p w:rsidRDefault="002D71E1" w:rsidP="002D71E1" w:rsidR="002D71E1">
      <w:pPr>
        <w:ind w:firstLine="708"/>
        <w:jc w:val="both"/>
      </w:pPr>
    </w:p>
    <w:p w:rsidRDefault="00444833" w:rsidP="00444833" w:rsidR="00444833">
      <w:pPr>
        <w:jc w:val="right"/>
        <w:rPr>
          <w:b/>
        </w:rPr>
      </w:pPr>
      <w:r w:rsidRPr="00444833">
        <w:rPr>
          <w:b/>
        </w:rPr>
        <w:lastRenderedPageBreak/>
        <w:t>Broj: 7/St-225/2012-102</w:t>
      </w:r>
    </w:p>
    <w:p w:rsidRDefault="00444833" w:rsidP="00444833" w:rsidR="00444833">
      <w:pPr>
        <w:jc w:val="right"/>
      </w:pPr>
    </w:p>
    <w:p w:rsidRDefault="006448C3" w:rsidP="00444833" w:rsidR="00B00044">
      <w:pPr>
        <w:jc w:val="both"/>
      </w:pPr>
      <w:r>
        <w:t xml:space="preserve"> to je na temelju odredbe čl.</w:t>
      </w:r>
      <w:r w:rsidR="00B00044">
        <w:t>9</w:t>
      </w:r>
      <w:r>
        <w:t>4</w:t>
      </w:r>
      <w:r w:rsidR="00B00044">
        <w:t>. st. 3 Stečajnog zakona  (dalje SZ, NN</w:t>
      </w:r>
      <w:r>
        <w:t xml:space="preserve"> 71/15 )</w:t>
      </w:r>
      <w:r w:rsidR="00B00044">
        <w:t xml:space="preserve"> koji se na temelju odredbe čl. </w:t>
      </w:r>
      <w:smartTag w:element="metricconverter" w:uri="urn:schemas-microsoft-com:office:smarttags">
        <w:smartTagPr>
          <w:attr w:val="441. st" w:name="ProductID"/>
        </w:smartTagPr>
        <w:r w:rsidR="00B00044">
          <w:t>441. st</w:t>
        </w:r>
      </w:smartTag>
      <w:r w:rsidR="00B00044">
        <w:t>.</w:t>
      </w:r>
      <w:r>
        <w:t>2 SZ-a</w:t>
      </w:r>
      <w:r w:rsidR="00B00044">
        <w:t xml:space="preserve"> treba primijeniti na ovaj odnos odlučeno kao u izreci rješenja.</w:t>
      </w:r>
    </w:p>
    <w:p w:rsidRDefault="00B00044" w:rsidP="00B00044" w:rsidR="00B00044">
      <w:pPr>
        <w:jc w:val="both"/>
      </w:pPr>
    </w:p>
    <w:p w:rsidRDefault="00B00044" w:rsidP="00B00044" w:rsidR="00B00044">
      <w:pPr>
        <w:jc w:val="both"/>
      </w:pPr>
    </w:p>
    <w:p w:rsidRDefault="006507CD" w:rsidP="00B00044" w:rsidR="00B00044">
      <w:pPr>
        <w:jc w:val="center"/>
      </w:pPr>
      <w:r>
        <w:t>U Slavonskom Brodu, 12</w:t>
      </w:r>
      <w:r w:rsidR="00B00044">
        <w:t xml:space="preserve">. </w:t>
      </w:r>
      <w:r>
        <w:t>travnja</w:t>
      </w:r>
      <w:r w:rsidR="00B00044">
        <w:t xml:space="preserve"> 201</w:t>
      </w:r>
      <w:r>
        <w:t>7</w:t>
      </w:r>
      <w:r w:rsidR="00B00044">
        <w:t>. godine</w:t>
      </w:r>
    </w:p>
    <w:p w:rsidRDefault="00B00044" w:rsidP="00B00044" w:rsidR="00B00044">
      <w:pPr>
        <w:jc w:val="center"/>
      </w:pPr>
    </w:p>
    <w:p w:rsidRDefault="00B00044" w:rsidP="00B00044" w:rsidR="00B00044">
      <w:pPr>
        <w:jc w:val="both"/>
      </w:pPr>
    </w:p>
    <w:p w:rsidRDefault="00B00044" w:rsidP="00B00044" w:rsidR="00B00044">
      <w:pPr>
        <w:jc w:val="both"/>
      </w:pPr>
      <w:r>
        <w:t xml:space="preserve"> 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D45FD0">
        <w:t xml:space="preserve"> </w:t>
      </w:r>
      <w:r>
        <w:t>Stečajna sutkinja:</w:t>
      </w:r>
    </w:p>
    <w:p w:rsidRDefault="00B00044" w:rsidP="00B00044" w:rsidR="00B00044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>
        <w:tab/>
      </w:r>
      <w:r>
        <w:tab/>
      </w:r>
      <w:r>
        <w:tab/>
        <w:t xml:space="preserve"> </w:t>
      </w:r>
      <w:r w:rsidR="002D71E1">
        <w:t xml:space="preserve"> </w:t>
      </w:r>
      <w:r>
        <w:t xml:space="preserve">  </w:t>
      </w:r>
      <w:smartTag w:element="PersonName" w:uri="urn:schemas-microsoft-com:office:smarttags">
        <w:r>
          <w:t>Mirna Vujčić</w:t>
        </w:r>
      </w:smartTag>
    </w:p>
    <w:p w:rsidRDefault="00B00044" w:rsidP="00B00044" w:rsidR="00B00044">
      <w:pPr>
        <w:jc w:val="both"/>
      </w:pPr>
      <w:r>
        <w:t xml:space="preserve">                                                                               </w:t>
      </w:r>
    </w:p>
    <w:p w:rsidRDefault="00B00044" w:rsidP="00B00044" w:rsidR="00B00044">
      <w:pPr>
        <w:jc w:val="both"/>
      </w:pPr>
    </w:p>
    <w:p w:rsidRDefault="00B00044" w:rsidP="00B00044" w:rsidR="00B00044">
      <w:pPr>
        <w:jc w:val="both"/>
      </w:pPr>
    </w:p>
    <w:p w:rsidRDefault="00B00044" w:rsidP="00B00044" w:rsidR="00B00044">
      <w:pPr>
        <w:jc w:val="both"/>
      </w:pPr>
    </w:p>
    <w:p w:rsidRDefault="00B00044" w:rsidP="00B00044" w:rsidR="00B00044" w:rsidRPr="00284469">
      <w:pPr>
        <w:jc w:val="both"/>
        <w:rPr>
          <w:sz w:val="20"/>
          <w:szCs w:val="20"/>
        </w:rPr>
      </w:pPr>
      <w:r w:rsidRPr="00284469">
        <w:rPr>
          <w:sz w:val="20"/>
          <w:szCs w:val="20"/>
        </w:rPr>
        <w:t>Naputak o pravnom lijeku:</w:t>
      </w:r>
    </w:p>
    <w:p w:rsidRDefault="00B00044" w:rsidP="00B00044" w:rsidR="00B00044" w:rsidRPr="00284469">
      <w:pPr>
        <w:jc w:val="both"/>
        <w:rPr>
          <w:sz w:val="20"/>
          <w:szCs w:val="20"/>
        </w:rPr>
      </w:pPr>
      <w:r w:rsidRPr="00284469">
        <w:rPr>
          <w:sz w:val="20"/>
          <w:szCs w:val="20"/>
        </w:rPr>
        <w:t>Protiv ovog rješenja pravo na žalbu ima stečajni upravitelj i svaki stečajni vjerovnik.</w:t>
      </w:r>
    </w:p>
    <w:p w:rsidRDefault="00B00044" w:rsidP="00B00044" w:rsidR="00B00044" w:rsidRPr="00284469">
      <w:pPr>
        <w:jc w:val="both"/>
        <w:rPr>
          <w:sz w:val="20"/>
          <w:szCs w:val="20"/>
        </w:rPr>
      </w:pPr>
      <w:r w:rsidRPr="00284469">
        <w:rPr>
          <w:sz w:val="20"/>
          <w:szCs w:val="20"/>
        </w:rPr>
        <w:t>Žalba se podnosi u roku od osam dana od isteka osmog dana od dana objave</w:t>
      </w:r>
    </w:p>
    <w:p w:rsidRDefault="00B00044" w:rsidP="00B00044" w:rsidR="00B00044">
      <w:pPr>
        <w:jc w:val="both"/>
        <w:rPr>
          <w:sz w:val="20"/>
          <w:szCs w:val="20"/>
        </w:rPr>
      </w:pPr>
      <w:r w:rsidRPr="00284469">
        <w:rPr>
          <w:sz w:val="20"/>
          <w:szCs w:val="20"/>
        </w:rPr>
        <w:t xml:space="preserve">rješenja na mrežnoj stranici e-Oglasna ploča sudova Visokom </w:t>
      </w:r>
      <w:r>
        <w:rPr>
          <w:sz w:val="20"/>
          <w:szCs w:val="20"/>
        </w:rPr>
        <w:t>t</w:t>
      </w:r>
      <w:r w:rsidRPr="00284469">
        <w:rPr>
          <w:sz w:val="20"/>
          <w:szCs w:val="20"/>
        </w:rPr>
        <w:t xml:space="preserve">rgovačkom sudu </w:t>
      </w:r>
    </w:p>
    <w:p w:rsidRDefault="00B00044" w:rsidP="00B00044" w:rsidR="00B00044" w:rsidRPr="00284469">
      <w:pPr>
        <w:jc w:val="both"/>
        <w:rPr>
          <w:sz w:val="20"/>
          <w:szCs w:val="20"/>
        </w:rPr>
      </w:pPr>
      <w:r w:rsidRPr="00284469">
        <w:rPr>
          <w:sz w:val="20"/>
          <w:szCs w:val="20"/>
        </w:rPr>
        <w:t>Republike Hrvatske Zagreb putem ovog suda,a u tri primjerka.</w:t>
      </w:r>
    </w:p>
    <w:p w:rsidRDefault="00B00044" w:rsidP="00B00044" w:rsidR="00B00044">
      <w:pPr>
        <w:jc w:val="both"/>
      </w:pPr>
    </w:p>
    <w:p w:rsidRDefault="00B00044" w:rsidP="00B00044" w:rsidR="00B00044">
      <w:pPr>
        <w:jc w:val="both"/>
      </w:pPr>
    </w:p>
    <w:p w:rsidRDefault="00B00044" w:rsidP="00B00044" w:rsidR="00B00044">
      <w:pPr>
        <w:jc w:val="both"/>
      </w:pPr>
    </w:p>
    <w:p w:rsidRDefault="00B00044" w:rsidP="00B00044" w:rsidR="00B00044">
      <w:pPr>
        <w:jc w:val="both"/>
      </w:pPr>
    </w:p>
    <w:p w:rsidRDefault="00B00044" w:rsidP="00B00044" w:rsidR="00B00044">
      <w:pPr>
        <w:jc w:val="both"/>
      </w:pPr>
      <w:r>
        <w:t>DNA:</w:t>
      </w:r>
    </w:p>
    <w:p w:rsidRDefault="00B00044" w:rsidP="00B00044" w:rsidR="00B00044">
      <w:pPr>
        <w:jc w:val="both"/>
      </w:pPr>
      <w:r>
        <w:t>1.Rješenje nepravomoćno</w:t>
      </w:r>
    </w:p>
    <w:p w:rsidRDefault="00B00044" w:rsidP="00B00044" w:rsidR="00B00044">
      <w:pPr>
        <w:ind w:left="720"/>
      </w:pPr>
      <w:r>
        <w:t>-objaviti na mrežnoj stranici e –Oglasna ploča sudova</w:t>
      </w:r>
      <w:r>
        <w:tab/>
      </w:r>
      <w:r>
        <w:tab/>
      </w:r>
    </w:p>
    <w:p w:rsidRDefault="00B00044" w:rsidP="00B00044" w:rsidR="00B00044" w:rsidRPr="0085213A">
      <w:pPr>
        <w:ind w:left="720"/>
      </w:pPr>
      <w:r>
        <w:t>- dostaviti stečajnom upravitelju</w:t>
      </w:r>
      <w:r w:rsidRPr="0085213A">
        <w:tab/>
      </w:r>
      <w:r w:rsidRPr="0085213A">
        <w:tab/>
      </w:r>
      <w:r w:rsidRPr="0085213A">
        <w:tab/>
        <w:t xml:space="preserve">                   </w:t>
      </w:r>
    </w:p>
    <w:p w:rsidRDefault="00B00044" w:rsidP="00B00044" w:rsidR="00B00044">
      <w:pPr>
        <w:jc w:val="both"/>
      </w:pPr>
    </w:p>
    <w:p w:rsidRDefault="00B00044" w:rsidP="00B00044" w:rsidR="00B00044">
      <w:pPr>
        <w:jc w:val="both"/>
      </w:pPr>
    </w:p>
    <w:p w:rsidRDefault="00B00044" w:rsidP="00B00044" w:rsidR="00B00044">
      <w:pPr>
        <w:jc w:val="both"/>
      </w:pPr>
    </w:p>
    <w:p w:rsidRDefault="00CD708F" w:rsidP="00B00044" w:rsidR="00CD708F" w:rsidRPr="00B00044"/>
    <w:sectPr w:rsidR="00CD708F" w:rsidRPr="00B0004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B47D0"/>
    <w:rsid w:val="00112E8B"/>
    <w:rsid w:val="0027569E"/>
    <w:rsid w:val="00284469"/>
    <w:rsid w:val="002A58EA"/>
    <w:rsid w:val="002D71E1"/>
    <w:rsid w:val="00444833"/>
    <w:rsid w:val="00462BA8"/>
    <w:rsid w:val="005200BB"/>
    <w:rsid w:val="005E3653"/>
    <w:rsid w:val="005E7A90"/>
    <w:rsid w:val="00614575"/>
    <w:rsid w:val="00632168"/>
    <w:rsid w:val="006448C3"/>
    <w:rsid w:val="006507CD"/>
    <w:rsid w:val="00675588"/>
    <w:rsid w:val="00767C1A"/>
    <w:rsid w:val="00886AC7"/>
    <w:rsid w:val="008D762E"/>
    <w:rsid w:val="00A93F02"/>
    <w:rsid w:val="00B00044"/>
    <w:rsid w:val="00CB7418"/>
    <w:rsid w:val="00CD708F"/>
    <w:rsid w:val="00CE79D5"/>
    <w:rsid w:val="00D45FD0"/>
    <w:rsid w:val="00D63AEA"/>
    <w:rsid w:val="00D72E93"/>
    <w:rsid w:val="00E73AF8"/>
    <w:rsid w:val="00F07F79"/>
    <w:rsid w:val="00FB47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0004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A93F0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93F02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E365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E365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E365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E365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E365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0004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A93F0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93F02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E365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E365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E365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E365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E365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46891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travnja 2017.</izvorni_sadrzaj>
    <derivirana_varijabla naziv="DomainObject.DatumDonosenjaOdluke_1">12.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225</izvorni_sadrzaj>
    <derivirana_varijabla naziv="DomainObject.Predmet.Broj_1">225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svibnja 2012.</izvorni_sadrzaj>
    <derivirana_varijabla naziv="DomainObject.Predmet.DatumOsnivanja_1">29. svibnja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St-225/2012</izvorni_sadrzaj>
    <derivirana_varijabla naziv="DomainObject.Predmet.OznakaBroj_1">St-225/2012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AGATON društvo s ograničenom odgovornošću za trgovinu i usluge " u stečaju "</izvorni_sadrzaj>
    <derivirana_varijabla naziv="DomainObject.Predmet.ProtustrankaFormated_1">  AGATON društvo s ograničenom odgovornošću za trgovinu i usluge " u stečaju "</derivirana_varijabla>
  </DomainObject.Predmet.ProtustrankaFormated>
  <DomainObject.Predmet.ProtustrankaFormatedOIB>
    <izvorni_sadrzaj>  AGATON društvo s ograničenom odgovornošću za trgovinu i usluge " u stečaju ", OIB 08654269074</izvorni_sadrzaj>
    <derivirana_varijabla naziv="DomainObject.Predmet.ProtustrankaFormatedOIB_1">  AGATON društvo s ograničenom odgovornošću za trgovinu i usluge " u stečaju ", OIB 08654269074</derivirana_varijabla>
  </DomainObject.Predmet.ProtustrankaFormatedOIB>
  <DomainObject.Predmet.ProtustrankaFormatedWithAdress>
    <izvorni_sadrzaj> AGATON društvo s ograničenom odgovornošću za trgovinu i usluge " u stečaju ", Tabor 32, 34551 Filipovac</izvorni_sadrzaj>
    <derivirana_varijabla naziv="DomainObject.Predmet.ProtustrankaFormatedWithAdress_1"> AGATON društvo s ograničenom odgovornošću za trgovinu i usluge " u stečaju ", Tabor 32, 34551 Filipovac</derivirana_varijabla>
  </DomainObject.Predmet.ProtustrankaFormatedWithAdress>
  <DomainObject.Predmet.ProtustrankaFormatedWithAdressOIB>
    <izvorni_sadrzaj> AGATON društvo s ograničenom odgovornošću za trgovinu i usluge " u stečaju ", OIB 08654269074, Tabor 32, 34551 Filipovac</izvorni_sadrzaj>
    <derivirana_varijabla naziv="DomainObject.Predmet.ProtustrankaFormatedWithAdressOIB_1"> AGATON društvo s ograničenom odgovornošću za trgovinu i usluge " u stečaju ", OIB 08654269074, Tabor 32, 34551 Filipovac</derivirana_varijabla>
  </DomainObject.Predmet.ProtustrankaFormatedWithAdressOIB>
  <DomainObject.Predmet.ProtustrankaWithAdress>
    <izvorni_sadrzaj>AGATON društvo s ograničenom odgovornošću za trgovinu i usluge " u stečaju " Tabor 32, 34551 Filipovac</izvorni_sadrzaj>
    <derivirana_varijabla naziv="DomainObject.Predmet.ProtustrankaWithAdress_1">AGATON društvo s ograničenom odgovornošću za trgovinu i usluge " u stečaju " Tabor 32, 34551 Filipovac</derivirana_varijabla>
  </DomainObject.Predmet.ProtustrankaWithAdress>
  <DomainObject.Predmet.ProtustrankaWithAdressOIB>
    <izvorni_sadrzaj>AGATON društvo s ograničenom odgovornošću za trgovinu i usluge " u stečaju ", OIB 08654269074, Tabor 32, 34551 Filipovac</izvorni_sadrzaj>
    <derivirana_varijabla naziv="DomainObject.Predmet.ProtustrankaWithAdressOIB_1">AGATON društvo s ograničenom odgovornošću za trgovinu i usluge " u stečaju ", OIB 08654269074, Tabor 32, 34551 Filipovac</derivirana_varijabla>
  </DomainObject.Predmet.ProtustrankaWithAdressOIB>
  <DomainObject.Predmet.ProtustrankaNazivFormated>
    <izvorni_sadrzaj>AGATON društvo s ograničenom odgovornošću za trgovinu i usluge " u stečaju "</izvorni_sadrzaj>
    <derivirana_varijabla naziv="DomainObject.Predmet.ProtustrankaNazivFormated_1">AGATON društvo s ograničenom odgovornošću za trgovinu i usluge " u stečaju "</derivirana_varijabla>
  </DomainObject.Predmet.ProtustrankaNazivFormated>
  <DomainObject.Predmet.ProtustrankaNazivFormatedOIB>
    <izvorni_sadrzaj>AGATON društvo s ograničenom odgovornošću za trgovinu i usluge " u stečaju ", OIB 08654269074</izvorni_sadrzaj>
    <derivirana_varijabla naziv="DomainObject.Predmet.ProtustrankaNazivFormatedOIB_1">AGATON društvo s ograničenom odgovornošću za trgovinu i usluge " u stečaju ", OIB 08654269074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BISERKA ZANDONA , LIPIK</izvorni_sadrzaj>
    <derivirana_varijabla naziv="DomainObject.Predmet.StrankaFormated_1">  BISERKA ZANDONA , LIPIK</derivirana_varijabla>
  </DomainObject.Predmet.StrankaFormated>
  <DomainObject.Predmet.StrankaFormatedOIB>
    <izvorni_sadrzaj>  BISERKA ZANDONA , LIPIK</izvorni_sadrzaj>
    <derivirana_varijabla naziv="DomainObject.Predmet.StrankaFormatedOIB_1">  BISERKA ZANDONA , LIPIK</derivirana_varijabla>
  </DomainObject.Predmet.StrankaFormatedOIB>
  <DomainObject.Predmet.StrankaFormatedWithAdress>
    <izvorni_sadrzaj> BISERKA ZANDONA , LIPIK, Tabor 53, Filipovac, Lipik</izvorni_sadrzaj>
    <derivirana_varijabla naziv="DomainObject.Predmet.StrankaFormatedWithAdress_1"> BISERKA ZANDONA , LIPIK, Tabor 53, Filipovac, Lipik</derivirana_varijabla>
  </DomainObject.Predmet.StrankaFormatedWithAdress>
  <DomainObject.Predmet.StrankaFormatedWithAdressOIB>
    <izvorni_sadrzaj> BISERKA ZANDONA , LIPIK, Tabor 53, Filipovac, Lipik</izvorni_sadrzaj>
    <derivirana_varijabla naziv="DomainObject.Predmet.StrankaFormatedWithAdressOIB_1"> BISERKA ZANDONA , LIPIK, Tabor 53, Filipovac, Lipik</derivirana_varijabla>
  </DomainObject.Predmet.StrankaFormatedWithAdressOIB>
  <DomainObject.Predmet.StrankaWithAdress>
    <izvorni_sadrzaj>BISERKA ZANDONA , LIPIK Tabor 53, Filipovac,Lipik</izvorni_sadrzaj>
    <derivirana_varijabla naziv="DomainObject.Predmet.StrankaWithAdress_1">BISERKA ZANDONA , LIPIK Tabor 53, Filipovac,Lipik</derivirana_varijabla>
  </DomainObject.Predmet.StrankaWithAdress>
  <DomainObject.Predmet.StrankaWithAdressOIB>
    <izvorni_sadrzaj>BISERKA ZANDONA , LIPIK, Tabor 53, Filipovac,Lipik</izvorni_sadrzaj>
    <derivirana_varijabla naziv="DomainObject.Predmet.StrankaWithAdressOIB_1">BISERKA ZANDONA , LIPIK, Tabor 53, Filipovac,Lipik</derivirana_varijabla>
  </DomainObject.Predmet.StrankaWithAdressOIB>
  <DomainObject.Predmet.StrankaNazivFormated>
    <izvorni_sadrzaj>BISERKA ZANDONA , LIPIK</izvorni_sadrzaj>
    <derivirana_varijabla naziv="DomainObject.Predmet.StrankaNazivFormated_1">BISERKA ZANDONA , LIPIK</derivirana_varijabla>
  </DomainObject.Predmet.StrankaNazivFormated>
  <DomainObject.Predmet.StrankaNazivFormatedOIB>
    <izvorni_sadrzaj>BISERKA ZANDONA , LIPIK</izvorni_sadrzaj>
    <derivirana_varijabla naziv="DomainObject.Predmet.StrankaNazivFormatedOIB_1">BISERKA ZANDONA , LIPIK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Željka Sočković</izvorni_sadrzaj>
    <derivirana_varijabla naziv="DomainObject.Predmet.Zapisnicar_1">Željka Sočković</derivirana_varijabla>
  </DomainObject.Predmet.Zapisnicar>
  <DomainObject.Predmet.StrankaListFormated>
    <izvorni_sadrzaj>
      <item>BISERKA ZANDONA , LIPIK</item>
    </izvorni_sadrzaj>
    <derivirana_varijabla naziv="DomainObject.Predmet.StrankaListFormated_1">
      <item>BISERKA ZANDONA , LIPIK</item>
    </derivirana_varijabla>
  </DomainObject.Predmet.StrankaListFormated>
  <DomainObject.Predmet.StrankaListFormatedOIB>
    <izvorni_sadrzaj>
      <item>BISERKA ZANDONA , LIPIK</item>
    </izvorni_sadrzaj>
    <derivirana_varijabla naziv="DomainObject.Predmet.StrankaListFormatedOIB_1">
      <item>BISERKA ZANDONA , LIPIK</item>
    </derivirana_varijabla>
  </DomainObject.Predmet.StrankaListFormatedOIB>
  <DomainObject.Predmet.StrankaListFormatedWithAdress>
    <izvorni_sadrzaj>
      <item>BISERKA ZANDONA , LIPIK, Tabor 53, Filipovac, Lipik</item>
    </izvorni_sadrzaj>
    <derivirana_varijabla naziv="DomainObject.Predmet.StrankaListFormatedWithAdress_1">
      <item>BISERKA ZANDONA , LIPIK, Tabor 53, Filipovac, Lipik</item>
    </derivirana_varijabla>
  </DomainObject.Predmet.StrankaListFormatedWithAdress>
  <DomainObject.Predmet.StrankaListFormatedWithAdressOIB>
    <izvorni_sadrzaj>
      <item>BISERKA ZANDONA , LIPIK, Tabor 53, Filipovac, Lipik</item>
    </izvorni_sadrzaj>
    <derivirana_varijabla naziv="DomainObject.Predmet.StrankaListFormatedWithAdressOIB_1">
      <item>BISERKA ZANDONA , LIPIK, Tabor 53, Filipovac, Lipik</item>
    </derivirana_varijabla>
  </DomainObject.Predmet.StrankaListFormatedWithAdressOIB>
  <DomainObject.Predmet.StrankaListNazivFormated>
    <izvorni_sadrzaj>
      <item>BISERKA ZANDONA , LIPIK</item>
    </izvorni_sadrzaj>
    <derivirana_varijabla naziv="DomainObject.Predmet.StrankaListNazivFormated_1">
      <item>BISERKA ZANDONA , LIPIK</item>
    </derivirana_varijabla>
  </DomainObject.Predmet.StrankaListNazivFormated>
  <DomainObject.Predmet.StrankaListNazivFormatedOIB>
    <izvorni_sadrzaj>
      <item>BISERKA ZANDONA , LIPIK</item>
    </izvorni_sadrzaj>
    <derivirana_varijabla naziv="DomainObject.Predmet.StrankaListNazivFormatedOIB_1">
      <item>BISERKA ZANDONA , LIPIK</item>
    </derivirana_varijabla>
  </DomainObject.Predmet.StrankaListNazivFormatedOIB>
  <DomainObject.Predmet.ProtuStrankaListFormated>
    <izvorni_sadrzaj>
      <item>AGATON društvo s ograničenom odgovornošću za trgovinu i usluge " u stečaju "</item>
    </izvorni_sadrzaj>
    <derivirana_varijabla naziv="DomainObject.Predmet.ProtuStrankaListFormated_1">
      <item>AGATON društvo s ograničenom odgovornošću za trgovinu i usluge " u stečaju "</item>
    </derivirana_varijabla>
  </DomainObject.Predmet.ProtuStrankaListFormated>
  <DomainObject.Predmet.ProtuStrankaListFormatedOIB>
    <izvorni_sadrzaj>
      <item>AGATON društvo s ograničenom odgovornošću za trgovinu i usluge " u stečaju ", OIB 08654269074</item>
    </izvorni_sadrzaj>
    <derivirana_varijabla naziv="DomainObject.Predmet.ProtuStrankaListFormatedOIB_1">
      <item>AGATON društvo s ograničenom odgovornošću za trgovinu i usluge " u stečaju ", OIB 08654269074</item>
    </derivirana_varijabla>
  </DomainObject.Predmet.ProtuStrankaListFormatedOIB>
  <DomainObject.Predmet.ProtuStrankaListFormatedWithAdress>
    <izvorni_sadrzaj>
      <item>AGATON društvo s ograničenom odgovornošću za trgovinu i usluge " u stečaju ", Tabor 32, 34551 Filipovac</item>
    </izvorni_sadrzaj>
    <derivirana_varijabla naziv="DomainObject.Predmet.ProtuStrankaListFormatedWithAdress_1">
      <item>AGATON društvo s ograničenom odgovornošću za trgovinu i usluge " u stečaju ", Tabor 32, 34551 Filipovac</item>
    </derivirana_varijabla>
  </DomainObject.Predmet.ProtuStrankaListFormatedWithAdress>
  <DomainObject.Predmet.ProtuStrankaListFormatedWithAdressOIB>
    <izvorni_sadrzaj>
      <item>AGATON društvo s ograničenom odgovornošću za trgovinu i usluge " u stečaju ", OIB 08654269074, Tabor 32, 34551 Filipovac</item>
    </izvorni_sadrzaj>
    <derivirana_varijabla naziv="DomainObject.Predmet.ProtuStrankaListFormatedWithAdressOIB_1">
      <item>AGATON društvo s ograničenom odgovornošću za trgovinu i usluge " u stečaju ", OIB 08654269074, Tabor 32, 34551 Filipovac</item>
    </derivirana_varijabla>
  </DomainObject.Predmet.ProtuStrankaListFormatedWithAdressOIB>
  <DomainObject.Predmet.ProtuStrankaListNazivFormated>
    <izvorni_sadrzaj>
      <item>AGATON društvo s ograničenom odgovornošću za trgovinu i usluge " u stečaju "</item>
    </izvorni_sadrzaj>
    <derivirana_varijabla naziv="DomainObject.Predmet.ProtuStrankaListNazivFormated_1">
      <item>AGATON društvo s ograničenom odgovornošću za trgovinu i usluge " u stečaju "</item>
    </derivirana_varijabla>
  </DomainObject.Predmet.ProtuStrankaListNazivFormated>
  <DomainObject.Predmet.ProtuStrankaListNazivFormatedOIB>
    <izvorni_sadrzaj>
      <item>AGATON društvo s ograničenom odgovornošću za trgovinu i usluge " u stečaju ", OIB 08654269074</item>
    </izvorni_sadrzaj>
    <derivirana_varijabla naziv="DomainObject.Predmet.ProtuStrankaListNazivFormatedOIB_1">
      <item>AGATON društvo s ograničenom odgovornošću za trgovinu i usluge " u stečaju ", OIB 08654269074</item>
    </derivirana_varijabla>
  </DomainObject.Predmet.ProtuStrankaListNazivFormatedOIB>
  <DomainObject.Predmet.OstaliListFormated>
    <izvorni_sadrzaj>
      <item>MILAN NAKIĆ dipl.iur.</item>
      <item>DANIJEL ZANDONA</item>
      <item>ŽDO GRAĐANSKO-UPRAVNI ODJEL</item>
      <item>POREZNA UPRAVA, Ispostava</item>
      <item>POREZNA UPRAVA, Ispostava</item>
      <item>Financijska agencija</item>
      <item>ERSTE &amp; STEIERMARKISCHE BANK d.d.</item>
      <item>POLICIJSA UPRAVA POŽEŠKO-SLAVONSKA, Policijska postaja</item>
      <item>VESNA LAZARIĆ</item>
      <item>JURE ŠAIN, predstavnik</item>
      <item>ŽELJKO DAMJANAC</item>
      <item>Gabrijel Zovak</item>
      <item>Maroje Stjepović</item>
    </izvorni_sadrzaj>
    <derivirana_varijabla naziv="DomainObject.Predmet.OstaliListFormated_1">
      <item>MILAN NAKIĆ dipl.iur.</item>
      <item>DANIJEL ZANDONA</item>
      <item>ŽDO GRAĐANSKO-UPRAVNI ODJEL</item>
      <item>POREZNA UPRAVA, Ispostava</item>
      <item>POREZNA UPRAVA, Ispostava</item>
      <item>Financijska agencija</item>
      <item>ERSTE &amp; STEIERMARKISCHE BANK d.d.</item>
      <item>POLICIJSA UPRAVA POŽEŠKO-SLAVONSKA, Policijska postaja</item>
      <item>VESNA LAZARIĆ</item>
      <item>JURE ŠAIN, predstavnik</item>
      <item>ŽELJKO DAMJANAC</item>
      <item>Gabrijel Zovak</item>
      <item>Maroje Stjepović</item>
    </derivirana_varijabla>
  </DomainObject.Predmet.OstaliListFormated>
  <DomainObject.Predmet.OstaliListFormatedOIB>
    <izvorni_sadrzaj>
      <item>MILAN NAKIĆ dipl.iur., OIB 11576973023</item>
      <item>DANIJEL ZANDONA</item>
      <item>ŽDO GRAĐANSKO-UPRAVNI ODJEL</item>
      <item>POREZNA UPRAVA, Ispostava</item>
      <item>POREZNA UPRAVA, Ispostava</item>
      <item>Financijska agencija, OIB 85821130368</item>
      <item>ERSTE &amp; STEIERMARKISCHE BANK d.d.</item>
      <item>POLICIJSA UPRAVA POŽEŠKO-SLAVONSKA, Policijska postaja</item>
      <item>VESNA LAZARIĆ</item>
      <item>JURE ŠAIN, predstavnik</item>
      <item>ŽELJKO DAMJANAC</item>
      <item>Gabrijel Zovak</item>
      <item>Maroje Stjepović, OIB 57640555089</item>
    </izvorni_sadrzaj>
    <derivirana_varijabla naziv="DomainObject.Predmet.OstaliListFormatedOIB_1">
      <item>MILAN NAKIĆ dipl.iur., OIB 11576973023</item>
      <item>DANIJEL ZANDONA</item>
      <item>ŽDO GRAĐANSKO-UPRAVNI ODJEL</item>
      <item>POREZNA UPRAVA, Ispostava</item>
      <item>POREZNA UPRAVA, Ispostava</item>
      <item>Financijska agencija, OIB 85821130368</item>
      <item>ERSTE &amp; STEIERMARKISCHE BANK d.d.</item>
      <item>POLICIJSA UPRAVA POŽEŠKO-SLAVONSKA, Policijska postaja</item>
      <item>VESNA LAZARIĆ</item>
      <item>JURE ŠAIN, predstavnik</item>
      <item>ŽELJKO DAMJANAC</item>
      <item>Gabrijel Zovak</item>
      <item>Maroje Stjepović, OIB 57640555089</item>
    </derivirana_varijabla>
  </DomainObject.Predmet.OstaliListFormatedOIB>
  <DomainObject.Predmet.OstaliListFormatedWithAdress>
    <izvorni_sadrzaj>
      <item>MILAN NAKIĆ dipl.iur., 34550 Pakrac</item>
      <item>DANIJEL ZANDONA, 34551 Lipik</item>
      <item>ŽDO GRAĐANSKO-UPRAVNI ODJEL, 35000 Slavonski Brod</item>
      <item>POREZNA UPRAVA, Ispostava, 34000 Požega</item>
      <item>POREZNA UPRAVA, Ispostava, 34550 Pakrac</item>
      <item>Financijska agencija, Vrtni put 3, 10000 Zagreb</item>
      <item>ERSTE &amp; STEIERMARKISCHE BANK d.d., Jadranski trg 3/A, 51000 Rijeka</item>
      <item>POLICIJSA UPRAVA POŽEŠKO-SLAVONSKA, Policijska postaja, 34551 Lipik</item>
      <item>VESNA LAZARIĆ, 35000 Slavonski Brod</item>
      <item>JURE ŠAIN, predstavnik, 35000 Slavonski Brod</item>
      <item>ŽELJKO DAMJANAC, 34000 Požega</item>
      <item>Gabrijel Zovak</item>
      <item>Maroje Stjepović, Pera Budmani 10, 20000 Dubrovnik</item>
    </izvorni_sadrzaj>
    <derivirana_varijabla naziv="DomainObject.Predmet.OstaliListFormatedWithAdress_1">
      <item>MILAN NAKIĆ dipl.iur., 34550 Pakrac</item>
      <item>DANIJEL ZANDONA, 34551 Lipik</item>
      <item>ŽDO GRAĐANSKO-UPRAVNI ODJEL, 35000 Slavonski Brod</item>
      <item>POREZNA UPRAVA, Ispostava, 34000 Požega</item>
      <item>POREZNA UPRAVA, Ispostava, 34550 Pakrac</item>
      <item>Financijska agencija, Vrtni put 3, 10000 Zagreb</item>
      <item>ERSTE &amp; STEIERMARKISCHE BANK d.d., Jadranski trg 3/A, 51000 Rijeka</item>
      <item>POLICIJSA UPRAVA POŽEŠKO-SLAVONSKA, Policijska postaja, 34551 Lipik</item>
      <item>VESNA LAZARIĆ, 35000 Slavonski Brod</item>
      <item>JURE ŠAIN, predstavnik, 35000 Slavonski Brod</item>
      <item>ŽELJKO DAMJANAC, 34000 Požega</item>
      <item>Gabrijel Zovak</item>
      <item>Maroje Stjepović, Pera Budmani 10, 20000 Dubrovnik</item>
    </derivirana_varijabla>
  </DomainObject.Predmet.OstaliListFormatedWithAdress>
  <DomainObject.Predmet.OstaliListFormatedWithAdressOIB>
    <izvorni_sadrzaj>
      <item>MILAN NAKIĆ dipl.iur., OIB 11576973023, 34550 Pakrac</item>
      <item>DANIJEL ZANDONA, 34551 Lipik</item>
      <item>ŽDO GRAĐANSKO-UPRAVNI ODJEL, 35000 Slavonski Brod</item>
      <item>POREZNA UPRAVA, Ispostava, 34000 Požega</item>
      <item>POREZNA UPRAVA, Ispostava, 34550 Pakrac</item>
      <item>Financijska agencija, OIB 85821130368, Vrtni put 3, 10000 Zagreb</item>
      <item>ERSTE &amp; STEIERMARKISCHE BANK d.d., Jadranski trg 3/A, 51000 Rijeka</item>
      <item>POLICIJSA UPRAVA POŽEŠKO-SLAVONSKA, Policijska postaja, 34551 Lipik</item>
      <item>VESNA LAZARIĆ, 35000 Slavonski Brod</item>
      <item>JURE ŠAIN, predstavnik, 35000 Slavonski Brod</item>
      <item>ŽELJKO DAMJANAC, 34000 Požega</item>
      <item>Gabrijel Zovak</item>
      <item>Maroje Stjepović, OIB 57640555089, Pera Budmani 10, 20000 Dubrovnik</item>
    </izvorni_sadrzaj>
    <derivirana_varijabla naziv="DomainObject.Predmet.OstaliListFormatedWithAdressOIB_1">
      <item>MILAN NAKIĆ dipl.iur., OIB 11576973023, 34550 Pakrac</item>
      <item>DANIJEL ZANDONA, 34551 Lipik</item>
      <item>ŽDO GRAĐANSKO-UPRAVNI ODJEL, 35000 Slavonski Brod</item>
      <item>POREZNA UPRAVA, Ispostava, 34000 Požega</item>
      <item>POREZNA UPRAVA, Ispostava, 34550 Pakrac</item>
      <item>Financijska agencija, OIB 85821130368, Vrtni put 3, 10000 Zagreb</item>
      <item>ERSTE &amp; STEIERMARKISCHE BANK d.d., Jadranski trg 3/A, 51000 Rijeka</item>
      <item>POLICIJSA UPRAVA POŽEŠKO-SLAVONSKA, Policijska postaja, 34551 Lipik</item>
      <item>VESNA LAZARIĆ, 35000 Slavonski Brod</item>
      <item>JURE ŠAIN, predstavnik, 35000 Slavonski Brod</item>
      <item>ŽELJKO DAMJANAC, 34000 Požega</item>
      <item>Gabrijel Zovak</item>
      <item>Maroje Stjepović, OIB 57640555089, Pera Budmani 10, 20000 Dubrovnik</item>
    </derivirana_varijabla>
  </DomainObject.Predmet.OstaliListFormatedWithAdressOIB>
  <DomainObject.Predmet.OstaliListNazivFormated>
    <izvorni_sadrzaj>
      <item>MILAN NAKIĆ dipl.iur.</item>
      <item>DANIJEL ZANDONA</item>
      <item>ŽDO GRAĐANSKO-UPRAVNI ODJEL</item>
      <item>POREZNA UPRAVA, Ispostava</item>
      <item>POREZNA UPRAVA, Ispostava</item>
      <item>Financijska agencija</item>
      <item>ERSTE &amp; STEIERMARKISCHE BANK d.d.</item>
      <item>POLICIJSA UPRAVA POŽEŠKO-SLAVONSKA, Policijska postaja</item>
      <item>VESNA LAZARIĆ</item>
      <item>JURE ŠAIN, predstavnik</item>
      <item>ŽELJKO DAMJANAC</item>
      <item>Gabrijel Zovak</item>
      <item>Maroje Stjepović</item>
    </izvorni_sadrzaj>
    <derivirana_varijabla naziv="DomainObject.Predmet.OstaliListNazivFormated_1">
      <item>MILAN NAKIĆ dipl.iur.</item>
      <item>DANIJEL ZANDONA</item>
      <item>ŽDO GRAĐANSKO-UPRAVNI ODJEL</item>
      <item>POREZNA UPRAVA, Ispostava</item>
      <item>POREZNA UPRAVA, Ispostava</item>
      <item>Financijska agencija</item>
      <item>ERSTE &amp; STEIERMARKISCHE BANK d.d.</item>
      <item>POLICIJSA UPRAVA POŽEŠKO-SLAVONSKA, Policijska postaja</item>
      <item>VESNA LAZARIĆ</item>
      <item>JURE ŠAIN, predstavnik</item>
      <item>ŽELJKO DAMJANAC</item>
      <item>Gabrijel Zovak</item>
      <item>Maroje Stjepović</item>
    </derivirana_varijabla>
  </DomainObject.Predmet.OstaliListNazivFormated>
  <DomainObject.Predmet.OstaliListNazivFormatedOIB>
    <izvorni_sadrzaj>
      <item>MILAN NAKIĆ dipl.iur., OIB 11576973023</item>
      <item>DANIJEL ZANDONA</item>
      <item>ŽDO GRAĐANSKO-UPRAVNI ODJEL</item>
      <item>POREZNA UPRAVA, Ispostava</item>
      <item>POREZNA UPRAVA, Ispostava</item>
      <item>Financijska agencija, OIB 85821130368</item>
      <item>ERSTE &amp; STEIERMARKISCHE BANK d.d.</item>
      <item>POLICIJSA UPRAVA POŽEŠKO-SLAVONSKA, Policijska postaja</item>
      <item>VESNA LAZARIĆ</item>
      <item>JURE ŠAIN, predstavnik</item>
      <item>ŽELJKO DAMJANAC</item>
      <item>Gabrijel Zovak</item>
      <item>Maroje Stjepović, OIB 57640555089</item>
    </izvorni_sadrzaj>
    <derivirana_varijabla naziv="DomainObject.Predmet.OstaliListNazivFormatedOIB_1">
      <item>MILAN NAKIĆ dipl.iur., OIB 11576973023</item>
      <item>DANIJEL ZANDONA</item>
      <item>ŽDO GRAĐANSKO-UPRAVNI ODJEL</item>
      <item>POREZNA UPRAVA, Ispostava</item>
      <item>POREZNA UPRAVA, Ispostava</item>
      <item>Financijska agencija, OIB 85821130368</item>
      <item>ERSTE &amp; STEIERMARKISCHE BANK d.d.</item>
      <item>POLICIJSA UPRAVA POŽEŠKO-SLAVONSKA, Policijska postaja</item>
      <item>VESNA LAZARIĆ</item>
      <item>JURE ŠAIN, predstavnik</item>
      <item>ŽELJKO DAMJANAC</item>
      <item>Gabrijel Zovak</item>
      <item>Maroje Stjepović, OIB 57640555089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travnja 2017.</izvorni_sadrzaj>
    <derivirana_varijabla naziv="DomainObject.Datum_1">12.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BISERKA ZANDONA , LIPIK</izvorni_sadrzaj>
    <derivirana_varijabla naziv="DomainObject.Predmet.StrankaIDrugi_1">BISERKA ZANDONA , LIPIK</derivirana_varijabla>
  </DomainObject.Predmet.StrankaIDrugi>
  <DomainObject.Predmet.ProtustrankaIDrugi>
    <izvorni_sadrzaj>AGATON društvo s ograničenom odgovornošću za trgovinu i usluge " u stečaju "</izvorni_sadrzaj>
    <derivirana_varijabla naziv="DomainObject.Predmet.ProtustrankaIDrugi_1">AGATON društvo s ograničenom odgovornošću za trgovinu i usluge " u stečaju "</derivirana_varijabla>
  </DomainObject.Predmet.ProtustrankaIDrugi>
  <DomainObject.Predmet.StrankaIDrugiAdressOIB>
    <izvorni_sadrzaj>BISERKA ZANDONA , LIPIK, Tabor 53, Filipovac, Lipik</izvorni_sadrzaj>
    <derivirana_varijabla naziv="DomainObject.Predmet.StrankaIDrugiAdressOIB_1">BISERKA ZANDONA , LIPIK, Tabor 53, Filipovac, Lipik</derivirana_varijabla>
  </DomainObject.Predmet.StrankaIDrugiAdressOIB>
  <DomainObject.Predmet.ProtustrankaIDrugiAdressOIB>
    <izvorni_sadrzaj>AGATON društvo s ograničenom odgovornošću za trgovinu i usluge " u stečaju ", OIB 08654269074, Tabor 32, 34551 Filipovac</izvorni_sadrzaj>
    <derivirana_varijabla naziv="DomainObject.Predmet.ProtustrankaIDrugiAdressOIB_1">AGATON društvo s ograničenom odgovornošću za trgovinu i usluge " u stečaju ", OIB 08654269074, Tabor 32, 34551 Filipovac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AGATON društvo s ograničenom odgovornošću za trgovinu i usluge " u stečaju "</item>
      <item>BISERKA ZANDONA , LIPIK</item>
      <item>MILAN NAKIĆ dipl.iur.</item>
      <item>DANIJEL ZANDONA</item>
      <item>ŽDO GRAĐANSKO-UPRAVNI ODJEL</item>
      <item>POREZNA UPRAVA, Ispostava</item>
      <item>POREZNA UPRAVA, Ispostava</item>
      <item>Financijska agencija</item>
      <item>ERSTE &amp; STEIERMARKISCHE BANK d.d.</item>
      <item>POLICIJSA UPRAVA POŽEŠKO-SLAVONSKA, Policijska postaja</item>
      <item>VESNA LAZARIĆ</item>
      <item>JURE ŠAIN, predstavnik</item>
      <item>ŽELJKO DAMJANAC</item>
      <item>Gabrijel Zovak</item>
      <item>Maroje Stjepović</item>
    </izvorni_sadrzaj>
    <derivirana_varijabla naziv="DomainObject.Predmet.SudioniciListNaziv_1">
      <item>AGATON društvo s ograničenom odgovornošću za trgovinu i usluge " u stečaju "</item>
      <item>BISERKA ZANDONA , LIPIK</item>
      <item>MILAN NAKIĆ dipl.iur.</item>
      <item>DANIJEL ZANDONA</item>
      <item>ŽDO GRAĐANSKO-UPRAVNI ODJEL</item>
      <item>POREZNA UPRAVA, Ispostava</item>
      <item>POREZNA UPRAVA, Ispostava</item>
      <item>Financijska agencija</item>
      <item>ERSTE &amp; STEIERMARKISCHE BANK d.d.</item>
      <item>POLICIJSA UPRAVA POŽEŠKO-SLAVONSKA, Policijska postaja</item>
      <item>VESNA LAZARIĆ</item>
      <item>JURE ŠAIN, predstavnik</item>
      <item>ŽELJKO DAMJANAC</item>
      <item>Gabrijel Zovak</item>
      <item>Maroje Stjepović</item>
    </derivirana_varijabla>
  </DomainObject.Predmet.SudioniciListNaziv>
  <DomainObject.Predmet.SudioniciListAdressOIB>
    <izvorni_sadrzaj>
      <item>AGATON društvo s ograničenom odgovornošću za trgovinu i usluge " u stečaju ", OIB 08654269074, Tabor 32,34551 Filipovac</item>
      <item>BISERKA ZANDONA , LIPIK, Tabor 53, Filipovac,Lipik</item>
      <item>MILAN NAKIĆ dipl.iur., OIB 11576973023, 34550 Pakrac</item>
      <item>DANIJEL ZANDONA, 34551 Lipik</item>
      <item>ŽDO GRAĐANSKO-UPRAVNI ODJEL, 35000 Slavonski Brod</item>
      <item>POREZNA UPRAVA, Ispostava, 34000 Požega</item>
      <item>POREZNA UPRAVA, Ispostava, 34550 Pakrac</item>
      <item>Financijska agencija, OIB 85821130368, Vrtni put 3,10000 Zagreb</item>
      <item>ERSTE &amp; STEIERMARKISCHE BANK d.d., Jadranski trg 3/A,51000 Rijeka</item>
      <item>POLICIJSA UPRAVA POŽEŠKO-SLAVONSKA, Policijska postaja, 34551 Lipik</item>
      <item>VESNA LAZARIĆ, 35000 Slavonski Brod</item>
      <item>JURE ŠAIN, predstavnik, 35000 Slavonski Brod</item>
      <item>ŽELJKO DAMJANAC, 34000 Požega</item>
      <item>Gabrijel Zovak</item>
      <item>Maroje Stjepović, OIB 57640555089, Pera Budmani 10,20000 Dubrovnik</item>
    </izvorni_sadrzaj>
    <derivirana_varijabla naziv="DomainObject.Predmet.SudioniciListAdressOIB_1">
      <item>AGATON društvo s ograničenom odgovornošću za trgovinu i usluge " u stečaju ", OIB 08654269074, Tabor 32,34551 Filipovac</item>
      <item>BISERKA ZANDONA , LIPIK, Tabor 53, Filipovac,Lipik</item>
      <item>MILAN NAKIĆ dipl.iur., OIB 11576973023, 34550 Pakrac</item>
      <item>DANIJEL ZANDONA, 34551 Lipik</item>
      <item>ŽDO GRAĐANSKO-UPRAVNI ODJEL, 35000 Slavonski Brod</item>
      <item>POREZNA UPRAVA, Ispostava, 34000 Požega</item>
      <item>POREZNA UPRAVA, Ispostava, 34550 Pakrac</item>
      <item>Financijska agencija, OIB 85821130368, Vrtni put 3,10000 Zagreb</item>
      <item>ERSTE &amp; STEIERMARKISCHE BANK d.d., Jadranski trg 3/A,51000 Rijeka</item>
      <item>POLICIJSA UPRAVA POŽEŠKO-SLAVONSKA, Policijska postaja, 34551 Lipik</item>
      <item>VESNA LAZARIĆ, 35000 Slavonski Brod</item>
      <item>JURE ŠAIN, predstavnik, 35000 Slavonski Brod</item>
      <item>ŽELJKO DAMJANAC, 34000 Požega</item>
      <item>Gabrijel Zovak</item>
      <item>Maroje Stjepović, OIB 57640555089, Pera Budmani 10,20000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08654269074</item>
      <item>, OIB null</item>
      <item>, OIB 11576973023</item>
      <item>, OIB null</item>
      <item>, OIB null</item>
      <item>, OIB null</item>
      <item>, OIB null</item>
      <item>, OIB 85821130368</item>
      <item>, OIB null</item>
      <item>, OIB null</item>
      <item>, OIB null</item>
      <item>, OIB null</item>
      <item>, OIB null</item>
      <item>, OIB null</item>
      <item>, OIB 57640555089</item>
    </izvorni_sadrzaj>
    <derivirana_varijabla naziv="DomainObject.Predmet.SudioniciListNazivOIB_1">
      <item>, OIB 08654269074</item>
      <item>, OIB null</item>
      <item>, OIB 11576973023</item>
      <item>, OIB null</item>
      <item>, OIB null</item>
      <item>, OIB null</item>
      <item>, OIB null</item>
      <item>, OIB 85821130368</item>
      <item>, OIB null</item>
      <item>, OIB null</item>
      <item>, OIB null</item>
      <item>, OIB null</item>
      <item>, OIB null</item>
      <item>, OIB null</item>
      <item>, OIB 57640555089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Nakić, OIB 11576973023, J.J. Strossmayera 20 Pakrac</item>
    </izvorni_sadrzaj>
    <derivirana_varijabla naziv="DomainObject.Predmet.StecajniUpraviteljiListAddressOIB_1">
      <item>Milan Nakić, OIB 11576973023, J.J. Strossmayera 20 Pakrac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420</properties:Words>
  <properties:Characters>2297</properties:Characters>
  <properties:Lines>79</properties:Lines>
  <properties:Paragraphs>29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 </vt:lpstr>
    </vt:vector>
  </properties:TitlesOfParts>
  <properties:LinksUpToDate>false</properties:LinksUpToDate>
  <properties:CharactersWithSpaces>2916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2017-04-12T11:40:00Z</dcterms:created>
  <dc:creator>Marija Jagodar</dc:creator>
  <cp:lastModifiedBy>wsadmin</cp:lastModifiedBy>
  <cp:lastPrinted>2017-04-12T11:45:00Z</cp:lastPrinted>
  <dcterms:modified xmlns:xsi="http://www.w3.org/2001/XMLSchema-instance" xsi:type="dcterms:W3CDTF">2017-04-12T11:49:00Z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