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36a85" w14:paraId="e536a85" w:rsidRDefault="008C102C" w:rsidR="008C102C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</w:p>
    <w:p w:rsidRDefault="00B5244A" w:rsidP="00B5244A" w:rsidR="00B5244A" w:rsidRPr="00B5244A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B5244A">
        <w:rPr>
          <w:rFonts w:cs="Times New Roman" w:hAnsi="Times New Roman" w:ascii="Times New Roman"/>
          <w:bCs/>
          <w:sz w:val="24"/>
          <w:szCs w:val="24"/>
        </w:rPr>
        <w:t>Obrazac 20.</w:t>
      </w:r>
    </w:p>
    <w:p w:rsidRDefault="00B5244A" w:rsidP="00B5244A" w:rsidR="00662CC9" w:rsidRPr="00074EC6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  <w:r w:rsidRPr="00B5244A">
        <w:rPr>
          <w:rFonts w:cs="Times New Roman" w:hAnsi="Times New Roman" w:ascii="Times New Roman"/>
          <w:bCs/>
          <w:sz w:val="24"/>
          <w:szCs w:val="24"/>
        </w:rPr>
        <w:t>IZVJEŠĆE O TIJEKU STEČAJNOGA POSTUPKA I STANJU STEČAJNE MASE</w:t>
      </w:r>
    </w:p>
    <w:p w:rsidRDefault="00662CC9" w:rsidP="00662CC9" w:rsidR="00662CC9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P="00662CC9" w:rsidR="00C92E1B" w:rsidRPr="007700B9">
      <w:pPr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662CC9">
        <w:rPr>
          <w:rFonts w:cs="Times New Roman" w:hAnsi="Times New Roman" w:ascii="Times New Roman"/>
          <w:sz w:val="20"/>
          <w:szCs w:val="20"/>
          <w:lang w:val="pl-PL"/>
        </w:rPr>
        <w:t>Nadle</w:t>
      </w:r>
      <w:r w:rsidRPr="00662CC9">
        <w:rPr>
          <w:rFonts w:cs="Times New Roman" w:hAnsi="Times New Roman" w:ascii="Times New Roman"/>
          <w:sz w:val="20"/>
          <w:szCs w:val="20"/>
        </w:rPr>
        <w:t>ž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ni</w:t>
      </w:r>
      <w:r w:rsidRPr="00662CC9">
        <w:rPr>
          <w:rFonts w:cs="Times New Roman" w:hAnsi="Times New Roman" w:ascii="Times New Roman"/>
          <w:sz w:val="20"/>
          <w:szCs w:val="20"/>
        </w:rPr>
        <w:t xml:space="preserve"> 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trgova</w:t>
      </w:r>
      <w:r w:rsidRPr="00662CC9">
        <w:rPr>
          <w:rFonts w:cs="Times New Roman" w:hAnsi="Times New Roman" w:ascii="Times New Roman"/>
          <w:sz w:val="20"/>
          <w:szCs w:val="20"/>
        </w:rPr>
        <w:t>č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ki</w:t>
      </w:r>
      <w:r w:rsidRPr="00662CC9">
        <w:rPr>
          <w:rFonts w:cs="Times New Roman" w:hAnsi="Times New Roman" w:ascii="Times New Roman"/>
          <w:sz w:val="20"/>
          <w:szCs w:val="20"/>
        </w:rPr>
        <w:t xml:space="preserve"> 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Pr="007700B9">
        <w:rPr>
          <w:rFonts w:cs="Times New Roman" w:hAnsi="Times New Roman" w:ascii="Times New Roman"/>
          <w:bCs/>
          <w:sz w:val="24"/>
          <w:szCs w:val="24"/>
          <w:u w:val="single"/>
        </w:rPr>
        <w:t xml:space="preserve">TRGOVAČKI SUD U </w:t>
      </w:r>
      <w:r w:rsidR="00D201F1" w:rsidRPr="007700B9">
        <w:rPr>
          <w:rFonts w:cs="Times New Roman" w:hAnsi="Times New Roman" w:ascii="Times New Roman"/>
          <w:bCs/>
          <w:sz w:val="24"/>
          <w:szCs w:val="24"/>
          <w:u w:val="single"/>
        </w:rPr>
        <w:t>VARAŽDINU</w:t>
      </w:r>
    </w:p>
    <w:p w:rsidRDefault="00C92E1B" w:rsidP="00662CC9" w:rsidR="00C92E1B" w:rsidRPr="007700B9">
      <w:pPr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</w:pPr>
      <w:r w:rsidRPr="007700B9">
        <w:rPr>
          <w:rFonts w:cs="Times New Roman" w:hAnsi="Times New Roman" w:ascii="Times New Roman"/>
          <w:sz w:val="20"/>
          <w:szCs w:val="20"/>
          <w:lang w:val="pl-PL"/>
        </w:rPr>
        <w:t>Poslovni broj spisa</w:t>
      </w:r>
      <w:r w:rsidRPr="007700B9"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="00D201F1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St-</w:t>
      </w:r>
      <w:r w:rsidR="00074EC6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484</w:t>
      </w:r>
      <w:r w:rsidR="00D201F1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/16</w:t>
      </w:r>
    </w:p>
    <w:p w:rsidRDefault="00662CC9" w:rsidR="00662CC9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R="00C92E1B" w:rsidRPr="00662CC9">
      <w:pPr>
        <w:rPr>
          <w:rFonts w:cs="Times New Roman" w:hAnsi="Times New Roman" w:ascii="Times New Roman"/>
          <w:sz w:val="20"/>
          <w:szCs w:val="20"/>
          <w:lang w:val="pl-PL"/>
        </w:rPr>
      </w:pPr>
      <w:r w:rsidRPr="00662CC9">
        <w:rPr>
          <w:rFonts w:cs="Times New Roman" w:hAnsi="Times New Roman" w:ascii="Times New Roman"/>
          <w:sz w:val="20"/>
          <w:szCs w:val="20"/>
          <w:lang w:val="pl-PL"/>
        </w:rPr>
        <w:t xml:space="preserve">Dužnik (ime i prezime / tvrtka ili naziv, OIB, adresa / sjedište) </w:t>
      </w:r>
    </w:p>
    <w:p w:rsidRDefault="00074EC6" w:rsidR="00620356" w:rsidRPr="007700B9">
      <w:pPr>
        <w:pStyle w:val="Naslov1"/>
        <w:rPr>
          <w:rFonts w:cs="Times New Roman" w:hAnsi="Times New Roman" w:ascii="Times New Roman"/>
          <w:b w:val="false"/>
        </w:rPr>
      </w:pPr>
      <w:r w:rsidRPr="007700B9">
        <w:rPr>
          <w:rFonts w:cs="Times New Roman" w:hAnsi="Times New Roman" w:ascii="Times New Roman"/>
          <w:b w:val="false"/>
        </w:rPr>
        <w:t>VRBNO</w:t>
      </w:r>
      <w:r w:rsidR="00924FFE" w:rsidRPr="007700B9">
        <w:rPr>
          <w:rFonts w:cs="Times New Roman" w:hAnsi="Times New Roman" w:ascii="Times New Roman"/>
          <w:b w:val="false"/>
        </w:rPr>
        <w:t xml:space="preserve"> 65</w:t>
      </w:r>
      <w:r w:rsidR="00C92E1B" w:rsidRPr="007700B9">
        <w:rPr>
          <w:rFonts w:cs="Times New Roman" w:hAnsi="Times New Roman" w:ascii="Times New Roman"/>
          <w:b w:val="false"/>
        </w:rPr>
        <w:t xml:space="preserve"> </w:t>
      </w:r>
      <w:r w:rsidR="00924FFE" w:rsidRPr="007700B9">
        <w:rPr>
          <w:rFonts w:cs="Times New Roman" w:hAnsi="Times New Roman" w:ascii="Times New Roman"/>
          <w:b w:val="false"/>
        </w:rPr>
        <w:t>j.d.o.o.</w:t>
      </w:r>
      <w:r w:rsidR="00C92E1B" w:rsidRPr="007700B9">
        <w:rPr>
          <w:rFonts w:cs="Times New Roman" w:hAnsi="Times New Roman" w:ascii="Times New Roman"/>
          <w:b w:val="false"/>
        </w:rPr>
        <w:t xml:space="preserve"> </w:t>
      </w:r>
      <w:r w:rsidR="00662CC9" w:rsidRPr="007700B9">
        <w:rPr>
          <w:rFonts w:cs="Times New Roman" w:hAnsi="Times New Roman" w:ascii="Times New Roman"/>
          <w:b w:val="false"/>
        </w:rPr>
        <w:t xml:space="preserve">- </w:t>
      </w:r>
      <w:r w:rsidR="00C92E1B" w:rsidRPr="007700B9">
        <w:rPr>
          <w:rFonts w:cs="Times New Roman" w:hAnsi="Times New Roman" w:ascii="Times New Roman"/>
          <w:b w:val="false"/>
        </w:rPr>
        <w:t>u stečaju</w:t>
      </w:r>
    </w:p>
    <w:p w:rsidRDefault="00D201F1" w:rsidP="00D201F1" w:rsidR="00D201F1" w:rsidRPr="007700B9">
      <w:pPr>
        <w:pStyle w:val="Naslov1"/>
        <w:rPr>
          <w:rFonts w:cs="Times New Roman" w:hAnsi="Times New Roman" w:ascii="Times New Roman"/>
          <w:b w:val="false"/>
        </w:rPr>
      </w:pPr>
      <w:r w:rsidRPr="007700B9">
        <w:rPr>
          <w:rFonts w:cs="Times New Roman" w:hAnsi="Times New Roman" w:ascii="Times New Roman"/>
          <w:b w:val="false"/>
        </w:rPr>
        <w:t xml:space="preserve">OIB: </w:t>
      </w:r>
      <w:r w:rsidR="00074EC6" w:rsidRPr="007700B9">
        <w:rPr>
          <w:rFonts w:cs="Times New Roman" w:hAnsi="Times New Roman" w:ascii="Times New Roman"/>
          <w:b w:val="false"/>
        </w:rPr>
        <w:t>07662021079</w:t>
      </w:r>
    </w:p>
    <w:p w:rsidRDefault="00074EC6" w:rsidP="00D201F1" w:rsidR="00D201F1" w:rsidRPr="002E10F8">
      <w:r w:rsidRPr="007700B9">
        <w:rPr>
          <w:rFonts w:cs="Times New Roman" w:hAnsi="Times New Roman" w:ascii="Times New Roman"/>
          <w:bCs/>
          <w:sz w:val="24"/>
          <w:szCs w:val="24"/>
          <w:u w:val="single"/>
        </w:rPr>
        <w:t xml:space="preserve">Koprivnica, </w:t>
      </w:r>
      <w:r w:rsidR="00F370CA" w:rsidRPr="002E10F8">
        <w:rPr>
          <w:rFonts w:cs="Times New Roman" w:hAnsi="Times New Roman" w:ascii="Times New Roman"/>
          <w:bCs/>
          <w:sz w:val="24"/>
          <w:szCs w:val="24"/>
          <w:u w:val="single"/>
        </w:rPr>
        <w:t>I. Generalića 3</w:t>
      </w:r>
    </w:p>
    <w:p w:rsidRDefault="00C92E1B" w:rsidR="00C92E1B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R="00C92E1B" w:rsidRPr="007700B9">
      <w:pPr>
        <w:rPr>
          <w:rFonts w:cs="Times New Roman" w:hAnsi="Times New Roman" w:ascii="Times New Roman"/>
          <w:bCs/>
          <w:sz w:val="24"/>
          <w:szCs w:val="24"/>
          <w:lang w:val="pl-PL"/>
        </w:rPr>
      </w:pPr>
      <w:r w:rsidRPr="007700B9">
        <w:rPr>
          <w:rFonts w:cs="Times New Roman" w:hAnsi="Times New Roman" w:ascii="Times New Roman"/>
          <w:bCs/>
          <w:sz w:val="24"/>
          <w:szCs w:val="24"/>
          <w:lang w:val="pl-PL"/>
        </w:rPr>
        <w:t xml:space="preserve">I. TIJEK STEČAJNOGA POSTUPKA U RAZDOBLJU OD </w:t>
      </w:r>
      <w:r w:rsidR="00EE0A50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2</w:t>
      </w:r>
      <w:r w:rsidR="00F536E1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3</w:t>
      </w:r>
      <w:r w:rsidR="00EE0A50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</w:t>
      </w:r>
      <w:r w:rsidR="00F536E1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10</w:t>
      </w:r>
      <w:r w:rsidR="00EE0A50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.2018</w:t>
      </w:r>
      <w:r w:rsidRPr="007700B9">
        <w:rPr>
          <w:rFonts w:cs="Times New Roman" w:hAnsi="Times New Roman" w:ascii="Times New Roman"/>
          <w:bCs/>
          <w:sz w:val="24"/>
          <w:szCs w:val="24"/>
          <w:lang w:val="pl-PL"/>
        </w:rPr>
        <w:t xml:space="preserve">. DO </w:t>
      </w:r>
      <w:r w:rsidR="00500ECE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2</w:t>
      </w:r>
      <w:r w:rsidR="00F536E1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3</w:t>
      </w:r>
      <w:r w:rsidR="00966792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</w:t>
      </w:r>
      <w:r w:rsidR="00F536E1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01</w:t>
      </w:r>
      <w:r w:rsidR="00696266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</w:t>
      </w:r>
      <w:r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201</w:t>
      </w:r>
      <w:r w:rsidR="00F536E1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9</w:t>
      </w:r>
      <w:r w:rsidRPr="007700B9">
        <w:rPr>
          <w:rFonts w:cs="Times New Roman" w:hAnsi="Times New Roman" w:ascii="Times New Roman"/>
          <w:bCs/>
          <w:sz w:val="24"/>
          <w:szCs w:val="24"/>
          <w:lang w:val="pl-PL"/>
        </w:rPr>
        <w:t>.</w:t>
      </w:r>
    </w:p>
    <w:p w:rsidRDefault="00C92E1B" w:rsidR="00C92E1B" w:rsidRPr="000E65AD">
      <w:pPr>
        <w:pStyle w:val="Tijeloteksta2"/>
        <w:rPr>
          <w:rFonts w:cs="Times New Roman" w:hAnsi="Times New Roman" w:ascii="Times New Roman"/>
          <w:sz w:val="16"/>
          <w:szCs w:val="16"/>
        </w:rPr>
      </w:pPr>
      <w:r w:rsidRPr="000E65AD">
        <w:rPr>
          <w:rFonts w:cs="Times New Roman" w:hAnsi="Times New Roman" w:ascii="Times New Roman"/>
          <w:sz w:val="16"/>
          <w:szCs w:val="16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C92E1B" w:rsidP="00DC7A77" w:rsidR="00C92E1B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E47C3" w:rsidP="00500ECE" w:rsidR="009E47C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postupak otvoren je</w:t>
      </w:r>
      <w:r w:rsidR="00D201F1" w:rsidRPr="00D201F1">
        <w:rPr>
          <w:rFonts w:cs="Times New Roman" w:hAnsi="Times New Roman" w:ascii="Times New Roman"/>
          <w:sz w:val="24"/>
          <w:szCs w:val="24"/>
        </w:rPr>
        <w:t xml:space="preserve"> </w:t>
      </w:r>
      <w:r w:rsidR="00AD7FD7">
        <w:rPr>
          <w:rFonts w:cs="Times New Roman" w:hAnsi="Times New Roman" w:ascii="Times New Roman"/>
          <w:sz w:val="24"/>
          <w:szCs w:val="24"/>
        </w:rPr>
        <w:t>1</w:t>
      </w:r>
      <w:r w:rsidR="00500ECE">
        <w:rPr>
          <w:rFonts w:cs="Times New Roman" w:hAnsi="Times New Roman" w:ascii="Times New Roman"/>
          <w:sz w:val="24"/>
          <w:szCs w:val="24"/>
        </w:rPr>
        <w:t>7</w:t>
      </w:r>
      <w:r w:rsidR="00D201F1" w:rsidRPr="00D201F1">
        <w:rPr>
          <w:rFonts w:cs="Times New Roman" w:hAnsi="Times New Roman" w:ascii="Times New Roman"/>
          <w:sz w:val="24"/>
          <w:szCs w:val="24"/>
        </w:rPr>
        <w:t>.</w:t>
      </w:r>
      <w:r w:rsidR="00500ECE">
        <w:rPr>
          <w:rFonts w:cs="Times New Roman" w:hAnsi="Times New Roman" w:ascii="Times New Roman"/>
          <w:sz w:val="24"/>
          <w:szCs w:val="24"/>
        </w:rPr>
        <w:t>11</w:t>
      </w:r>
      <w:r w:rsidR="00D201F1" w:rsidRPr="00D201F1">
        <w:rPr>
          <w:rFonts w:cs="Times New Roman" w:hAnsi="Times New Roman" w:ascii="Times New Roman"/>
          <w:sz w:val="24"/>
          <w:szCs w:val="24"/>
        </w:rPr>
        <w:t xml:space="preserve">.2016. </w:t>
      </w:r>
    </w:p>
    <w:p w:rsidRDefault="009E47C3" w:rsidP="0059051F" w:rsidR="0059051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DA08F7">
        <w:rPr>
          <w:rFonts w:cs="Times New Roman" w:hAnsi="Times New Roman" w:ascii="Times New Roman"/>
          <w:sz w:val="24"/>
          <w:szCs w:val="24"/>
        </w:rPr>
        <w:t xml:space="preserve">spitno i izvještajno ročište </w:t>
      </w:r>
      <w:r>
        <w:rPr>
          <w:rFonts w:cs="Times New Roman" w:hAnsi="Times New Roman" w:ascii="Times New Roman"/>
          <w:sz w:val="24"/>
          <w:szCs w:val="24"/>
        </w:rPr>
        <w:t xml:space="preserve">održano je </w:t>
      </w:r>
      <w:r w:rsidR="00DA08F7">
        <w:rPr>
          <w:rFonts w:cs="Times New Roman" w:hAnsi="Times New Roman" w:ascii="Times New Roman"/>
          <w:sz w:val="24"/>
          <w:szCs w:val="24"/>
        </w:rPr>
        <w:t xml:space="preserve"> </w:t>
      </w:r>
      <w:r w:rsidR="00500ECE">
        <w:rPr>
          <w:rFonts w:cs="Times New Roman" w:hAnsi="Times New Roman" w:ascii="Times New Roman"/>
          <w:sz w:val="24"/>
          <w:szCs w:val="24"/>
        </w:rPr>
        <w:t>08</w:t>
      </w:r>
      <w:r w:rsidR="00DA08F7">
        <w:rPr>
          <w:rFonts w:cs="Times New Roman" w:hAnsi="Times New Roman" w:ascii="Times New Roman"/>
          <w:sz w:val="24"/>
          <w:szCs w:val="24"/>
        </w:rPr>
        <w:t>.</w:t>
      </w:r>
      <w:r w:rsidR="00500ECE">
        <w:rPr>
          <w:rFonts w:cs="Times New Roman" w:hAnsi="Times New Roman" w:ascii="Times New Roman"/>
          <w:sz w:val="24"/>
          <w:szCs w:val="24"/>
        </w:rPr>
        <w:t>02</w:t>
      </w:r>
      <w:r w:rsidR="00DA08F7">
        <w:rPr>
          <w:rFonts w:cs="Times New Roman" w:hAnsi="Times New Roman" w:ascii="Times New Roman"/>
          <w:sz w:val="24"/>
          <w:szCs w:val="24"/>
        </w:rPr>
        <w:t>.201</w:t>
      </w:r>
      <w:r w:rsidR="00500ECE">
        <w:rPr>
          <w:rFonts w:cs="Times New Roman" w:hAnsi="Times New Roman" w:ascii="Times New Roman"/>
          <w:sz w:val="24"/>
          <w:szCs w:val="24"/>
        </w:rPr>
        <w:t>7</w:t>
      </w:r>
      <w:r w:rsidR="00DA08F7">
        <w:rPr>
          <w:rFonts w:cs="Times New Roman" w:hAnsi="Times New Roman" w:ascii="Times New Roman"/>
          <w:sz w:val="24"/>
          <w:szCs w:val="24"/>
        </w:rPr>
        <w:t>. godine.</w:t>
      </w:r>
      <w:r w:rsidR="007A621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9051F" w:rsidP="00CF26CE" w:rsidR="0059051F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384EC7" w:rsidP="00DC7A77" w:rsidR="00384EC7" w:rsidRPr="00383C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383CF3">
        <w:rPr>
          <w:rFonts w:cs="Times New Roman" w:hAnsi="Times New Roman" w:ascii="Times New Roman"/>
          <w:color w:themeColor="text1" w:val="000000"/>
          <w:sz w:val="24"/>
          <w:szCs w:val="24"/>
        </w:rPr>
        <w:t>I. TIJEK STEČAJNOG POSTUPKA</w:t>
      </w:r>
    </w:p>
    <w:p w:rsidRDefault="00384EC7" w:rsidP="00DC7A77" w:rsidR="00384EC7" w:rsidRPr="00F119B8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C92E1B" w:rsidR="00C92E1B" w:rsidRPr="002E10F8">
      <w:pPr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u w:val="single"/>
          <w:lang w:val="pl-PL"/>
        </w:rPr>
        <w:t>a) Radnje stečajnog upravitelja u izvještajnom razdoblju radi prikupljanja stečajne mase u skladu sa dužnostima</w:t>
      </w:r>
    </w:p>
    <w:p w:rsidRDefault="002E10F8" w:rsidP="000478D5" w:rsidR="002E10F8" w:rsidRPr="002E10F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lang w:val="pl-PL"/>
        </w:rPr>
        <w:t>- radnje radi prodaje nekretnine (</w:t>
      </w:r>
      <w:r w:rsidR="00A7079A">
        <w:rPr>
          <w:rFonts w:cs="Times New Roman" w:hAnsi="Times New Roman" w:ascii="Times New Roman"/>
          <w:sz w:val="24"/>
          <w:szCs w:val="24"/>
          <w:lang w:val="pl-PL"/>
        </w:rPr>
        <w:t xml:space="preserve">praćenje prodaje, </w:t>
      </w:r>
      <w:r w:rsidRPr="002E10F8">
        <w:rPr>
          <w:rFonts w:cs="Times New Roman" w:hAnsi="Times New Roman" w:ascii="Times New Roman"/>
          <w:sz w:val="24"/>
          <w:szCs w:val="24"/>
          <w:lang w:val="pl-PL"/>
        </w:rPr>
        <w:t xml:space="preserve">dostava oglasa </w:t>
      </w:r>
      <w:r w:rsidR="00A7079A">
        <w:rPr>
          <w:rFonts w:cs="Times New Roman" w:hAnsi="Times New Roman" w:ascii="Times New Roman"/>
          <w:sz w:val="24"/>
          <w:szCs w:val="24"/>
          <w:lang w:val="pl-PL"/>
        </w:rPr>
        <w:t>radi objave na VTS-sudačka mreža</w:t>
      </w:r>
      <w:r w:rsidRPr="002E10F8">
        <w:rPr>
          <w:rFonts w:cs="Times New Roman" w:hAnsi="Times New Roman" w:ascii="Times New Roman"/>
          <w:sz w:val="24"/>
          <w:szCs w:val="24"/>
          <w:lang w:val="pl-PL"/>
        </w:rPr>
        <w:t>)</w:t>
      </w:r>
    </w:p>
    <w:p w:rsidRDefault="00A210C0" w:rsidP="000478D5" w:rsidR="0059051F" w:rsidRPr="002E10F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lang w:val="pl-PL"/>
        </w:rPr>
        <w:t>- praćenje naplate potraživanja od zakupnina</w:t>
      </w:r>
    </w:p>
    <w:p w:rsidRDefault="00455B04" w:rsidP="00455B04" w:rsidR="00455B04" w:rsidRPr="002E10F8">
      <w:pPr>
        <w:tabs>
          <w:tab w:pos="8088" w:val="left"/>
        </w:tabs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 sudjelovanje u parničnim postupcima dužnika</w:t>
      </w:r>
    </w:p>
    <w:p w:rsidRDefault="002E10F8" w:rsidP="00F370CA" w:rsidR="002E10F8" w:rsidRPr="002E10F8">
      <w:pPr>
        <w:pStyle w:val="Tijeloteksta"/>
        <w:spacing w:after="0"/>
        <w:rPr>
          <w:rFonts w:cs="Times New Roman" w:hAnsi="Times New Roman" w:ascii="Times New Roman"/>
        </w:rPr>
      </w:pPr>
    </w:p>
    <w:p w:rsidRDefault="00A7079A" w:rsidP="00A7079A" w:rsidR="00A7079A" w:rsidRPr="002E10F8">
      <w:pPr>
        <w:jc w:val="both"/>
        <w:rPr>
          <w:rFonts w:cs="Times New Roman" w:hAnsi="Times New Roman" w:ascii="Times New Roman"/>
          <w:sz w:val="24"/>
          <w:szCs w:val="24"/>
        </w:rPr>
      </w:pPr>
      <w:r w:rsidRPr="002E10F8">
        <w:rPr>
          <w:rFonts w:cs="Times New Roman" w:hAnsi="Times New Roman" w:ascii="Times New Roman"/>
          <w:sz w:val="24"/>
          <w:szCs w:val="24"/>
        </w:rPr>
        <w:t>Rješenje o prodaji u stečajnom postupku nekretnina koje čine stečajnu masu  doneseno je 06.07.2017. godine, a z</w:t>
      </w:r>
      <w:r>
        <w:rPr>
          <w:rFonts w:cs="Times New Roman" w:hAnsi="Times New Roman" w:ascii="Times New Roman"/>
          <w:sz w:val="24"/>
          <w:szCs w:val="24"/>
        </w:rPr>
        <w:t>aključak o prodaji 21.02.2018. Utvrđena vrijednost iznosi 1.062.380,00 kn.</w:t>
      </w:r>
    </w:p>
    <w:p w:rsidRDefault="00EE0A50" w:rsidP="00DC7A77" w:rsidR="002E10F8" w:rsidRPr="00F14E47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 w:rsidRPr="00F14E47">
        <w:rPr>
          <w:rFonts w:cs="Times New Roman" w:hAnsi="Times New Roman" w:ascii="Times New Roman"/>
          <w:sz w:val="24"/>
          <w:szCs w:val="24"/>
          <w:lang w:val="pl-PL"/>
        </w:rPr>
        <w:t>Na prve dvije elektroničke javne dražbe nije bilo ponuda.</w:t>
      </w:r>
    </w:p>
    <w:p w:rsidRDefault="00455B04" w:rsidP="00DC7A77" w:rsidR="00EE0A50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Na trećoj elektroničkoj javnoj dražbi, </w:t>
      </w:r>
      <w:r w:rsidR="00F14E47" w:rsidRPr="00F14E47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EE0A50" w:rsidRPr="00F14E47">
        <w:rPr>
          <w:rFonts w:cs="Times New Roman" w:hAnsi="Times New Roman" w:ascii="Times New Roman"/>
          <w:sz w:val="24"/>
          <w:szCs w:val="24"/>
          <w:lang w:val="pl-PL"/>
        </w:rPr>
        <w:t xml:space="preserve">ponude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su se </w:t>
      </w:r>
      <w:r w:rsidR="00F14E47" w:rsidRPr="00F14E47">
        <w:rPr>
          <w:rFonts w:cs="Times New Roman" w:hAnsi="Times New Roman" w:ascii="Times New Roman"/>
          <w:sz w:val="24"/>
          <w:szCs w:val="24"/>
          <w:lang w:val="pl-PL"/>
        </w:rPr>
        <w:t>prikuplja</w:t>
      </w:r>
      <w:r>
        <w:rPr>
          <w:rFonts w:cs="Times New Roman" w:hAnsi="Times New Roman" w:ascii="Times New Roman"/>
          <w:sz w:val="24"/>
          <w:szCs w:val="24"/>
          <w:lang w:val="pl-PL"/>
        </w:rPr>
        <w:t>le</w:t>
      </w:r>
      <w:r w:rsidR="00EE0A50" w:rsidRPr="00F14E47">
        <w:rPr>
          <w:rFonts w:cs="Times New Roman" w:hAnsi="Times New Roman" w:ascii="Times New Roman"/>
          <w:sz w:val="24"/>
          <w:szCs w:val="24"/>
          <w:lang w:val="pl-PL"/>
        </w:rPr>
        <w:t xml:space="preserve"> od </w:t>
      </w:r>
      <w:r w:rsidR="00F14E47" w:rsidRPr="00F14E47">
        <w:rPr>
          <w:rFonts w:cs="Times New Roman" w:hAnsi="Times New Roman" w:ascii="Times New Roman"/>
          <w:sz w:val="24"/>
          <w:szCs w:val="24"/>
          <w:lang w:val="pl-PL"/>
        </w:rPr>
        <w:t>21.11.2018. do 04</w:t>
      </w:r>
      <w:r w:rsidR="00EE0A50" w:rsidRPr="00F14E47">
        <w:rPr>
          <w:rFonts w:cs="Times New Roman" w:hAnsi="Times New Roman" w:ascii="Times New Roman"/>
          <w:sz w:val="24"/>
          <w:szCs w:val="24"/>
          <w:lang w:val="pl-PL"/>
        </w:rPr>
        <w:t>.1</w:t>
      </w:r>
      <w:r w:rsidR="00F14E47" w:rsidRPr="00F14E47">
        <w:rPr>
          <w:rFonts w:cs="Times New Roman" w:hAnsi="Times New Roman" w:ascii="Times New Roman"/>
          <w:sz w:val="24"/>
          <w:szCs w:val="24"/>
          <w:lang w:val="pl-PL"/>
        </w:rPr>
        <w:t>2</w:t>
      </w:r>
      <w:r w:rsidR="00EE0A50" w:rsidRPr="00F14E47">
        <w:rPr>
          <w:rFonts w:cs="Times New Roman" w:hAnsi="Times New Roman" w:ascii="Times New Roman"/>
          <w:sz w:val="24"/>
          <w:szCs w:val="24"/>
          <w:lang w:val="pl-PL"/>
        </w:rPr>
        <w:t xml:space="preserve">.2018. </w:t>
      </w:r>
      <w:r w:rsidR="00F14E47" w:rsidRPr="00F14E47">
        <w:rPr>
          <w:rFonts w:cs="Times New Roman" w:hAnsi="Times New Roman" w:ascii="Times New Roman"/>
          <w:sz w:val="24"/>
          <w:szCs w:val="24"/>
          <w:lang w:val="pl-PL"/>
        </w:rPr>
        <w:t>god</w:t>
      </w:r>
      <w:r>
        <w:rPr>
          <w:rFonts w:cs="Times New Roman" w:hAnsi="Times New Roman" w:ascii="Times New Roman"/>
          <w:sz w:val="24"/>
          <w:szCs w:val="24"/>
          <w:lang w:val="pl-PL"/>
        </w:rPr>
        <w:t>,</w:t>
      </w:r>
      <w:r w:rsidR="00F14E47">
        <w:rPr>
          <w:rFonts w:cs="Times New Roman" w:hAnsi="Times New Roman" w:ascii="Times New Roman"/>
          <w:sz w:val="24"/>
          <w:szCs w:val="24"/>
          <w:lang w:val="pl-PL"/>
        </w:rPr>
        <w:t xml:space="preserve"> po početnoj cijeni od 265.595,00 kn.</w:t>
      </w:r>
    </w:p>
    <w:p w:rsidRDefault="00455B04" w:rsidP="00DC7A77" w:rsidR="00455B04" w:rsidRPr="00F14E47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Na navedenoj dražbi bila je evidentirana jedna valjana ponuda te je sud dana 18.01.2019. godine donio rješenje o dosudi, objavljeno istog dana.</w:t>
      </w:r>
    </w:p>
    <w:p w:rsidRDefault="00EE0A50" w:rsidP="00DC7A77" w:rsidR="00EE0A50">
      <w:pPr>
        <w:spacing w:after="0"/>
        <w:rPr>
          <w:rFonts w:cs="Times New Roman" w:hAnsi="Times New Roman" w:ascii="Times New Roman"/>
          <w:color w:val="FF0000"/>
          <w:sz w:val="24"/>
          <w:szCs w:val="24"/>
          <w:u w:val="single"/>
          <w:lang w:val="pl-PL"/>
        </w:rPr>
      </w:pPr>
    </w:p>
    <w:p w:rsidRDefault="00C92E1B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b) Popis postupaka pred sudovima i drugim tijelima u kojima je stečajni upravitelj sudjelovao </w:t>
      </w:r>
    </w:p>
    <w:p w:rsidRDefault="00C92E1B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FF3554" w:rsidP="006479A0" w:rsidR="00FF3554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Povrv-181/18 Trgovački sud u Varaždinu </w:t>
      </w:r>
    </w:p>
    <w:p w:rsidRDefault="002E10F8" w:rsidP="006479A0" w:rsidR="002E10F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Dana  </w:t>
      </w:r>
      <w:r w:rsidR="000478D5">
        <w:rPr>
          <w:rFonts w:cs="Times New Roman" w:hAnsi="Times New Roman" w:ascii="Times New Roman"/>
          <w:sz w:val="24"/>
          <w:szCs w:val="24"/>
          <w:lang w:val="pl-PL"/>
        </w:rPr>
        <w:t>06.04.18.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primljeno je rješenje o ovrsi javnog bilježnika</w:t>
      </w:r>
      <w:r w:rsidR="000478D5">
        <w:rPr>
          <w:rFonts w:cs="Times New Roman" w:hAnsi="Times New Roman" w:ascii="Times New Roman"/>
          <w:sz w:val="24"/>
          <w:szCs w:val="24"/>
          <w:lang w:val="pl-PL"/>
        </w:rPr>
        <w:t xml:space="preserve"> Ovrv-648/18, ovrhovoditelj Koprivničke vode doo, za vodne usluge, glavnica 1.746,66 kn i zatezne kamate 333,77 kn</w:t>
      </w:r>
      <w:r w:rsidR="00FB6AE2">
        <w:rPr>
          <w:rFonts w:cs="Times New Roman" w:hAnsi="Times New Roman" w:ascii="Times New Roman"/>
          <w:sz w:val="24"/>
          <w:szCs w:val="24"/>
          <w:lang w:val="pl-PL"/>
        </w:rPr>
        <w:t>, ukupno 2.080,43 kn</w:t>
      </w:r>
      <w:r w:rsidR="000478D5">
        <w:rPr>
          <w:rFonts w:cs="Times New Roman" w:hAnsi="Times New Roman" w:ascii="Times New Roman"/>
          <w:sz w:val="24"/>
          <w:szCs w:val="24"/>
          <w:lang w:val="pl-PL"/>
        </w:rPr>
        <w:t>. Iz izvatka iz poslovnih knjiga nije vidljivo na koje razdoblje se odnosi dug, nikakvi računi nisu stizali na adresu stečajnog upravitelja a prema izjavi zakupnika niti na adresu nekretnine</w:t>
      </w:r>
      <w:r w:rsidR="00176192">
        <w:rPr>
          <w:rFonts w:cs="Times New Roman" w:hAnsi="Times New Roman" w:ascii="Times New Roman"/>
          <w:sz w:val="24"/>
          <w:szCs w:val="24"/>
          <w:lang w:val="pl-PL"/>
        </w:rPr>
        <w:t>, voda je dulje vrijeme isključena iz objekta,</w:t>
      </w:r>
      <w:r w:rsidR="000478D5">
        <w:rPr>
          <w:rFonts w:cs="Times New Roman" w:hAnsi="Times New Roman" w:ascii="Times New Roman"/>
          <w:sz w:val="24"/>
          <w:szCs w:val="24"/>
          <w:lang w:val="pl-PL"/>
        </w:rPr>
        <w:t xml:space="preserve"> te je stoga </w:t>
      </w:r>
      <w:r>
        <w:rPr>
          <w:rFonts w:cs="Times New Roman" w:hAnsi="Times New Roman" w:ascii="Times New Roman"/>
          <w:sz w:val="24"/>
          <w:szCs w:val="24"/>
          <w:lang w:val="pl-PL"/>
        </w:rPr>
        <w:t>uložen prigovor</w:t>
      </w:r>
      <w:r w:rsidR="000478D5">
        <w:rPr>
          <w:rFonts w:cs="Times New Roman" w:hAnsi="Times New Roman" w:ascii="Times New Roman"/>
          <w:sz w:val="24"/>
          <w:szCs w:val="24"/>
          <w:lang w:val="pl-PL"/>
        </w:rPr>
        <w:t xml:space="preserve"> na navedeno rješenje.</w:t>
      </w:r>
      <w:r w:rsidR="00FF3554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6479A0">
        <w:rPr>
          <w:rFonts w:cs="Times New Roman" w:hAnsi="Times New Roman" w:ascii="Times New Roman"/>
          <w:sz w:val="24"/>
          <w:szCs w:val="24"/>
          <w:lang w:val="pl-PL"/>
        </w:rPr>
        <w:t xml:space="preserve">Mailom 21.05.2018. je tužitelj obaviješten o adresi za dostavu pošte te </w:t>
      </w:r>
      <w:r w:rsidR="006479A0">
        <w:rPr>
          <w:rFonts w:cs="Times New Roman" w:hAnsi="Times New Roman" w:ascii="Times New Roman"/>
          <w:sz w:val="24"/>
          <w:szCs w:val="24"/>
          <w:lang w:val="pl-PL"/>
        </w:rPr>
        <w:lastRenderedPageBreak/>
        <w:t>je zatražen prijepis račun, koji nisu primljeni do dana sastavljanja ovog izvješća</w:t>
      </w:r>
      <w:r w:rsidR="00FF3554">
        <w:rPr>
          <w:rFonts w:cs="Times New Roman" w:hAnsi="Times New Roman" w:ascii="Times New Roman"/>
          <w:sz w:val="24"/>
          <w:szCs w:val="24"/>
          <w:lang w:val="pl-PL"/>
        </w:rPr>
        <w:t>. Dana 04.7.18 primljen je poziv na ročište u postupku male vrijednosti zakazano za dan 12.09.18 u 9.30 sati.</w:t>
      </w:r>
      <w:r w:rsidR="00F14E47">
        <w:rPr>
          <w:rFonts w:cs="Times New Roman" w:hAnsi="Times New Roman" w:ascii="Times New Roman"/>
          <w:sz w:val="24"/>
          <w:szCs w:val="24"/>
          <w:lang w:val="pl-PL"/>
        </w:rPr>
        <w:t xml:space="preserve"> Na ročištu je tužitelj predao dokumentaciju (račune) te je zakazano novo ročište za dan </w:t>
      </w:r>
      <w:r w:rsidR="000533B0">
        <w:rPr>
          <w:rFonts w:cs="Times New Roman" w:hAnsi="Times New Roman" w:ascii="Times New Roman"/>
          <w:sz w:val="24"/>
          <w:szCs w:val="24"/>
          <w:lang w:val="pl-PL"/>
        </w:rPr>
        <w:t>07.11.2018.</w:t>
      </w:r>
      <w:r w:rsidR="00455B04">
        <w:rPr>
          <w:rFonts w:cs="Times New Roman" w:hAnsi="Times New Roman" w:ascii="Times New Roman"/>
          <w:sz w:val="24"/>
          <w:szCs w:val="24"/>
          <w:lang w:val="pl-PL"/>
        </w:rPr>
        <w:t xml:space="preserve">  Na navedenom ročištu provedena je i zaključena glavna rasprava te zakazano ročište za objavu za dan 31.01.2019. godine.</w:t>
      </w:r>
    </w:p>
    <w:p w:rsidRDefault="002E10F8" w:rsidP="00DC7A77" w:rsidR="002E10F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478D5" w:rsidP="00DC7A77" w:rsidR="002B0E1F" w:rsidRPr="002E10F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Osim navedenoga, n</w:t>
      </w:r>
      <w:r w:rsidR="00384EC7" w:rsidRPr="002E10F8">
        <w:rPr>
          <w:rFonts w:cs="Times New Roman" w:hAnsi="Times New Roman" w:ascii="Times New Roman"/>
          <w:sz w:val="24"/>
          <w:szCs w:val="24"/>
          <w:lang w:val="pl-PL"/>
        </w:rPr>
        <w:t xml:space="preserve">ije evidentirano da bi </w:t>
      </w:r>
      <w:r w:rsidR="00851390" w:rsidRPr="002E10F8">
        <w:rPr>
          <w:rFonts w:cs="Times New Roman" w:hAnsi="Times New Roman" w:ascii="Times New Roman"/>
          <w:sz w:val="24"/>
          <w:szCs w:val="24"/>
          <w:lang w:val="pl-PL"/>
        </w:rPr>
        <w:t xml:space="preserve">u tijeku bili kakvi </w:t>
      </w:r>
      <w:r w:rsidR="00BC3ADE" w:rsidRPr="002E10F8">
        <w:rPr>
          <w:rFonts w:cs="Times New Roman" w:hAnsi="Times New Roman" w:ascii="Times New Roman"/>
          <w:sz w:val="24"/>
          <w:szCs w:val="24"/>
          <w:lang w:val="pl-PL"/>
        </w:rPr>
        <w:t>sudski ili drugi</w:t>
      </w:r>
      <w:r w:rsidR="00851390" w:rsidRPr="002E10F8">
        <w:rPr>
          <w:rFonts w:cs="Times New Roman" w:hAnsi="Times New Roman" w:ascii="Times New Roman"/>
          <w:sz w:val="24"/>
          <w:szCs w:val="24"/>
          <w:lang w:val="pl-PL"/>
        </w:rPr>
        <w:t xml:space="preserve"> postupci u kojima bi </w:t>
      </w:r>
      <w:r w:rsidR="00384EC7" w:rsidRPr="002E10F8">
        <w:rPr>
          <w:rFonts w:cs="Times New Roman" w:hAnsi="Times New Roman" w:ascii="Times New Roman"/>
          <w:sz w:val="24"/>
          <w:szCs w:val="24"/>
          <w:lang w:val="pl-PL"/>
        </w:rPr>
        <w:t>stečajni dužnik bio stranka</w:t>
      </w:r>
      <w:r w:rsidR="00851390" w:rsidRPr="002E10F8"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2E10F8" w:rsidP="00DC7A77" w:rsidR="002E10F8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</w:p>
    <w:p w:rsidRDefault="00C92E1B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c) Popis radnika koji su nastavili s radom </w:t>
      </w:r>
    </w:p>
    <w:p w:rsidRDefault="00C92E1B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384EC7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lang w:val="pl-PL"/>
        </w:rPr>
        <w:t>U trenutku otvaranja stečajnog postupka nije bilo zaposlenih radnika niti je nakon otvaranja stečajnog postupka bilo zaposlenih radnika.</w:t>
      </w:r>
    </w:p>
    <w:p w:rsidRDefault="00384EC7" w:rsidP="00DC7A77" w:rsidR="00384EC7" w:rsidRPr="00F370CA">
      <w:pPr>
        <w:spacing w:after="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u w:val="single"/>
          <w:lang w:val="pl-PL"/>
        </w:rPr>
        <w:t>d) Izgledi za nastavak poslovanja i izradu stečajnog plana</w:t>
      </w:r>
    </w:p>
    <w:p w:rsidRDefault="00C92E1B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384EC7" w:rsidP="00DC7A77" w:rsidR="00C92E1B" w:rsidRPr="002E10F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lang w:val="pl-PL"/>
        </w:rPr>
        <w:t>S obzirom da je poslovanje dužnika već dulje vrijeme obustavljeno, nema zaposlenih radnika niti opreme za rad, n</w:t>
      </w:r>
      <w:r w:rsidR="00C92E1B" w:rsidRPr="002E10F8">
        <w:rPr>
          <w:rFonts w:cs="Times New Roman" w:hAnsi="Times New Roman" w:ascii="Times New Roman"/>
          <w:sz w:val="24"/>
          <w:szCs w:val="24"/>
          <w:lang w:val="pl-PL"/>
        </w:rPr>
        <w:t>ema izgleda za nastavak poslovanj</w:t>
      </w:r>
      <w:r w:rsidRPr="002E10F8">
        <w:rPr>
          <w:rFonts w:cs="Times New Roman" w:hAnsi="Times New Roman" w:ascii="Times New Roman"/>
          <w:sz w:val="24"/>
          <w:szCs w:val="24"/>
          <w:lang w:val="pl-PL"/>
        </w:rPr>
        <w:t>a dužnika</w:t>
      </w:r>
      <w:r w:rsidR="00851390" w:rsidRPr="002E10F8">
        <w:rPr>
          <w:rFonts w:cs="Times New Roman" w:hAnsi="Times New Roman" w:ascii="Times New Roman"/>
          <w:sz w:val="24"/>
          <w:szCs w:val="24"/>
          <w:lang w:val="pl-PL"/>
        </w:rPr>
        <w:t xml:space="preserve"> te stoga niti realnih mogućnosti za izradu održivog stečajnog plana</w:t>
      </w:r>
      <w:r w:rsidRPr="002E10F8"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384EC7" w:rsidP="00DC7A77" w:rsidR="00384EC7" w:rsidRPr="002E10F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P="00DC7A77" w:rsidR="00C92E1B" w:rsidRPr="002E10F8">
      <w:pPr>
        <w:pStyle w:val="Tijeloteksta3"/>
        <w:spacing w:after="0"/>
        <w:rPr>
          <w:rFonts w:cs="Times New Roman" w:hAnsi="Times New Roman" w:ascii="Times New Roman"/>
          <w:sz w:val="24"/>
          <w:szCs w:val="24"/>
        </w:rPr>
      </w:pPr>
      <w:r w:rsidRPr="002E10F8">
        <w:rPr>
          <w:rFonts w:cs="Times New Roman" w:hAnsi="Times New Roman" w:ascii="Times New Roman"/>
          <w:sz w:val="24"/>
          <w:szCs w:val="24"/>
        </w:rPr>
        <w:t>e) Mišljenje o mogućnosti zaključenja stečajnog postupka i razlozima koji sprječavaju zaključenje stečajnog postupka</w:t>
      </w:r>
    </w:p>
    <w:p w:rsidRDefault="00C92E1B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B0E1F" w:rsidP="00455B04" w:rsidR="0059051F">
      <w:pPr>
        <w:pStyle w:val="Tijeloteksta"/>
        <w:rPr>
          <w:rFonts w:cs="Times New Roman" w:hAnsi="Times New Roman" w:ascii="Times New Roman"/>
          <w:lang w:val="hr-HR"/>
        </w:rPr>
      </w:pPr>
      <w:r w:rsidRPr="002E10F8">
        <w:rPr>
          <w:rFonts w:cs="Times New Roman" w:hAnsi="Times New Roman" w:ascii="Times New Roman"/>
          <w:lang w:val="hr-HR"/>
        </w:rPr>
        <w:t>Stečajni postupak</w:t>
      </w:r>
      <w:r w:rsidR="007A6215" w:rsidRPr="002E10F8">
        <w:rPr>
          <w:rFonts w:cs="Times New Roman" w:hAnsi="Times New Roman" w:ascii="Times New Roman"/>
          <w:lang w:val="hr-HR"/>
        </w:rPr>
        <w:t xml:space="preserve"> nije moguće zaključiti</w:t>
      </w:r>
      <w:r w:rsidRPr="002E10F8">
        <w:rPr>
          <w:rFonts w:cs="Times New Roman" w:hAnsi="Times New Roman" w:ascii="Times New Roman"/>
          <w:lang w:val="hr-HR"/>
        </w:rPr>
        <w:t xml:space="preserve"> </w:t>
      </w:r>
      <w:r w:rsidR="007A6215" w:rsidRPr="002E10F8">
        <w:rPr>
          <w:rFonts w:cs="Times New Roman" w:hAnsi="Times New Roman" w:ascii="Times New Roman"/>
          <w:lang w:val="hr-HR"/>
        </w:rPr>
        <w:t xml:space="preserve">jer </w:t>
      </w:r>
      <w:r w:rsidR="00455B04">
        <w:rPr>
          <w:rFonts w:cs="Times New Roman" w:hAnsi="Times New Roman" w:ascii="Times New Roman"/>
          <w:lang w:val="hr-HR"/>
        </w:rPr>
        <w:t>stečajna masa nije u cijelosti unovčena (čekase pravomoćnost rješenja o dosudi, uplata razlike kupovnine i daljnje radnje).</w:t>
      </w:r>
    </w:p>
    <w:p w:rsidRDefault="00455B04" w:rsidP="00455B04" w:rsidR="00455B04" w:rsidRPr="00F370CA">
      <w:pPr>
        <w:pStyle w:val="Tijeloteksta"/>
        <w:rPr>
          <w:rFonts w:cs="Times New Roman" w:hAnsi="Times New Roman" w:ascii="Times New Roman"/>
          <w:color w:val="FF0000"/>
        </w:rPr>
      </w:pPr>
    </w:p>
    <w:p w:rsidRDefault="00C92E1B" w:rsidP="00DC7A77" w:rsidR="00C92E1B" w:rsidRPr="002E10F8">
      <w:pPr>
        <w:pStyle w:val="Naslov2"/>
        <w:spacing w:after="0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II. STANJE STEČAJNE MASE</w:t>
      </w:r>
    </w:p>
    <w:p w:rsidRDefault="004B6E41" w:rsidP="00DC7A77" w:rsidR="004B6E41" w:rsidRPr="002E10F8">
      <w:pPr>
        <w:spacing w:after="0"/>
        <w:rPr>
          <w:lang w:val="pl-PL"/>
        </w:rPr>
      </w:pP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sustavan pregled predmeta stečajne mase s početka razdoblja izvješća prema članku 223. Stečajnog zakona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koji su predmeti stečajne mase unovčeni i u kojem iznosu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koji predmeti stečajne mase nisu unovčeni i zbog kojeg razloga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 xml:space="preserve">dati podatak o tome kako je ostvareno razlučno pravo, ako ono postoji 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tome kako je ostvareno izlučno pravo, ako ono postoji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vjerovnicima stečajne mase i njihovom namirenju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isplatama plaća radnika ako su nastavili s radom nakon otvaranja stečajnoga postupka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namirenju stečajnih vjerovnika (diobe).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ostali podaci.</w:t>
      </w:r>
    </w:p>
    <w:p w:rsidRDefault="00C0464F" w:rsidP="00DC7A77" w:rsidR="00C0464F" w:rsidRPr="00F370CA">
      <w:pPr>
        <w:spacing w:after="0"/>
        <w:ind w:left="36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0E65AD" w:rsidR="00793969" w:rsidRPr="002E10F8">
      <w:pPr>
        <w:pStyle w:val="Zaglavlje"/>
        <w:numPr>
          <w:ilvl w:val="0"/>
          <w:numId w:val="15"/>
        </w:numPr>
        <w:jc w:val="both"/>
        <w:rPr>
          <w:rFonts w:cs="Times New Roman" w:hAnsi="Times New Roman" w:ascii="Times New Roman"/>
          <w:b/>
        </w:rPr>
      </w:pPr>
      <w:r w:rsidRPr="002E10F8">
        <w:rPr>
          <w:rFonts w:cs="Times New Roman" w:hAnsi="Times New Roman" w:ascii="Times New Roman"/>
          <w:b/>
        </w:rPr>
        <w:t xml:space="preserve">Nekretnine  </w:t>
      </w:r>
    </w:p>
    <w:p w:rsidRDefault="000E65AD" w:rsidP="000E65AD" w:rsidR="000E65AD" w:rsidRPr="002E10F8">
      <w:pPr>
        <w:pStyle w:val="Zaglavlje"/>
        <w:ind w:left="360"/>
        <w:jc w:val="both"/>
        <w:rPr>
          <w:rFonts w:cs="Times New Roman" w:hAnsi="Times New Roman" w:ascii="Times New Roman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387"/>
        <w:gridCol w:w="1923"/>
        <w:gridCol w:w="3028"/>
        <w:gridCol w:w="1984"/>
      </w:tblGrid>
      <w:tr w:rsidTr="00C809C1" w:rsidR="002E10F8" w:rsidRPr="002E10F8">
        <w:trPr>
          <w:trHeight w:val="336"/>
        </w:trPr>
        <w:tc>
          <w:tcPr>
            <w:tcW w:type="dxa" w:w="2387"/>
            <w:shd w:fill="auto" w:color="auto" w:val="clear"/>
          </w:tcPr>
          <w:p w:rsidRDefault="00C809C1" w:rsidP="00793969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C809C1" w:rsidP="00793969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Opis nekretnine                                            </w:t>
            </w:r>
          </w:p>
        </w:tc>
        <w:tc>
          <w:tcPr>
            <w:tcW w:type="dxa" w:w="1923"/>
          </w:tcPr>
          <w:p w:rsidRDefault="00C809C1" w:rsidP="00793969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Procijenjena vrijednost</w:t>
            </w:r>
          </w:p>
        </w:tc>
        <w:tc>
          <w:tcPr>
            <w:tcW w:type="dxa" w:w="3028"/>
          </w:tcPr>
          <w:p w:rsidRDefault="00C809C1" w:rsidP="00793969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Napomena (parnica, posjed i sl.)</w:t>
            </w:r>
          </w:p>
        </w:tc>
        <w:tc>
          <w:tcPr>
            <w:tcW w:type="dxa" w:w="1984"/>
          </w:tcPr>
          <w:p w:rsidRDefault="00C809C1" w:rsidP="00793969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Razlučno pravo</w:t>
            </w:r>
          </w:p>
        </w:tc>
      </w:tr>
      <w:tr w:rsidTr="00C809C1" w:rsidR="002E10F8" w:rsidRPr="002E10F8">
        <w:trPr>
          <w:trHeight w:val="336"/>
        </w:trPr>
        <w:tc>
          <w:tcPr>
            <w:tcW w:type="dxa" w:w="2387"/>
            <w:shd w:fill="auto" w:color="auto" w:val="clear"/>
          </w:tcPr>
          <w:p w:rsidRDefault="003600F4" w:rsidP="003600F4" w:rsidR="00EC5A6C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Nekretnine upisane u z.k.ul. 10178, 8654 i 9211 k.o. Koprivnica,  koje se sastoje od z.k.č.br. </w:t>
            </w:r>
            <w:r w:rsidR="007A6215" w:rsidRPr="002E10F8">
              <w:rPr>
                <w:rFonts w:cs="Times New Roman" w:hAnsi="Times New Roman" w:ascii="Times New Roman"/>
                <w:iCs/>
              </w:rPr>
              <w:t>4096/1, 4</w:t>
            </w:r>
            <w:r w:rsidRPr="002E10F8">
              <w:rPr>
                <w:rFonts w:cs="Times New Roman" w:hAnsi="Times New Roman" w:ascii="Times New Roman"/>
                <w:iCs/>
              </w:rPr>
              <w:t xml:space="preserve">096/11, </w:t>
            </w:r>
            <w:r w:rsidR="007A6215" w:rsidRPr="002E10F8">
              <w:rPr>
                <w:rFonts w:cs="Times New Roman" w:hAnsi="Times New Roman" w:ascii="Times New Roman"/>
                <w:iCs/>
              </w:rPr>
              <w:t>4</w:t>
            </w:r>
            <w:r w:rsidRPr="002E10F8">
              <w:rPr>
                <w:rFonts w:cs="Times New Roman" w:hAnsi="Times New Roman" w:ascii="Times New Roman"/>
                <w:iCs/>
              </w:rPr>
              <w:t xml:space="preserve">096/12, </w:t>
            </w:r>
            <w:r w:rsidR="007A6215" w:rsidRPr="002E10F8">
              <w:rPr>
                <w:rFonts w:cs="Times New Roman" w:hAnsi="Times New Roman" w:ascii="Times New Roman"/>
                <w:iCs/>
              </w:rPr>
              <w:t>4</w:t>
            </w:r>
            <w:r w:rsidRPr="002E10F8">
              <w:rPr>
                <w:rFonts w:cs="Times New Roman" w:hAnsi="Times New Roman" w:ascii="Times New Roman"/>
                <w:iCs/>
              </w:rPr>
              <w:t>096/9</w:t>
            </w:r>
            <w:r w:rsidR="00EC5A6C" w:rsidRPr="002E10F8">
              <w:rPr>
                <w:rFonts w:cs="Times New Roman" w:hAnsi="Times New Roman" w:ascii="Times New Roman"/>
                <w:iCs/>
              </w:rPr>
              <w:t xml:space="preserve">   </w:t>
            </w:r>
          </w:p>
          <w:p w:rsidRDefault="00EC5A6C" w:rsidP="003600F4" w:rsidR="00EC5A6C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EC5A6C" w:rsidP="00EC5A6C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što odgovara nekretninama</w:t>
            </w:r>
            <w:r w:rsidR="003600F4" w:rsidRPr="002E10F8">
              <w:rPr>
                <w:rFonts w:cs="Times New Roman" w:hAnsi="Times New Roman" w:ascii="Times New Roman"/>
                <w:iCs/>
              </w:rPr>
              <w:t xml:space="preserve"> </w:t>
            </w:r>
            <w:r w:rsidRPr="002E10F8">
              <w:rPr>
                <w:rFonts w:cs="Times New Roman" w:hAnsi="Times New Roman" w:ascii="Times New Roman"/>
                <w:iCs/>
              </w:rPr>
              <w:t>upisanim u posj.list 9770 k.o. Koprivnica</w:t>
            </w:r>
          </w:p>
          <w:p w:rsidRDefault="00AC6647" w:rsidP="00EC5A6C" w:rsidR="00AC6647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C6647" w:rsidP="00AC6647" w:rsidR="00AC6647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Napomena: k.č.br. 4096/12 vodi se kao oranica, ali se prema potvrdi nadležnog ureda nalazi unutar granica građevnog područja.</w:t>
            </w:r>
          </w:p>
        </w:tc>
        <w:tc>
          <w:tcPr>
            <w:tcW w:type="dxa" w:w="1923"/>
          </w:tcPr>
          <w:p w:rsidRDefault="00C809C1" w:rsidP="00793969" w:rsidR="00C809C1" w:rsidRPr="002E10F8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Knjigovodstvena</w:t>
            </w:r>
          </w:p>
          <w:p w:rsidRDefault="00FB6AE2" w:rsidP="00793969" w:rsidR="003600F4" w:rsidRPr="002E10F8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iCs/>
                <w:sz w:val="22"/>
                <w:szCs w:val="22"/>
              </w:rPr>
              <w:t>v</w:t>
            </w:r>
            <w:r w:rsidR="003600F4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rijednost</w:t>
            </w:r>
            <w:r>
              <w:rPr>
                <w:rFonts w:cs="Times New Roman" w:hAnsi="Times New Roman" w:ascii="Times New Roman"/>
                <w:iCs/>
                <w:sz w:val="22"/>
                <w:szCs w:val="22"/>
              </w:rPr>
              <w:t>*</w:t>
            </w:r>
          </w:p>
          <w:p w:rsidRDefault="00FB6AE2" w:rsidP="00C809C1" w:rsidR="00FB6AE2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 </w:t>
            </w:r>
          </w:p>
          <w:p w:rsidRDefault="00B31CC9" w:rsidP="00C809C1" w:rsidR="0021772B" w:rsidRPr="002E10F8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(Nab.vrijednost prema razrezu PPN je 787.500 kn)</w:t>
            </w:r>
          </w:p>
          <w:p w:rsidRDefault="00B31CC9" w:rsidP="00C809C1" w:rsidR="00B31CC9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C6647" w:rsidP="00824ABF" w:rsidR="005170CB" w:rsidRPr="002E10F8">
            <w:pPr>
              <w:pStyle w:val="Zaglavlje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Postoji građevinska dozvola od 21.03.1990. god., </w:t>
            </w:r>
            <w:r w:rsidR="00824ABF" w:rsidRPr="002E10F8">
              <w:rPr>
                <w:rFonts w:cs="Times New Roman" w:hAnsi="Times New Roman" w:ascii="Times New Roman"/>
                <w:iCs/>
              </w:rPr>
              <w:t>i rješenje o izvedenom stanju od 02.08.2013.</w:t>
            </w:r>
          </w:p>
        </w:tc>
        <w:tc>
          <w:tcPr>
            <w:tcW w:type="dxa" w:w="3028"/>
          </w:tcPr>
          <w:p w:rsidRDefault="00C809C1" w:rsidP="007444AB" w:rsidR="00871308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U naravi se radi o </w:t>
            </w:r>
            <w:r w:rsidR="003600F4" w:rsidRPr="002E10F8">
              <w:rPr>
                <w:rFonts w:cs="Times New Roman" w:hAnsi="Times New Roman" w:ascii="Times New Roman"/>
                <w:iCs/>
              </w:rPr>
              <w:t xml:space="preserve">kući katnici (zgradi) sa prizemnim nadogradnjama, s </w:t>
            </w:r>
            <w:r w:rsidR="00AC6647" w:rsidRPr="002E10F8">
              <w:rPr>
                <w:rFonts w:cs="Times New Roman" w:hAnsi="Times New Roman" w:ascii="Times New Roman"/>
                <w:iCs/>
              </w:rPr>
              <w:t xml:space="preserve">ograđenim </w:t>
            </w:r>
            <w:r w:rsidR="003600F4" w:rsidRPr="002E10F8">
              <w:rPr>
                <w:rFonts w:cs="Times New Roman" w:hAnsi="Times New Roman" w:ascii="Times New Roman"/>
                <w:iCs/>
              </w:rPr>
              <w:t>predn</w:t>
            </w:r>
            <w:r w:rsidR="00AC6647" w:rsidRPr="002E10F8">
              <w:rPr>
                <w:rFonts w:cs="Times New Roman" w:hAnsi="Times New Roman" w:ascii="Times New Roman"/>
                <w:iCs/>
              </w:rPr>
              <w:t>j</w:t>
            </w:r>
            <w:r w:rsidR="003600F4" w:rsidRPr="002E10F8">
              <w:rPr>
                <w:rFonts w:cs="Times New Roman" w:hAnsi="Times New Roman" w:ascii="Times New Roman"/>
                <w:iCs/>
              </w:rPr>
              <w:t>im i</w:t>
            </w:r>
            <w:r w:rsidR="00AC6647" w:rsidRPr="002E10F8">
              <w:rPr>
                <w:rFonts w:cs="Times New Roman" w:hAnsi="Times New Roman" w:ascii="Times New Roman"/>
                <w:iCs/>
              </w:rPr>
              <w:t xml:space="preserve"> neograđenim</w:t>
            </w:r>
            <w:r w:rsidR="003600F4" w:rsidRPr="002E10F8">
              <w:rPr>
                <w:rFonts w:cs="Times New Roman" w:hAnsi="Times New Roman" w:ascii="Times New Roman"/>
                <w:iCs/>
              </w:rPr>
              <w:t xml:space="preserve"> stražnjim dvorište</w:t>
            </w:r>
            <w:r w:rsidR="00AC6647" w:rsidRPr="002E10F8">
              <w:rPr>
                <w:rFonts w:cs="Times New Roman" w:hAnsi="Times New Roman" w:ascii="Times New Roman"/>
                <w:iCs/>
              </w:rPr>
              <w:t>m</w:t>
            </w:r>
            <w:r w:rsidR="003600F4" w:rsidRPr="002E10F8">
              <w:rPr>
                <w:rFonts w:cs="Times New Roman" w:hAnsi="Times New Roman" w:ascii="Times New Roman"/>
                <w:iCs/>
              </w:rPr>
              <w:t xml:space="preserve">,  </w:t>
            </w:r>
            <w:r w:rsidR="00871308" w:rsidRPr="002E10F8">
              <w:rPr>
                <w:rFonts w:cs="Times New Roman" w:hAnsi="Times New Roman" w:ascii="Times New Roman"/>
                <w:iCs/>
              </w:rPr>
              <w:t xml:space="preserve">na adresi </w:t>
            </w:r>
            <w:r w:rsidR="003600F4" w:rsidRPr="002E10F8">
              <w:rPr>
                <w:rFonts w:cs="Times New Roman" w:hAnsi="Times New Roman" w:ascii="Times New Roman"/>
                <w:iCs/>
              </w:rPr>
              <w:t>Ul. Čarda 16</w:t>
            </w:r>
            <w:r w:rsidR="00871308" w:rsidRPr="002E10F8">
              <w:rPr>
                <w:rFonts w:cs="Times New Roman" w:hAnsi="Times New Roman" w:ascii="Times New Roman"/>
                <w:iCs/>
              </w:rPr>
              <w:t xml:space="preserve">, </w:t>
            </w:r>
            <w:r w:rsidR="003600F4" w:rsidRPr="002E10F8">
              <w:rPr>
                <w:rFonts w:cs="Times New Roman" w:hAnsi="Times New Roman" w:ascii="Times New Roman"/>
                <w:iCs/>
              </w:rPr>
              <w:t>Koprivnica</w:t>
            </w:r>
            <w:r w:rsidR="00871308" w:rsidRPr="002E10F8">
              <w:rPr>
                <w:rFonts w:cs="Times New Roman" w:hAnsi="Times New Roman" w:ascii="Times New Roman"/>
                <w:iCs/>
              </w:rPr>
              <w:t>.</w:t>
            </w:r>
            <w:r w:rsidRPr="002E10F8">
              <w:rPr>
                <w:rFonts w:cs="Times New Roman" w:hAnsi="Times New Roman" w:ascii="Times New Roman"/>
                <w:iCs/>
              </w:rPr>
              <w:t xml:space="preserve"> </w:t>
            </w:r>
          </w:p>
          <w:p w:rsidRDefault="00871308" w:rsidP="007444AB" w:rsidR="00871308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3600F4" w:rsidP="007444AB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Struja</w:t>
            </w:r>
            <w:r w:rsidR="003627B7" w:rsidRPr="002E10F8">
              <w:rPr>
                <w:rFonts w:cs="Times New Roman" w:hAnsi="Times New Roman" w:ascii="Times New Roman"/>
                <w:iCs/>
              </w:rPr>
              <w:t xml:space="preserve"> isključen</w:t>
            </w:r>
            <w:r w:rsidRPr="002E10F8">
              <w:rPr>
                <w:rFonts w:cs="Times New Roman" w:hAnsi="Times New Roman" w:ascii="Times New Roman"/>
                <w:iCs/>
              </w:rPr>
              <w:t>a</w:t>
            </w:r>
            <w:r w:rsidR="003627B7" w:rsidRPr="002E10F8">
              <w:rPr>
                <w:rFonts w:cs="Times New Roman" w:hAnsi="Times New Roman" w:ascii="Times New Roman"/>
                <w:iCs/>
              </w:rPr>
              <w:t xml:space="preserve"> zbog duga.</w:t>
            </w:r>
          </w:p>
          <w:p w:rsidRDefault="00A0618F" w:rsidP="007444AB" w:rsidR="00A0618F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0618F" w:rsidP="00C809C1" w:rsidR="00CF344A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Neki unutrašnji di</w:t>
            </w:r>
            <w:r w:rsidR="00696266" w:rsidRPr="002E10F8">
              <w:rPr>
                <w:rFonts w:cs="Times New Roman" w:hAnsi="Times New Roman" w:ascii="Times New Roman"/>
                <w:iCs/>
              </w:rPr>
              <w:t>j</w:t>
            </w:r>
            <w:r w:rsidRPr="002E10F8">
              <w:rPr>
                <w:rFonts w:cs="Times New Roman" w:hAnsi="Times New Roman" w:ascii="Times New Roman"/>
                <w:iCs/>
              </w:rPr>
              <w:t xml:space="preserve">elovi nekretnine su zapušteni te ih je potrebno sanirati, </w:t>
            </w:r>
            <w:r w:rsidR="00155F7E" w:rsidRPr="002E10F8">
              <w:rPr>
                <w:rFonts w:cs="Times New Roman" w:hAnsi="Times New Roman" w:ascii="Times New Roman"/>
                <w:iCs/>
              </w:rPr>
              <w:t>ali za sanaciju nema</w:t>
            </w:r>
            <w:r w:rsidRPr="002E10F8">
              <w:rPr>
                <w:rFonts w:cs="Times New Roman" w:hAnsi="Times New Roman" w:ascii="Times New Roman"/>
                <w:iCs/>
              </w:rPr>
              <w:t xml:space="preserve"> dostatn</w:t>
            </w:r>
            <w:r w:rsidR="00155F7E" w:rsidRPr="002E10F8">
              <w:rPr>
                <w:rFonts w:cs="Times New Roman" w:hAnsi="Times New Roman" w:ascii="Times New Roman"/>
                <w:iCs/>
              </w:rPr>
              <w:t>ih</w:t>
            </w:r>
            <w:r w:rsidRPr="002E10F8">
              <w:rPr>
                <w:rFonts w:cs="Times New Roman" w:hAnsi="Times New Roman" w:ascii="Times New Roman"/>
                <w:iCs/>
              </w:rPr>
              <w:t xml:space="preserve"> sredst</w:t>
            </w:r>
            <w:r w:rsidR="00155F7E" w:rsidRPr="002E10F8">
              <w:rPr>
                <w:rFonts w:cs="Times New Roman" w:hAnsi="Times New Roman" w:ascii="Times New Roman"/>
                <w:iCs/>
              </w:rPr>
              <w:t>a</w:t>
            </w:r>
            <w:r w:rsidRPr="002E10F8">
              <w:rPr>
                <w:rFonts w:cs="Times New Roman" w:hAnsi="Times New Roman" w:ascii="Times New Roman"/>
                <w:iCs/>
              </w:rPr>
              <w:t>va.</w:t>
            </w:r>
          </w:p>
          <w:p w:rsidRDefault="00CF344A" w:rsidP="00C809C1" w:rsidR="00CF344A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7700B9" w:rsidP="000478D5" w:rsidR="007700B9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Nekretnina dana u zakup u trajanju od 9 mjeseci, a najkasnije do prodaje nekretnine</w:t>
            </w:r>
          </w:p>
        </w:tc>
        <w:tc>
          <w:tcPr>
            <w:tcW w:type="dxa" w:w="1984"/>
          </w:tcPr>
          <w:p w:rsidRDefault="00C809C1" w:rsidP="00C809C1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Založn</w:t>
            </w:r>
            <w:r w:rsidR="00871308" w:rsidRPr="002E10F8">
              <w:rPr>
                <w:rFonts w:cs="Times New Roman" w:hAnsi="Times New Roman" w:ascii="Times New Roman"/>
                <w:iCs/>
              </w:rPr>
              <w:t>a</w:t>
            </w:r>
            <w:r w:rsidRPr="002E10F8">
              <w:rPr>
                <w:rFonts w:cs="Times New Roman" w:hAnsi="Times New Roman" w:ascii="Times New Roman"/>
                <w:iCs/>
              </w:rPr>
              <w:t xml:space="preserve"> prav</w:t>
            </w:r>
            <w:r w:rsidR="00871308" w:rsidRPr="002E10F8">
              <w:rPr>
                <w:rFonts w:cs="Times New Roman" w:hAnsi="Times New Roman" w:ascii="Times New Roman"/>
                <w:iCs/>
              </w:rPr>
              <w:t>a:</w:t>
            </w:r>
          </w:p>
          <w:p w:rsidRDefault="0095181F" w:rsidP="003600F4" w:rsidR="0095181F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3600F4" w:rsidP="003600F4" w:rsidR="003600F4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1. Zagrebačka bank</w:t>
            </w:r>
            <w:r w:rsidR="00A07C44" w:rsidRPr="002E10F8">
              <w:rPr>
                <w:rFonts w:cs="Times New Roman" w:hAnsi="Times New Roman" w:ascii="Times New Roman"/>
                <w:iCs/>
              </w:rPr>
              <w:t>a</w:t>
            </w:r>
            <w:r w:rsidRPr="002E10F8">
              <w:rPr>
                <w:rFonts w:cs="Times New Roman" w:hAnsi="Times New Roman" w:ascii="Times New Roman"/>
                <w:iCs/>
              </w:rPr>
              <w:t xml:space="preserve"> d.d. prema Ugovoru o založnom pravu, </w:t>
            </w:r>
            <w:r w:rsidR="00155F7E" w:rsidRPr="002E10F8">
              <w:rPr>
                <w:rFonts w:cs="Times New Roman" w:hAnsi="Times New Roman" w:ascii="Times New Roman"/>
                <w:iCs/>
              </w:rPr>
              <w:t>(</w:t>
            </w:r>
            <w:r w:rsidRPr="002E10F8">
              <w:rPr>
                <w:rFonts w:cs="Times New Roman" w:hAnsi="Times New Roman" w:ascii="Times New Roman"/>
                <w:iCs/>
              </w:rPr>
              <w:t>Z-7293/2012</w:t>
            </w:r>
            <w:r w:rsidR="00155F7E" w:rsidRPr="002E10F8">
              <w:rPr>
                <w:rFonts w:cs="Times New Roman" w:hAnsi="Times New Roman" w:ascii="Times New Roman"/>
                <w:iCs/>
              </w:rPr>
              <w:t>)</w:t>
            </w:r>
            <w:r w:rsidRPr="002E10F8">
              <w:rPr>
                <w:rFonts w:cs="Times New Roman" w:hAnsi="Times New Roman" w:ascii="Times New Roman"/>
                <w:iCs/>
              </w:rPr>
              <w:t xml:space="preserve"> (kao sporedni uložak)</w:t>
            </w:r>
          </w:p>
          <w:p w:rsidRDefault="00A07C44" w:rsidP="003600F4" w:rsidR="00A07C44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3600F4" w:rsidP="0059051F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2. Erste &amp; Steiermarkische bank d.d. prema Sporazumu radi osiguranja novčane tražbine, </w:t>
            </w:r>
            <w:r w:rsidR="00155F7E" w:rsidRPr="002E10F8">
              <w:rPr>
                <w:rFonts w:cs="Times New Roman" w:hAnsi="Times New Roman" w:ascii="Times New Roman"/>
                <w:iCs/>
              </w:rPr>
              <w:t>(</w:t>
            </w:r>
            <w:r w:rsidRPr="002E10F8">
              <w:rPr>
                <w:rFonts w:cs="Times New Roman" w:hAnsi="Times New Roman" w:ascii="Times New Roman"/>
                <w:iCs/>
              </w:rPr>
              <w:t>Z-4412/2014</w:t>
            </w:r>
            <w:r w:rsidR="00155F7E" w:rsidRPr="002E10F8">
              <w:rPr>
                <w:rFonts w:cs="Times New Roman" w:hAnsi="Times New Roman" w:ascii="Times New Roman"/>
                <w:iCs/>
              </w:rPr>
              <w:t>)</w:t>
            </w:r>
            <w:r w:rsidR="0059051F" w:rsidRPr="002E10F8">
              <w:rPr>
                <w:rFonts w:cs="Times New Roman" w:hAnsi="Times New Roman" w:ascii="Times New Roman"/>
                <w:iCs/>
              </w:rPr>
              <w:t xml:space="preserve"> </w:t>
            </w:r>
            <w:r w:rsidRPr="002E10F8">
              <w:rPr>
                <w:rFonts w:cs="Times New Roman" w:hAnsi="Times New Roman" w:ascii="Times New Roman"/>
                <w:iCs/>
              </w:rPr>
              <w:t>(kao sporedni uložak)</w:t>
            </w:r>
          </w:p>
        </w:tc>
      </w:tr>
    </w:tbl>
    <w:p w:rsidRDefault="00FF3554" w:rsidR="00FF3554">
      <w:pPr>
        <w:pStyle w:val="Zaglavlje"/>
        <w:jc w:val="both"/>
        <w:rPr>
          <w:rFonts w:cs="Times New Roman" w:hAnsi="Times New Roman" w:ascii="Times New Roman"/>
        </w:rPr>
      </w:pPr>
    </w:p>
    <w:p w:rsidRDefault="00FB6AE2" w:rsidP="00FB6AE2" w:rsidR="00FB6AE2" w:rsidRPr="00FB6AE2">
      <w:pPr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Knjigovodstvena vrijednost iskazana je u početnoj bilanci u iznosu od 826.875,00 kn na temelju  naknadno pribavljene dokumentacije (ugovor o kupoprodaji i rješenje o razredu poreza na promet nekretnina) obzirom da poslovne knjige prije stečaja nisu do</w:t>
      </w:r>
      <w:r w:rsidR="0095181F">
        <w:rPr>
          <w:rFonts w:cs="Times New Roman" w:hAnsi="Times New Roman" w:ascii="Times New Roman"/>
          <w:sz w:val="24"/>
          <w:szCs w:val="24"/>
          <w:lang w:eastAsia="hr-HR"/>
        </w:rPr>
        <w:t>s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tupne te stoga na drugačiji način </w:t>
      </w:r>
      <w:r w:rsidRPr="00FB6AE2">
        <w:rPr>
          <w:rFonts w:cs="Times New Roman" w:hAnsi="Times New Roman" w:ascii="Times New Roman"/>
          <w:sz w:val="24"/>
          <w:szCs w:val="24"/>
          <w:lang w:eastAsia="hr-HR"/>
        </w:rPr>
        <w:t>točn</w:t>
      </w:r>
      <w:r>
        <w:rPr>
          <w:rFonts w:cs="Times New Roman" w:hAnsi="Times New Roman" w:ascii="Times New Roman"/>
          <w:sz w:val="24"/>
          <w:szCs w:val="24"/>
          <w:lang w:eastAsia="hr-HR"/>
        </w:rPr>
        <w:t>i</w:t>
      </w:r>
      <w:r w:rsidRPr="00FB6AE2">
        <w:rPr>
          <w:rFonts w:cs="Times New Roman" w:hAnsi="Times New Roman" w:ascii="Times New Roman"/>
          <w:sz w:val="24"/>
          <w:szCs w:val="24"/>
          <w:lang w:eastAsia="hr-HR"/>
        </w:rPr>
        <w:t xml:space="preserve"> poda</w:t>
      </w:r>
      <w:r>
        <w:rPr>
          <w:rFonts w:cs="Times New Roman" w:hAnsi="Times New Roman" w:ascii="Times New Roman"/>
          <w:sz w:val="24"/>
          <w:szCs w:val="24"/>
          <w:lang w:eastAsia="hr-HR"/>
        </w:rPr>
        <w:t>ci nisu</w:t>
      </w:r>
      <w:r w:rsidRPr="00FB6AE2">
        <w:rPr>
          <w:rFonts w:cs="Times New Roman" w:hAnsi="Times New Roman" w:ascii="Times New Roman"/>
          <w:sz w:val="24"/>
          <w:szCs w:val="24"/>
          <w:lang w:eastAsia="hr-HR"/>
        </w:rPr>
        <w:t xml:space="preserve"> dostupn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i ( u bilanci predanoj PU prije same nabave nekretnine </w:t>
      </w:r>
      <w:r w:rsidRPr="00FB6AE2">
        <w:rPr>
          <w:rFonts w:cs="Times New Roman" w:hAnsi="Times New Roman" w:ascii="Times New Roman"/>
          <w:sz w:val="24"/>
          <w:szCs w:val="24"/>
          <w:lang w:eastAsia="hr-HR"/>
        </w:rPr>
        <w:t>iskazano stanje 111.090,40 kn te predujam 345.000 kn</w:t>
      </w:r>
      <w:r>
        <w:rPr>
          <w:rFonts w:cs="Times New Roman" w:hAnsi="Times New Roman" w:ascii="Times New Roman"/>
          <w:sz w:val="24"/>
          <w:szCs w:val="24"/>
          <w:lang w:eastAsia="hr-HR"/>
        </w:rPr>
        <w:t>).</w:t>
      </w:r>
      <w:r w:rsidRPr="00FB6AE2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B6AE2" w:rsidP="00FF3554" w:rsidR="00FB6AE2">
      <w:pPr>
        <w:pStyle w:val="Zaglavlje"/>
        <w:jc w:val="both"/>
        <w:rPr>
          <w:rFonts w:cs="Times New Roman" w:hAnsi="Times New Roman" w:ascii="Times New Roman"/>
        </w:rPr>
      </w:pPr>
    </w:p>
    <w:p w:rsidRDefault="00A0618F" w:rsidR="003600F4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Detaljniji pregled navedenih nekretnina (z.k. stanje):</w:t>
      </w:r>
    </w:p>
    <w:p w:rsidRDefault="00A0618F" w:rsidR="00A0618F" w:rsidRPr="002E10F8">
      <w:pPr>
        <w:pStyle w:val="Zaglavlje"/>
        <w:jc w:val="both"/>
        <w:rPr>
          <w:rFonts w:cs="Times New Roman" w:hAnsi="Times New Roman" w:ascii="Times New Roman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2"/>
        <w:gridCol w:w="438"/>
        <w:gridCol w:w="735"/>
        <w:gridCol w:w="4015"/>
        <w:gridCol w:w="442"/>
        <w:gridCol w:w="429"/>
        <w:gridCol w:w="1330"/>
        <w:gridCol w:w="299"/>
        <w:gridCol w:w="712"/>
        <w:gridCol w:w="263"/>
      </w:tblGrid>
      <w:tr w:rsidTr="003600F4" w:rsidR="002E10F8" w:rsidRPr="002E10F8">
        <w:trPr>
          <w:gridAfter w:val="1"/>
          <w:wAfter w:type="dxa" w:w="263"/>
          <w:trHeight w:val="240"/>
        </w:trPr>
        <w:tc>
          <w:tcPr>
            <w:tcW w:type="dxa" w:w="7651"/>
            <w:gridSpan w:val="7"/>
            <w:shd w:fill="auto" w:color="auto" w:val="clear"/>
          </w:tcPr>
          <w:p w:rsidRDefault="003600F4" w:rsidP="00291197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hAnsi="Times New Roman" w:ascii="Times New Roman"/>
              </w:rPr>
              <w:t>z.k.ul. 9211 k.o. Koprivnica</w:t>
            </w:r>
          </w:p>
        </w:tc>
        <w:tc>
          <w:tcPr>
            <w:tcW w:type="dxa" w:w="1011"/>
            <w:gridSpan w:val="2"/>
            <w:shd w:fill="auto" w:color="auto" w:val="clear"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240"/>
        </w:trPr>
        <w:tc>
          <w:tcPr>
            <w:tcW w:type="dxa" w:w="262"/>
            <w:shd w:fill="auto" w:color="auto" w:val="clear"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688"/>
            <w:gridSpan w:val="7"/>
            <w:shd w:fill="auto" w:color="auto" w:val="clear"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975"/>
            <w:gridSpan w:val="2"/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270"/>
        </w:trPr>
        <w:tc>
          <w:tcPr>
            <w:tcW w:type="dxa" w:w="262"/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Rbr.</w:t>
            </w:r>
          </w:p>
        </w:tc>
        <w:tc>
          <w:tcPr>
            <w:tcW w:type="dxa" w:w="735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Broj zemljišta (kat. čestice)</w:t>
            </w:r>
          </w:p>
        </w:tc>
        <w:tc>
          <w:tcPr>
            <w:tcW w:type="dxa" w:w="4015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Oznaka zemljišta</w:t>
            </w:r>
          </w:p>
        </w:tc>
        <w:tc>
          <w:tcPr>
            <w:tcW w:type="dxa" w:w="2201"/>
            <w:gridSpan w:val="3"/>
            <w:tcBorders>
              <w:top w:space="0" w:sz="6" w:color="000000" w:val="single"/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Površina</w:t>
            </w:r>
          </w:p>
        </w:tc>
        <w:tc>
          <w:tcPr>
            <w:tcW w:type="dxa" w:w="1011"/>
            <w:gridSpan w:val="2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Primjedba</w:t>
            </w:r>
          </w:p>
        </w:tc>
        <w:tc>
          <w:tcPr>
            <w:tcW w:type="dxa" w:w="263"/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AC0EF7" w:rsidR="002E10F8" w:rsidRPr="002E10F8">
        <w:trPr>
          <w:trHeight w:val="465"/>
        </w:trPr>
        <w:tc>
          <w:tcPr>
            <w:tcW w:type="dxa" w:w="262"/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42"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jutro</w:t>
            </w:r>
          </w:p>
        </w:tc>
        <w:tc>
          <w:tcPr>
            <w:tcW w:type="dxa" w:w="429"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čhv</w:t>
            </w:r>
          </w:p>
        </w:tc>
        <w:tc>
          <w:tcPr>
            <w:tcW w:type="dxa" w:w="1330"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m2</w:t>
            </w:r>
          </w:p>
        </w:tc>
        <w:tc>
          <w:tcPr>
            <w:tcW w:type="auto" w:w="0"/>
            <w:gridSpan w:val="2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  <w:right w:space="0" w:sz="6" w:color="000000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AC0EF7" w:rsidR="002E10F8" w:rsidRPr="002E10F8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1.</w:t>
            </w: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34CF1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hyperlink r:id="rId8" w:history="true">
              <w:r w:rsidR="009B5EAC" w:rsidRPr="002E10F8">
                <w:rPr>
                  <w:rFonts w:cs="Times New Roman" w:eastAsia="Times New Roman" w:hAnsi="Times New Roman" w:ascii="Times New Roman"/>
                  <w:b/>
                  <w:bCs/>
                  <w:sz w:val="15"/>
                  <w:szCs w:val="15"/>
                  <w:lang w:eastAsia="hr-HR"/>
                </w:rPr>
                <w:t>4096/1</w:t>
              </w:r>
            </w:hyperlink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ZGRADA I DVOR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395</w:t>
            </w:r>
          </w:p>
        </w:tc>
        <w:tc>
          <w:tcPr>
            <w:tcW w:type="dxa" w:w="101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AC0EF7" w:rsidR="002E10F8" w:rsidRPr="002E10F8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ZGRADA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117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AC0EF7" w:rsidR="002E10F8" w:rsidRPr="002E10F8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DVOR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278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0D64D3" w:rsidR="002E10F8" w:rsidRPr="002E10F8">
        <w:trPr>
          <w:trHeight w:val="15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840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2.</w:t>
            </w: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34CF1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hyperlink r:id="rId9" w:history="true">
              <w:r w:rsidR="009B5EAC" w:rsidRPr="002E10F8">
                <w:rPr>
                  <w:rFonts w:cs="Times New Roman" w:eastAsia="Times New Roman" w:hAnsi="Times New Roman" w:ascii="Times New Roman"/>
                  <w:b/>
                  <w:bCs/>
                  <w:sz w:val="15"/>
                  <w:szCs w:val="15"/>
                  <w:lang w:eastAsia="hr-HR"/>
                </w:rPr>
                <w:t>4096/11</w:t>
              </w:r>
            </w:hyperlink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DVOR I PUT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424</w:t>
            </w:r>
          </w:p>
        </w:tc>
        <w:tc>
          <w:tcPr>
            <w:tcW w:type="dxa" w:w="101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DVOR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222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PUT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202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15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840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255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 xml:space="preserve">UKUPNO: 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819</w:t>
            </w:r>
          </w:p>
        </w:tc>
        <w:tc>
          <w:tcPr>
            <w:tcW w:type="dxa" w:w="101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9B5EAC" w:rsidR="002E10F8" w:rsidRPr="002E10F8">
        <w:trPr>
          <w:trHeight w:val="15"/>
        </w:trPr>
        <w:tc>
          <w:tcPr>
            <w:tcW w:type="dxa" w:w="8925"/>
            <w:gridSpan w:val="10"/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</w:tr>
      <w:tr w:rsidTr="009B5EAC" w:rsidR="009B5EAC" w:rsidRPr="002E10F8">
        <w:trPr>
          <w:trHeight w:val="150"/>
        </w:trPr>
        <w:tc>
          <w:tcPr>
            <w:tcW w:type="dxa" w:w="8925"/>
            <w:gridSpan w:val="10"/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16"/>
                <w:szCs w:val="21"/>
                <w:lang w:eastAsia="hr-HR"/>
              </w:rPr>
            </w:pPr>
          </w:p>
        </w:tc>
      </w:tr>
    </w:tbl>
    <w:p w:rsidRDefault="009B5EAC" w:rsidR="009B5EAC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3600F4" w:rsidR="009B5EAC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z.k.ul. 10178 k.o. Koprivnica</w:t>
      </w:r>
    </w:p>
    <w:p w:rsidRDefault="009B5EAC" w:rsidP="009B5EAC" w:rsidR="009B5EAC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 xml:space="preserve"> 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42"/>
        <w:gridCol w:w="740"/>
        <w:gridCol w:w="6"/>
        <w:gridCol w:w="4342"/>
        <w:gridCol w:w="9"/>
        <w:gridCol w:w="432"/>
        <w:gridCol w:w="9"/>
        <w:gridCol w:w="441"/>
        <w:gridCol w:w="739"/>
        <w:gridCol w:w="16"/>
        <w:gridCol w:w="911"/>
        <w:gridCol w:w="590"/>
        <w:gridCol w:w="248"/>
      </w:tblGrid>
      <w:tr w:rsidTr="003600F4" w:rsidR="002E10F8" w:rsidRPr="002E10F8">
        <w:trPr>
          <w:gridAfter w:val="1"/>
          <w:wAfter w:type="dxa" w:w="248"/>
          <w:trHeight w:val="270"/>
        </w:trPr>
        <w:tc>
          <w:tcPr>
            <w:tcW w:type="dxa" w:w="442"/>
            <w:tcBorders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4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34CF1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hyperlink r:id="rId10" w:history="true">
              <w:r w:rsidR="003600F4" w:rsidRPr="002E10F8">
                <w:rPr>
                  <w:rFonts w:cs="Times New Roman" w:eastAsia="Times New Roman" w:hAnsi="Times New Roman" w:ascii="Times New Roman"/>
                  <w:b/>
                  <w:bCs/>
                  <w:sz w:val="15"/>
                  <w:szCs w:val="15"/>
                  <w:lang w:eastAsia="hr-HR"/>
                </w:rPr>
                <w:t>4096/12</w:t>
              </w:r>
            </w:hyperlink>
          </w:p>
        </w:tc>
        <w:tc>
          <w:tcPr>
            <w:tcW w:type="dxa" w:w="435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ORANICA NA PETERANSKOJ CESTI</w:t>
            </w:r>
          </w:p>
        </w:tc>
        <w:tc>
          <w:tcPr>
            <w:tcW w:type="dxa" w:w="44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300</w:t>
            </w:r>
          </w:p>
        </w:tc>
        <w:tc>
          <w:tcPr>
            <w:tcW w:type="dxa" w:w="9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5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15"/>
        </w:trPr>
        <w:tc>
          <w:tcPr>
            <w:tcW w:type="dxa" w:w="442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8235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248"/>
            <w:tcBorders>
              <w:lef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gridAfter w:val="1"/>
          <w:wAfter w:type="dxa" w:w="248"/>
          <w:trHeight w:val="255"/>
        </w:trPr>
        <w:tc>
          <w:tcPr>
            <w:tcW w:type="dxa" w:w="442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34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 xml:space="preserve">UKUPNO: </w:t>
            </w:r>
          </w:p>
        </w:tc>
        <w:tc>
          <w:tcPr>
            <w:tcW w:type="dxa" w:w="44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300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9B5EAC" w:rsidR="009B5EAC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3600F4" w:rsidR="003600F4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z.k.ul. 8654 k.o. Koprivnica</w:t>
      </w:r>
    </w:p>
    <w:p w:rsidRDefault="009B5EAC" w:rsidR="009B5EAC" w:rsidRPr="002E10F8">
      <w:pPr>
        <w:pStyle w:val="Zaglavlje"/>
        <w:jc w:val="both"/>
        <w:rPr>
          <w:rFonts w:cs="Times New Roman" w:hAnsi="Times New Roman" w:ascii="Times New Roman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26"/>
        <w:gridCol w:w="445"/>
        <w:gridCol w:w="288"/>
        <w:gridCol w:w="426"/>
        <w:gridCol w:w="3792"/>
        <w:gridCol w:w="428"/>
        <w:gridCol w:w="425"/>
        <w:gridCol w:w="425"/>
        <w:gridCol w:w="720"/>
        <w:gridCol w:w="987"/>
        <w:gridCol w:w="282"/>
        <w:gridCol w:w="281"/>
      </w:tblGrid>
      <w:tr w:rsidTr="003600F4" w:rsidR="002E10F8" w:rsidRPr="002E10F8">
        <w:trPr>
          <w:gridAfter w:val="1"/>
          <w:wAfter w:type="dxa" w:w="300"/>
          <w:trHeight w:val="270"/>
        </w:trPr>
        <w:tc>
          <w:tcPr>
            <w:tcW w:type="dxa" w:w="450"/>
            <w:vMerge w:val="restart"/>
            <w:tcBorders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34CF1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hyperlink r:id="rId11" w:history="true">
              <w:r w:rsidR="003600F4" w:rsidRPr="002E10F8">
                <w:rPr>
                  <w:rFonts w:cs="Times New Roman" w:eastAsia="Times New Roman" w:hAnsi="Times New Roman" w:ascii="Times New Roman"/>
                  <w:b/>
                  <w:bCs/>
                  <w:sz w:val="15"/>
                  <w:szCs w:val="15"/>
                  <w:lang w:eastAsia="hr-HR"/>
                </w:rPr>
                <w:t>4096/9</w:t>
              </w:r>
            </w:hyperlink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KUĆA I DVOR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605</w:t>
            </w:r>
          </w:p>
        </w:tc>
        <w:tc>
          <w:tcPr>
            <w:tcW w:type="dxa" w:w="105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C814F6" w:rsidR="002E10F8" w:rsidRPr="002E10F8">
        <w:trPr>
          <w:gridAfter w:val="1"/>
          <w:wAfter w:type="dxa" w:w="300"/>
          <w:trHeight w:val="270"/>
        </w:trPr>
        <w:tc>
          <w:tcPr>
            <w:tcW w:type="auto" w:w="0"/>
            <w:vMerge/>
            <w:tcBorders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KUĆA U MALOM PETERANŠĆAKU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83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C814F6" w:rsidR="002E10F8" w:rsidRPr="002E10F8">
        <w:trPr>
          <w:trHeight w:val="270"/>
        </w:trPr>
        <w:tc>
          <w:tcPr>
            <w:tcW w:type="auto" w:w="0"/>
            <w:vMerge/>
            <w:tcBorders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DVOR U MALOM PETERANŠĆAKU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522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tcBorders>
              <w:lef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814F6" w:rsidR="002E10F8" w:rsidRPr="002E10F8">
        <w:trPr>
          <w:trHeight w:val="15"/>
        </w:trPr>
        <w:tc>
          <w:tcPr>
            <w:tcW w:type="dxa" w:w="300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8325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lef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255"/>
        </w:trPr>
        <w:tc>
          <w:tcPr>
            <w:tcW w:type="dxa" w:w="300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 xml:space="preserve">UKUPNO: 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605</w:t>
            </w:r>
          </w:p>
        </w:tc>
        <w:tc>
          <w:tcPr>
            <w:tcW w:type="dxa" w:w="10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lef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15"/>
        </w:trPr>
        <w:tc>
          <w:tcPr>
            <w:tcW w:type="dxa" w:w="8925"/>
            <w:gridSpan w:val="12"/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</w:tr>
      <w:tr w:rsidTr="003600F4" w:rsidR="003600F4" w:rsidRPr="002E10F8">
        <w:trPr>
          <w:trHeight w:val="150"/>
        </w:trPr>
        <w:tc>
          <w:tcPr>
            <w:tcW w:type="dxa" w:w="8925"/>
            <w:gridSpan w:val="12"/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16"/>
                <w:szCs w:val="21"/>
                <w:lang w:eastAsia="hr-HR"/>
              </w:rPr>
            </w:pPr>
          </w:p>
        </w:tc>
      </w:tr>
    </w:tbl>
    <w:p w:rsidRDefault="003600F4" w:rsidR="003600F4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4B6E41" w:rsidR="004B6E41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Stanje nekretnina:</w:t>
      </w:r>
    </w:p>
    <w:p w:rsidRDefault="00C0464F" w:rsidR="00AC0EF7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 xml:space="preserve">Zgrade nemaju grijanje, struja je isključena, voda zatvorena. </w:t>
      </w:r>
      <w:r w:rsidR="004B6E41" w:rsidRPr="002E10F8">
        <w:rPr>
          <w:rFonts w:cs="Times New Roman" w:hAnsi="Times New Roman" w:ascii="Times New Roman"/>
        </w:rPr>
        <w:t>Di</w:t>
      </w:r>
      <w:r w:rsidR="00AC0EF7" w:rsidRPr="002E10F8">
        <w:rPr>
          <w:rFonts w:cs="Times New Roman" w:hAnsi="Times New Roman" w:ascii="Times New Roman"/>
        </w:rPr>
        <w:t xml:space="preserve">jelovi zgrada nisu dovršeni odnosno nisu adekvatno izolirani uslijed čega dolazi do vlage i procurenja i plijesni. </w:t>
      </w:r>
      <w:r w:rsidR="00155F7E" w:rsidRPr="002E10F8">
        <w:rPr>
          <w:rFonts w:cs="Times New Roman" w:hAnsi="Times New Roman" w:ascii="Times New Roman"/>
        </w:rPr>
        <w:t>N</w:t>
      </w:r>
      <w:r w:rsidR="00AC0EF7" w:rsidRPr="002E10F8">
        <w:rPr>
          <w:rFonts w:cs="Times New Roman" w:hAnsi="Times New Roman" w:ascii="Times New Roman"/>
        </w:rPr>
        <w:t>e postoje dostatna sredstva za bilo kakve sanacije</w:t>
      </w:r>
      <w:r w:rsidR="00155F7E" w:rsidRPr="002E10F8">
        <w:rPr>
          <w:rFonts w:cs="Times New Roman" w:hAnsi="Times New Roman" w:ascii="Times New Roman"/>
        </w:rPr>
        <w:t>.</w:t>
      </w:r>
    </w:p>
    <w:p w:rsidRDefault="0095181F" w:rsidR="0095181F">
      <w:pPr>
        <w:pStyle w:val="Zaglavlje"/>
        <w:jc w:val="both"/>
        <w:rPr>
          <w:rFonts w:cs="Times New Roman" w:hAnsi="Times New Roman" w:ascii="Times New Roman"/>
        </w:rPr>
      </w:pPr>
    </w:p>
    <w:p w:rsidRDefault="0095181F" w:rsidR="0095181F">
      <w:pPr>
        <w:pStyle w:val="Zaglavlje"/>
        <w:jc w:val="both"/>
        <w:rPr>
          <w:rFonts w:cs="Times New Roman" w:hAnsi="Times New Roman" w:ascii="Times New Roman"/>
        </w:rPr>
      </w:pPr>
    </w:p>
    <w:p w:rsidRDefault="00FF3554" w:rsidP="002E10F8" w:rsidR="00FF3554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C809C1" w:rsidR="00C809C1" w:rsidRPr="002E10F8">
      <w:pPr>
        <w:pStyle w:val="Zaglavlje"/>
        <w:jc w:val="both"/>
        <w:rPr>
          <w:rFonts w:cs="Times New Roman" w:hAnsi="Times New Roman" w:ascii="Times New Roman"/>
          <w:b/>
        </w:rPr>
      </w:pPr>
      <w:r w:rsidRPr="002E10F8">
        <w:rPr>
          <w:rFonts w:cs="Times New Roman" w:hAnsi="Times New Roman" w:ascii="Times New Roman"/>
          <w:b/>
        </w:rPr>
        <w:t xml:space="preserve">b) Pokretnine </w:t>
      </w:r>
      <w:r w:rsidR="00C92E1B" w:rsidRPr="002E10F8">
        <w:rPr>
          <w:rFonts w:cs="Times New Roman" w:hAnsi="Times New Roman" w:ascii="Times New Roman"/>
          <w:b/>
        </w:rPr>
        <w:t xml:space="preserve"> </w:t>
      </w:r>
    </w:p>
    <w:p w:rsidRDefault="00286A17" w:rsidR="00286A17" w:rsidRPr="002E10F8">
      <w:pPr>
        <w:pStyle w:val="Zaglavlje"/>
        <w:jc w:val="both"/>
        <w:rPr>
          <w:rFonts w:cs="Times New Roman" w:hAnsi="Times New Roman" w:ascii="Times New Roman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387"/>
        <w:gridCol w:w="1923"/>
        <w:gridCol w:w="3028"/>
        <w:gridCol w:w="1984"/>
      </w:tblGrid>
      <w:tr w:rsidTr="007F0255" w:rsidR="002E10F8" w:rsidRPr="002E10F8">
        <w:trPr>
          <w:trHeight w:val="336"/>
        </w:trPr>
        <w:tc>
          <w:tcPr>
            <w:tcW w:type="dxa" w:w="2387"/>
            <w:shd w:fill="auto" w:color="auto" w:val="clear"/>
          </w:tcPr>
          <w:p w:rsidRDefault="00286A17" w:rsidP="00286A17" w:rsidR="00286A17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</w:p>
          <w:p w:rsidRDefault="00286A17" w:rsidP="00286A17" w:rsidR="00286A17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Opis pokretnine                                           </w:t>
            </w:r>
          </w:p>
        </w:tc>
        <w:tc>
          <w:tcPr>
            <w:tcW w:type="dxa" w:w="1923"/>
          </w:tcPr>
          <w:p w:rsidRDefault="00286A17" w:rsidP="00286A17" w:rsidR="00286A17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Procijenjena vrijednost</w:t>
            </w:r>
          </w:p>
        </w:tc>
        <w:tc>
          <w:tcPr>
            <w:tcW w:type="dxa" w:w="3028"/>
          </w:tcPr>
          <w:p w:rsidRDefault="00286A17" w:rsidP="00286A17" w:rsidR="00286A17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Napomena (parnica, posjed i sl.)</w:t>
            </w:r>
          </w:p>
        </w:tc>
        <w:tc>
          <w:tcPr>
            <w:tcW w:type="dxa" w:w="1984"/>
          </w:tcPr>
          <w:p w:rsidRDefault="00286A17" w:rsidP="00286A17" w:rsidR="00286A17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Razlučno pravo</w:t>
            </w:r>
          </w:p>
        </w:tc>
      </w:tr>
      <w:tr w:rsidTr="007F0255" w:rsidR="00A777C2" w:rsidRPr="002E10F8">
        <w:trPr>
          <w:trHeight w:val="336"/>
        </w:trPr>
        <w:tc>
          <w:tcPr>
            <w:tcW w:type="dxa" w:w="2387"/>
            <w:shd w:fill="auto" w:color="auto" w:val="clear"/>
          </w:tcPr>
          <w:p w:rsidRDefault="00A777C2" w:rsidP="00286A17" w:rsidR="00A777C2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Cestovno mot.vozilo: </w:t>
            </w:r>
          </w:p>
          <w:p w:rsidRDefault="00083E1E" w:rsidP="00083E1E" w:rsidR="00A777C2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</w:rPr>
              <w:t>Laki četverocikl marke LIGIR, tip JS20, god. proizvodnje 2005</w:t>
            </w:r>
          </w:p>
        </w:tc>
        <w:tc>
          <w:tcPr>
            <w:tcW w:type="dxa" w:w="1923"/>
          </w:tcPr>
          <w:p w:rsidRDefault="00A777C2" w:rsidP="00286A17" w:rsidR="00A777C2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2E10F8">
              <w:rPr>
                <w:rFonts w:cs="Times New Roman" w:hAnsi="Times New Roman" w:ascii="Times New Roman"/>
                <w:iCs/>
                <w:sz w:val="20"/>
                <w:szCs w:val="20"/>
              </w:rPr>
              <w:t>Knjigovodstvena:</w:t>
            </w:r>
          </w:p>
          <w:p w:rsidRDefault="00083E1E" w:rsidP="00286A17" w:rsidR="00A777C2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2E10F8">
              <w:rPr>
                <w:rFonts w:cs="Times New Roman" w:hAnsi="Times New Roman" w:ascii="Times New Roman"/>
                <w:iCs/>
                <w:sz w:val="20"/>
                <w:szCs w:val="20"/>
              </w:rPr>
              <w:t>točan podatak nije dostupan</w:t>
            </w:r>
          </w:p>
          <w:p w:rsidRDefault="00A777C2" w:rsidP="00696266" w:rsidR="00A777C2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</w:p>
        </w:tc>
        <w:tc>
          <w:tcPr>
            <w:tcW w:type="dxa" w:w="3028"/>
          </w:tcPr>
          <w:p w:rsidRDefault="00083E1E" w:rsidP="00083E1E" w:rsidR="00DC7A77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2E10F8">
              <w:rPr>
                <w:rFonts w:cs="Times New Roman" w:hAnsi="Times New Roman" w:ascii="Times New Roman"/>
                <w:iCs/>
                <w:sz w:val="20"/>
                <w:szCs w:val="20"/>
              </w:rPr>
              <w:t>odjavljeno dana 30.09.2015. godine s razlogom „privremena odjava</w:t>
            </w:r>
            <w:r w:rsidR="00DC7A77" w:rsidRPr="002E10F8">
              <w:rPr>
                <w:rFonts w:cs="Times New Roman" w:hAnsi="Times New Roman" w:ascii="Times New Roman"/>
                <w:iCs/>
                <w:sz w:val="20"/>
                <w:szCs w:val="20"/>
              </w:rPr>
              <w:t xml:space="preserve"> </w:t>
            </w:r>
          </w:p>
          <w:p w:rsidRDefault="00A777C2" w:rsidP="00083E1E" w:rsidR="00A777C2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</w:p>
          <w:p w:rsidRDefault="0059051F" w:rsidP="00083E1E" w:rsidR="0059051F" w:rsidRPr="002E10F8">
            <w:pPr>
              <w:pStyle w:val="Zaglavlje"/>
              <w:jc w:val="both"/>
              <w:rPr>
                <w:rFonts w:cs="Times New Roman" w:hAnsi="Times New Roman" w:ascii="Times New Roman"/>
                <w:b/>
                <w:iCs/>
                <w:sz w:val="20"/>
                <w:szCs w:val="20"/>
                <w:u w:val="single"/>
              </w:rPr>
            </w:pPr>
            <w:r w:rsidRPr="002E10F8">
              <w:rPr>
                <w:rFonts w:cs="Times New Roman" w:hAnsi="Times New Roman" w:ascii="Times New Roman"/>
                <w:b/>
                <w:iCs/>
                <w:sz w:val="20"/>
                <w:szCs w:val="20"/>
                <w:u w:val="single"/>
              </w:rPr>
              <w:t>Unovčeno u stečajnom postupku.</w:t>
            </w:r>
          </w:p>
        </w:tc>
        <w:tc>
          <w:tcPr>
            <w:tcW w:type="dxa" w:w="1984"/>
          </w:tcPr>
          <w:p w:rsidRDefault="00A777C2" w:rsidP="00286A17" w:rsidR="00A777C2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2E10F8">
              <w:rPr>
                <w:rFonts w:cs="Times New Roman" w:hAnsi="Times New Roman" w:ascii="Times New Roman"/>
                <w:iCs/>
                <w:sz w:val="20"/>
                <w:szCs w:val="20"/>
              </w:rPr>
              <w:t xml:space="preserve">Neopterećeno. </w:t>
            </w:r>
          </w:p>
          <w:p w:rsidRDefault="00083E1E" w:rsidP="00F9621E" w:rsidR="00A777C2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2E10F8"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</w:p>
        </w:tc>
      </w:tr>
    </w:tbl>
    <w:p w:rsidRDefault="007A6215" w:rsidR="007A6215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7A6215" w:rsidR="007A6215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Procjena vozila po sudskom vještaku od 28.02.17. s obzirom na loše stanje vozila iznosi 7.114,26 kn.</w:t>
      </w:r>
      <w:r w:rsidR="0059051F" w:rsidRPr="002E10F8">
        <w:rPr>
          <w:rFonts w:cs="Times New Roman" w:hAnsi="Times New Roman" w:ascii="Times New Roman"/>
        </w:rPr>
        <w:t xml:space="preserve"> </w:t>
      </w:r>
      <w:r w:rsidRPr="002E10F8">
        <w:rPr>
          <w:rFonts w:cs="Times New Roman" w:hAnsi="Times New Roman" w:ascii="Times New Roman"/>
        </w:rPr>
        <w:t xml:space="preserve">Vozilo je unovčeno </w:t>
      </w:r>
      <w:r w:rsidR="005C6BEB" w:rsidRPr="002E10F8">
        <w:rPr>
          <w:rFonts w:cs="Times New Roman" w:hAnsi="Times New Roman" w:ascii="Times New Roman"/>
        </w:rPr>
        <w:t>na način da je pri prvom oglašavanju prihvaćena jedina pristigla ponuda na iznos od 8.111,11 kn. Kupac je u cijelosti platio razliku kupoprodajne cijene te mu je vozilo predano u posjed dana 13.04.2017. god. u Koprivnici, gdje se i nalazilo.</w:t>
      </w:r>
    </w:p>
    <w:p w:rsidRDefault="00696266" w:rsidR="00696266" w:rsidRPr="00F370CA">
      <w:pPr>
        <w:pStyle w:val="Zaglavlje"/>
        <w:jc w:val="both"/>
        <w:rPr>
          <w:rFonts w:cs="Times New Roman" w:hAnsi="Times New Roman" w:ascii="Times New Roman"/>
          <w:b/>
          <w:color w:val="FF0000"/>
        </w:rPr>
      </w:pPr>
    </w:p>
    <w:p w:rsidRDefault="00664F11" w:rsidR="00286A17" w:rsidRPr="002E10F8">
      <w:pPr>
        <w:pStyle w:val="Zaglavlje"/>
        <w:jc w:val="both"/>
        <w:rPr>
          <w:rFonts w:cs="Times New Roman" w:hAnsi="Times New Roman" w:ascii="Times New Roman"/>
          <w:b/>
        </w:rPr>
      </w:pPr>
      <w:r w:rsidRPr="002E10F8">
        <w:rPr>
          <w:rFonts w:cs="Times New Roman" w:hAnsi="Times New Roman" w:ascii="Times New Roman"/>
          <w:b/>
        </w:rPr>
        <w:t>c</w:t>
      </w:r>
      <w:r w:rsidR="00C92E1B" w:rsidRPr="002E10F8">
        <w:rPr>
          <w:rFonts w:cs="Times New Roman" w:hAnsi="Times New Roman" w:ascii="Times New Roman"/>
          <w:b/>
        </w:rPr>
        <w:t xml:space="preserve">) Novčana sredstva na računu i u gotovini </w:t>
      </w:r>
    </w:p>
    <w:p w:rsidRDefault="00286A17" w:rsidR="00286A17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286A17" w:rsidR="00C92E1B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Stvarno</w:t>
      </w:r>
      <w:r w:rsidR="007D3569" w:rsidRPr="002E10F8">
        <w:rPr>
          <w:rFonts w:cs="Times New Roman" w:hAnsi="Times New Roman" w:ascii="Times New Roman"/>
        </w:rPr>
        <w:t xml:space="preserve"> zatečeno </w:t>
      </w:r>
      <w:r w:rsidRPr="002E10F8">
        <w:rPr>
          <w:rFonts w:cs="Times New Roman" w:hAnsi="Times New Roman" w:ascii="Times New Roman"/>
        </w:rPr>
        <w:t>stanje novca na računu i u blagajni</w:t>
      </w:r>
      <w:r w:rsidR="007D3569" w:rsidRPr="002E10F8">
        <w:rPr>
          <w:rFonts w:cs="Times New Roman" w:hAnsi="Times New Roman" w:ascii="Times New Roman"/>
        </w:rPr>
        <w:t xml:space="preserve"> na dan otvaranja stečaja </w:t>
      </w:r>
      <w:r w:rsidRPr="002E10F8">
        <w:rPr>
          <w:rFonts w:cs="Times New Roman" w:hAnsi="Times New Roman" w:ascii="Times New Roman"/>
        </w:rPr>
        <w:t xml:space="preserve">je </w:t>
      </w:r>
      <w:r w:rsidR="00793969" w:rsidRPr="002E10F8">
        <w:rPr>
          <w:rFonts w:cs="Times New Roman" w:hAnsi="Times New Roman" w:ascii="Times New Roman"/>
          <w:u w:val="single"/>
        </w:rPr>
        <w:t>0,00 kn</w:t>
      </w:r>
      <w:r w:rsidRPr="002E10F8">
        <w:rPr>
          <w:rFonts w:cs="Times New Roman" w:hAnsi="Times New Roman" w:ascii="Times New Roman"/>
        </w:rPr>
        <w:t>.</w:t>
      </w:r>
    </w:p>
    <w:p w:rsidRDefault="000E65AD" w:rsidP="000E65AD" w:rsidR="000E65AD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P</w:t>
      </w:r>
      <w:r w:rsidR="0020332E" w:rsidRPr="002E10F8">
        <w:rPr>
          <w:rFonts w:cs="Times New Roman" w:hAnsi="Times New Roman" w:ascii="Times New Roman"/>
        </w:rPr>
        <w:t>romjene tijekom stečajnog postupka</w:t>
      </w:r>
      <w:r w:rsidRPr="002E10F8">
        <w:rPr>
          <w:rFonts w:cs="Times New Roman" w:hAnsi="Times New Roman" w:ascii="Times New Roman"/>
        </w:rPr>
        <w:t xml:space="preserve"> i stanje na računu i u blagajni je kako slijedi:</w:t>
      </w:r>
    </w:p>
    <w:p w:rsidRDefault="000E65AD" w:rsidP="000E65AD" w:rsidR="00A210C0" w:rsidRPr="00F370CA">
      <w:pPr>
        <w:pStyle w:val="Zaglavlje"/>
        <w:jc w:val="both"/>
        <w:rPr>
          <w:rFonts w:cs="Times New Roman" w:hAnsi="Times New Roman" w:ascii="Times New Roman"/>
          <w:color w:val="FF0000"/>
        </w:rPr>
      </w:pPr>
      <w:r w:rsidRPr="00F370CA">
        <w:rPr>
          <w:rFonts w:cs="Times New Roman" w:hAnsi="Times New Roman" w:ascii="Times New Roman"/>
          <w:color w:val="FF0000"/>
        </w:rPr>
        <w:t xml:space="preserve">            </w:t>
      </w:r>
    </w:p>
    <w:p w:rsidRDefault="00A210C0" w:rsidP="000E65AD" w:rsidR="000E65AD" w:rsidRPr="000437A1">
      <w:pPr>
        <w:pStyle w:val="Zaglavlje"/>
        <w:jc w:val="both"/>
        <w:rPr>
          <w:rFonts w:cs="Times New Roman" w:hAnsi="Times New Roman" w:ascii="Times New Roman"/>
        </w:rPr>
      </w:pPr>
      <w:r w:rsidRPr="00725350">
        <w:rPr>
          <w:rFonts w:cs="Times New Roman" w:hAnsi="Times New Roman" w:ascii="Times New Roman"/>
          <w:color w:val="FF0000"/>
        </w:rPr>
        <w:t xml:space="preserve">            </w:t>
      </w:r>
      <w:r w:rsidR="000E65AD" w:rsidRPr="00725350">
        <w:rPr>
          <w:rFonts w:cs="Times New Roman" w:hAnsi="Times New Roman" w:ascii="Times New Roman"/>
          <w:color w:val="FF0000"/>
        </w:rPr>
        <w:t xml:space="preserve"> </w:t>
      </w:r>
      <w:r w:rsidR="000E65AD" w:rsidRPr="000437A1">
        <w:rPr>
          <w:rFonts w:cs="Times New Roman" w:hAnsi="Times New Roman" w:ascii="Times New Roman"/>
        </w:rPr>
        <w:t>Ukupan priljev na račun iznosi ...............</w:t>
      </w:r>
      <w:r w:rsidR="00E957D3" w:rsidRPr="000437A1">
        <w:rPr>
          <w:rFonts w:cs="Times New Roman" w:hAnsi="Times New Roman" w:ascii="Times New Roman"/>
        </w:rPr>
        <w:t>...</w:t>
      </w:r>
      <w:r w:rsidR="00E90F6B" w:rsidRPr="000437A1">
        <w:rPr>
          <w:rFonts w:cs="Times New Roman" w:hAnsi="Times New Roman" w:ascii="Times New Roman"/>
        </w:rPr>
        <w:t>.</w:t>
      </w:r>
      <w:r w:rsidR="00E957D3" w:rsidRPr="000437A1">
        <w:rPr>
          <w:rFonts w:cs="Times New Roman" w:hAnsi="Times New Roman" w:ascii="Times New Roman"/>
        </w:rPr>
        <w:t>....</w:t>
      </w:r>
      <w:r w:rsidR="000E65AD" w:rsidRPr="000437A1">
        <w:rPr>
          <w:rFonts w:cs="Times New Roman" w:hAnsi="Times New Roman" w:ascii="Times New Roman"/>
        </w:rPr>
        <w:t>..</w:t>
      </w:r>
      <w:r w:rsidR="00F4624A" w:rsidRPr="000437A1">
        <w:t xml:space="preserve"> </w:t>
      </w:r>
      <w:r w:rsidR="0095181F" w:rsidRPr="000437A1">
        <w:rPr>
          <w:rFonts w:cs="Times New Roman" w:hAnsi="Times New Roman" w:ascii="Times New Roman"/>
        </w:rPr>
        <w:t>2</w:t>
      </w:r>
      <w:r w:rsidR="000437A1" w:rsidRPr="000437A1">
        <w:rPr>
          <w:rFonts w:cs="Times New Roman" w:hAnsi="Times New Roman" w:ascii="Times New Roman"/>
        </w:rPr>
        <w:t>3</w:t>
      </w:r>
      <w:r w:rsidR="0095181F" w:rsidRPr="000437A1">
        <w:rPr>
          <w:rFonts w:cs="Times New Roman" w:hAnsi="Times New Roman" w:ascii="Times New Roman"/>
        </w:rPr>
        <w:t>.</w:t>
      </w:r>
      <w:r w:rsidR="000437A1" w:rsidRPr="000437A1">
        <w:rPr>
          <w:rFonts w:cs="Times New Roman" w:hAnsi="Times New Roman" w:ascii="Times New Roman"/>
        </w:rPr>
        <w:t>024</w:t>
      </w:r>
      <w:r w:rsidR="0095181F" w:rsidRPr="000437A1">
        <w:rPr>
          <w:rFonts w:cs="Times New Roman" w:hAnsi="Times New Roman" w:ascii="Times New Roman"/>
        </w:rPr>
        <w:t>,86</w:t>
      </w:r>
      <w:r w:rsidR="00F4624A" w:rsidRPr="000437A1">
        <w:rPr>
          <w:rFonts w:cs="Times New Roman" w:hAnsi="Times New Roman" w:ascii="Times New Roman"/>
        </w:rPr>
        <w:t xml:space="preserve"> kn</w:t>
      </w:r>
      <w:r w:rsidR="000E65AD" w:rsidRPr="000437A1">
        <w:rPr>
          <w:rFonts w:cs="Times New Roman" w:hAnsi="Times New Roman" w:ascii="Times New Roman"/>
        </w:rPr>
        <w:t>.</w:t>
      </w:r>
    </w:p>
    <w:p w:rsidRDefault="000E65AD" w:rsidP="000E65AD" w:rsidR="000E65AD" w:rsidRPr="000437A1">
      <w:pPr>
        <w:pStyle w:val="Zaglavlje"/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 xml:space="preserve">             Ukupan odljev s računa iznosi.................. </w:t>
      </w:r>
      <w:r w:rsidR="00FA5F47" w:rsidRPr="000437A1">
        <w:rPr>
          <w:rFonts w:cs="Times New Roman" w:hAnsi="Times New Roman" w:ascii="Times New Roman"/>
        </w:rPr>
        <w:t>....</w:t>
      </w:r>
      <w:r w:rsidR="00F4624A" w:rsidRPr="000437A1">
        <w:rPr>
          <w:rFonts w:cs="Times New Roman" w:hAnsi="Times New Roman" w:ascii="Times New Roman"/>
        </w:rPr>
        <w:t>...</w:t>
      </w:r>
      <w:r w:rsidR="00FA5F47" w:rsidRPr="000437A1">
        <w:rPr>
          <w:rFonts w:cs="Times New Roman" w:hAnsi="Times New Roman" w:ascii="Times New Roman"/>
        </w:rPr>
        <w:t>..</w:t>
      </w:r>
      <w:r w:rsidR="000437A1" w:rsidRPr="000437A1">
        <w:rPr>
          <w:rFonts w:cs="Times New Roman" w:hAnsi="Times New Roman" w:ascii="Times New Roman"/>
        </w:rPr>
        <w:t>19.085,86</w:t>
      </w:r>
      <w:r w:rsidRPr="000437A1">
        <w:rPr>
          <w:rFonts w:cs="Times New Roman" w:hAnsi="Times New Roman" w:ascii="Times New Roman"/>
        </w:rPr>
        <w:t xml:space="preserve"> kn.</w:t>
      </w:r>
    </w:p>
    <w:p w:rsidRDefault="000E65AD" w:rsidP="000E65AD" w:rsidR="000E65AD" w:rsidRPr="000437A1">
      <w:pPr>
        <w:pStyle w:val="Zaglavlje"/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 xml:space="preserve">             Stanje na računu na dan </w:t>
      </w:r>
      <w:r w:rsidR="00887CA5" w:rsidRPr="000437A1">
        <w:rPr>
          <w:rFonts w:cs="Times New Roman" w:hAnsi="Times New Roman" w:ascii="Times New Roman"/>
        </w:rPr>
        <w:t>2</w:t>
      </w:r>
      <w:r w:rsidR="000437A1" w:rsidRPr="000437A1">
        <w:rPr>
          <w:rFonts w:cs="Times New Roman" w:hAnsi="Times New Roman" w:ascii="Times New Roman"/>
        </w:rPr>
        <w:t>3</w:t>
      </w:r>
      <w:r w:rsidR="00286A17" w:rsidRPr="000437A1">
        <w:rPr>
          <w:rFonts w:cs="Times New Roman" w:hAnsi="Times New Roman" w:ascii="Times New Roman"/>
        </w:rPr>
        <w:t>.</w:t>
      </w:r>
      <w:r w:rsidR="000437A1" w:rsidRPr="000437A1">
        <w:rPr>
          <w:rFonts w:cs="Times New Roman" w:hAnsi="Times New Roman" w:ascii="Times New Roman"/>
        </w:rPr>
        <w:t>01</w:t>
      </w:r>
      <w:r w:rsidR="00286A17" w:rsidRPr="000437A1">
        <w:rPr>
          <w:rFonts w:cs="Times New Roman" w:hAnsi="Times New Roman" w:ascii="Times New Roman"/>
        </w:rPr>
        <w:t>.1</w:t>
      </w:r>
      <w:r w:rsidR="000437A1" w:rsidRPr="000437A1">
        <w:rPr>
          <w:rFonts w:cs="Times New Roman" w:hAnsi="Times New Roman" w:ascii="Times New Roman"/>
        </w:rPr>
        <w:t>9</w:t>
      </w:r>
      <w:r w:rsidR="00286A17" w:rsidRPr="000437A1">
        <w:rPr>
          <w:rFonts w:cs="Times New Roman" w:hAnsi="Times New Roman" w:ascii="Times New Roman"/>
        </w:rPr>
        <w:t>.</w:t>
      </w:r>
      <w:r w:rsidRPr="000437A1">
        <w:rPr>
          <w:rFonts w:cs="Times New Roman" w:hAnsi="Times New Roman" w:ascii="Times New Roman"/>
        </w:rPr>
        <w:t>..</w:t>
      </w:r>
      <w:r w:rsidR="00FA5F47" w:rsidRPr="000437A1">
        <w:rPr>
          <w:rFonts w:cs="Times New Roman" w:hAnsi="Times New Roman" w:ascii="Times New Roman"/>
        </w:rPr>
        <w:t>....</w:t>
      </w:r>
      <w:r w:rsidRPr="000437A1">
        <w:rPr>
          <w:rFonts w:cs="Times New Roman" w:hAnsi="Times New Roman" w:ascii="Times New Roman"/>
        </w:rPr>
        <w:t>........</w:t>
      </w:r>
      <w:r w:rsidR="00E957D3" w:rsidRPr="000437A1">
        <w:rPr>
          <w:rFonts w:cs="Times New Roman" w:hAnsi="Times New Roman" w:ascii="Times New Roman"/>
        </w:rPr>
        <w:t>......</w:t>
      </w:r>
      <w:r w:rsidR="00F4624A" w:rsidRPr="000437A1">
        <w:rPr>
          <w:rFonts w:cs="Times New Roman" w:hAnsi="Times New Roman" w:ascii="Times New Roman"/>
        </w:rPr>
        <w:t>..</w:t>
      </w:r>
      <w:r w:rsidR="00E90F6B" w:rsidRPr="000437A1">
        <w:rPr>
          <w:rFonts w:cs="Times New Roman" w:hAnsi="Times New Roman" w:ascii="Times New Roman"/>
        </w:rPr>
        <w:t>..</w:t>
      </w:r>
      <w:r w:rsidR="000437A1" w:rsidRPr="000437A1">
        <w:rPr>
          <w:rFonts w:cs="Times New Roman" w:hAnsi="Times New Roman" w:ascii="Times New Roman"/>
        </w:rPr>
        <w:t>3.939,00</w:t>
      </w:r>
      <w:r w:rsidR="00F4624A" w:rsidRPr="000437A1">
        <w:rPr>
          <w:rFonts w:cs="Times New Roman" w:hAnsi="Times New Roman" w:ascii="Times New Roman"/>
        </w:rPr>
        <w:t xml:space="preserve"> </w:t>
      </w:r>
      <w:r w:rsidRPr="000437A1">
        <w:rPr>
          <w:rFonts w:cs="Times New Roman" w:hAnsi="Times New Roman" w:ascii="Times New Roman"/>
        </w:rPr>
        <w:t xml:space="preserve">kn. </w:t>
      </w:r>
    </w:p>
    <w:p w:rsidRDefault="000E65AD" w:rsidP="000E65AD" w:rsidR="000E65AD" w:rsidRPr="000437A1">
      <w:pPr>
        <w:pStyle w:val="Zaglavlje"/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 xml:space="preserve">             Stanje gotovine na dan </w:t>
      </w:r>
      <w:r w:rsidR="00DC7A77" w:rsidRPr="000437A1">
        <w:rPr>
          <w:rFonts w:cs="Times New Roman" w:hAnsi="Times New Roman" w:ascii="Times New Roman"/>
        </w:rPr>
        <w:t>2</w:t>
      </w:r>
      <w:r w:rsidR="000437A1" w:rsidRPr="000437A1">
        <w:rPr>
          <w:rFonts w:cs="Times New Roman" w:hAnsi="Times New Roman" w:ascii="Times New Roman"/>
        </w:rPr>
        <w:t>3</w:t>
      </w:r>
      <w:r w:rsidR="00E957D3" w:rsidRPr="000437A1">
        <w:rPr>
          <w:rFonts w:cs="Times New Roman" w:hAnsi="Times New Roman" w:ascii="Times New Roman"/>
        </w:rPr>
        <w:t>.</w:t>
      </w:r>
      <w:r w:rsidR="000437A1" w:rsidRPr="000437A1">
        <w:rPr>
          <w:rFonts w:cs="Times New Roman" w:hAnsi="Times New Roman" w:ascii="Times New Roman"/>
        </w:rPr>
        <w:t>01</w:t>
      </w:r>
      <w:r w:rsidR="00E957D3" w:rsidRPr="000437A1">
        <w:rPr>
          <w:rFonts w:cs="Times New Roman" w:hAnsi="Times New Roman" w:ascii="Times New Roman"/>
        </w:rPr>
        <w:t>.1</w:t>
      </w:r>
      <w:r w:rsidR="000437A1" w:rsidRPr="000437A1">
        <w:rPr>
          <w:rFonts w:cs="Times New Roman" w:hAnsi="Times New Roman" w:ascii="Times New Roman"/>
        </w:rPr>
        <w:t>9</w:t>
      </w:r>
      <w:r w:rsidR="00E957D3" w:rsidRPr="000437A1">
        <w:rPr>
          <w:rFonts w:cs="Times New Roman" w:hAnsi="Times New Roman" w:ascii="Times New Roman"/>
        </w:rPr>
        <w:t>.</w:t>
      </w:r>
      <w:r w:rsidRPr="000437A1">
        <w:rPr>
          <w:rFonts w:cs="Times New Roman" w:hAnsi="Times New Roman" w:ascii="Times New Roman"/>
        </w:rPr>
        <w:t>.......</w:t>
      </w:r>
      <w:r w:rsidR="00FA5F47" w:rsidRPr="000437A1">
        <w:rPr>
          <w:rFonts w:cs="Times New Roman" w:hAnsi="Times New Roman" w:ascii="Times New Roman"/>
        </w:rPr>
        <w:t>.......</w:t>
      </w:r>
      <w:r w:rsidRPr="000437A1">
        <w:rPr>
          <w:rFonts w:cs="Times New Roman" w:hAnsi="Times New Roman" w:ascii="Times New Roman"/>
        </w:rPr>
        <w:t xml:space="preserve">...... </w:t>
      </w:r>
      <w:r w:rsidR="00F4624A" w:rsidRPr="000437A1">
        <w:rPr>
          <w:rFonts w:cs="Times New Roman" w:hAnsi="Times New Roman" w:ascii="Times New Roman"/>
        </w:rPr>
        <w:t>........</w:t>
      </w:r>
      <w:r w:rsidR="002E10F8" w:rsidRPr="000437A1">
        <w:rPr>
          <w:rFonts w:cs="Times New Roman" w:hAnsi="Times New Roman" w:ascii="Times New Roman"/>
        </w:rPr>
        <w:t>..</w:t>
      </w:r>
      <w:r w:rsidR="00F4624A" w:rsidRPr="000437A1">
        <w:rPr>
          <w:rFonts w:cs="Times New Roman" w:hAnsi="Times New Roman" w:ascii="Times New Roman"/>
        </w:rPr>
        <w:t>..</w:t>
      </w:r>
      <w:r w:rsidRPr="000437A1">
        <w:rPr>
          <w:rFonts w:cs="Times New Roman" w:hAnsi="Times New Roman" w:ascii="Times New Roman"/>
        </w:rPr>
        <w:t>0,00 kn.</w:t>
      </w:r>
    </w:p>
    <w:p w:rsidRDefault="004E4068" w:rsidR="004E4068" w:rsidRPr="00F370C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664F11" w:rsidR="00286A17" w:rsidRPr="002E10F8">
      <w:pPr>
        <w:pStyle w:val="Zaglavlje"/>
        <w:jc w:val="both"/>
        <w:rPr>
          <w:rFonts w:cs="Times New Roman" w:hAnsi="Times New Roman" w:ascii="Times New Roman"/>
          <w:b/>
        </w:rPr>
      </w:pPr>
      <w:r w:rsidRPr="002E10F8">
        <w:rPr>
          <w:rFonts w:cs="Times New Roman" w:hAnsi="Times New Roman" w:ascii="Times New Roman"/>
          <w:b/>
        </w:rPr>
        <w:t>d) Novčane tražbine, financijska imovina, vrijednosn</w:t>
      </w:r>
      <w:r w:rsidR="00C92E1B" w:rsidRPr="002E10F8">
        <w:rPr>
          <w:rFonts w:cs="Times New Roman" w:hAnsi="Times New Roman" w:ascii="Times New Roman"/>
          <w:b/>
        </w:rPr>
        <w:t xml:space="preserve">i papiri </w:t>
      </w: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 xml:space="preserve"> </w:t>
      </w: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660"/>
        <w:gridCol w:w="3260"/>
        <w:gridCol w:w="3260"/>
      </w:tblGrid>
      <w:tr w:rsidTr="00DD005B" w:rsidR="002E10F8" w:rsidRPr="002E10F8">
        <w:trPr>
          <w:trHeight w:val="336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D005B" w:rsidP="007F0255" w:rsidR="00DD005B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DD005B" w:rsidP="00664F11" w:rsidR="00DD005B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Opis                                           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2E31" w:rsidP="00696266" w:rsidR="00DD005B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Knjigovodstvena vrijednost</w:t>
            </w:r>
            <w:r w:rsidR="00696266" w:rsidRPr="002E10F8">
              <w:rPr>
                <w:rFonts w:cs="Times New Roman" w:hAnsi="Times New Roman" w:ascii="Times New Roman"/>
                <w:iCs/>
              </w:rPr>
              <w:t xml:space="preserve"> prema zadnjem dostpnom knjigovodstvenom stanju (31.12.13.)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05B" w:rsidP="00DD005B" w:rsidR="00DD005B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Napomena -naplativost</w:t>
            </w:r>
          </w:p>
        </w:tc>
      </w:tr>
      <w:tr w:rsidTr="00DD005B" w:rsidR="00F4624A" w:rsidRPr="002E10F8">
        <w:trPr>
          <w:trHeight w:val="336"/>
        </w:trPr>
        <w:tc>
          <w:tcPr>
            <w:tcW w:type="dxa" w:w="2660"/>
            <w:shd w:fill="auto" w:color="auto" w:val="clear"/>
          </w:tcPr>
          <w:p w:rsidRDefault="002B452D" w:rsidP="00664F11" w:rsidR="00DD005B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Potraživanja za dane avanse i depozite</w:t>
            </w:r>
          </w:p>
          <w:p w:rsidRDefault="002B452D" w:rsidP="00912E31" w:rsidR="002B452D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(konto 12</w:t>
            </w:r>
            <w:r w:rsidR="00912E31" w:rsidRPr="002E10F8">
              <w:rPr>
                <w:rFonts w:cs="Times New Roman" w:hAnsi="Times New Roman" w:ascii="Times New Roman"/>
                <w:iCs/>
              </w:rPr>
              <w:t>20 u Bilanci 31.12.2013.</w:t>
            </w:r>
            <w:r w:rsidRPr="002E10F8">
              <w:rPr>
                <w:rFonts w:cs="Times New Roman" w:hAnsi="Times New Roman" w:ascii="Times New Roman"/>
                <w:iCs/>
              </w:rPr>
              <w:t>)</w:t>
            </w:r>
          </w:p>
        </w:tc>
        <w:tc>
          <w:tcPr>
            <w:tcW w:type="dxa" w:w="3260"/>
          </w:tcPr>
          <w:p w:rsidRDefault="00912E31" w:rsidP="002B452D" w:rsidR="00DD005B" w:rsidRPr="002E10F8">
            <w:pPr>
              <w:pStyle w:val="Zaglavlje"/>
              <w:jc w:val="right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345.000,00 kn</w:t>
            </w:r>
          </w:p>
        </w:tc>
        <w:tc>
          <w:tcPr>
            <w:tcW w:type="dxa" w:w="3260"/>
          </w:tcPr>
          <w:p w:rsidRDefault="00F4624A" w:rsidP="00696266" w:rsidR="002B452D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Nenaplativo. </w:t>
            </w:r>
            <w:r w:rsidR="00696266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Potraživanje ne postoji i s</w:t>
            </w: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tvarna vrijednost </w:t>
            </w:r>
            <w:r w:rsidR="00696266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je </w:t>
            </w: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0,00 jer se radi o p</w:t>
            </w:r>
            <w:r w:rsidR="00912E31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redujm</w:t>
            </w: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u</w:t>
            </w:r>
            <w:r w:rsidR="00912E31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 uplaćen</w:t>
            </w: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om</w:t>
            </w:r>
            <w:r w:rsidR="00912E31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 </w:t>
            </w: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prodavatelju </w:t>
            </w:r>
            <w:r w:rsidR="00912E31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upravo radi stjecanja nekretnine.</w:t>
            </w:r>
          </w:p>
        </w:tc>
      </w:tr>
    </w:tbl>
    <w:p w:rsidRDefault="00286A17" w:rsidR="00286A17" w:rsidRPr="00725350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0E475E" w:rsidR="000E475E">
      <w:pPr>
        <w:pStyle w:val="Zaglavlje"/>
        <w:jc w:val="both"/>
        <w:rPr>
          <w:rFonts w:cs="Times New Roman" w:hAnsi="Times New Roman" w:ascii="Times New Roman"/>
        </w:rPr>
      </w:pPr>
      <w:r w:rsidRPr="00B70B8B">
        <w:rPr>
          <w:rFonts w:cs="Times New Roman" w:hAnsi="Times New Roman" w:ascii="Times New Roman"/>
        </w:rPr>
        <w:t>Potraživanja u stečaju – zakupin</w:t>
      </w:r>
      <w:r w:rsidR="00B70B8B">
        <w:rPr>
          <w:rFonts w:cs="Times New Roman" w:hAnsi="Times New Roman" w:ascii="Times New Roman"/>
        </w:rPr>
        <w:t>e i režije</w:t>
      </w:r>
      <w:r w:rsidRPr="00B70B8B">
        <w:rPr>
          <w:rFonts w:cs="Times New Roman" w:hAnsi="Times New Roman" w:ascii="Times New Roman"/>
        </w:rPr>
        <w:t>..........</w:t>
      </w:r>
      <w:r w:rsidR="000533B0" w:rsidRPr="00B70B8B">
        <w:rPr>
          <w:rFonts w:cs="Times New Roman" w:hAnsi="Times New Roman" w:ascii="Times New Roman"/>
        </w:rPr>
        <w:t>2.759,24</w:t>
      </w:r>
      <w:r w:rsidRPr="00B70B8B">
        <w:rPr>
          <w:rFonts w:cs="Times New Roman" w:hAnsi="Times New Roman" w:ascii="Times New Roman"/>
        </w:rPr>
        <w:t xml:space="preserve"> kn </w:t>
      </w:r>
    </w:p>
    <w:p w:rsidRDefault="00B70B8B" w:rsidR="00B70B8B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664F11" w:rsidR="00C92E1B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e</w:t>
      </w:r>
      <w:r w:rsidR="00C92E1B" w:rsidRPr="002E10F8">
        <w:rPr>
          <w:rFonts w:cs="Times New Roman" w:hAnsi="Times New Roman" w:ascii="Times New Roman"/>
        </w:rPr>
        <w:t>) Ostalo (nenovčane tražbine i dr.) – nema</w:t>
      </w:r>
    </w:p>
    <w:p w:rsidRDefault="00793969" w:rsidR="00793969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2E10F8">
        <w:rPr>
          <w:rFonts w:cs="Times New Roman" w:hAnsi="Times New Roman" w:ascii="Times New Roman"/>
          <w:u w:val="single"/>
        </w:rPr>
        <w:t>2. Predmeti stečajne mase unovčeni u ovom razdoblju i iznos unovčenja</w:t>
      </w: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20332E" w:rsidR="0020332E" w:rsidRPr="000437A1">
      <w:pPr>
        <w:pStyle w:val="Zaglavlje"/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>Ukupno tijekom stečajnog postupka:</w:t>
      </w:r>
    </w:p>
    <w:p w:rsidRDefault="007A6215" w:rsidR="00C92E1B" w:rsidRPr="000437A1">
      <w:pPr>
        <w:pStyle w:val="Zaglavlje"/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>Unovčeno vozilo</w:t>
      </w:r>
      <w:r w:rsidR="00790BCB" w:rsidRPr="000437A1">
        <w:rPr>
          <w:rFonts w:cs="Times New Roman" w:hAnsi="Times New Roman" w:ascii="Times New Roman"/>
        </w:rPr>
        <w:t xml:space="preserve"> – laki četverocikl Ligier ..........</w:t>
      </w:r>
      <w:r w:rsidR="00F4624A" w:rsidRPr="000437A1">
        <w:rPr>
          <w:rFonts w:cs="Times New Roman" w:hAnsi="Times New Roman" w:ascii="Times New Roman"/>
        </w:rPr>
        <w:t>............</w:t>
      </w:r>
      <w:r w:rsidR="00790BCB" w:rsidRPr="000437A1">
        <w:rPr>
          <w:rFonts w:cs="Times New Roman" w:hAnsi="Times New Roman" w:ascii="Times New Roman"/>
        </w:rPr>
        <w:t>......8.111,11 kn</w:t>
      </w:r>
    </w:p>
    <w:p w:rsidRDefault="007A6215" w:rsidR="007A6215" w:rsidRPr="000437A1">
      <w:pPr>
        <w:pStyle w:val="Zaglavlje"/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 xml:space="preserve">Naplata </w:t>
      </w:r>
      <w:r w:rsidR="00790BCB" w:rsidRPr="000437A1">
        <w:rPr>
          <w:rFonts w:cs="Times New Roman" w:hAnsi="Times New Roman" w:ascii="Times New Roman"/>
        </w:rPr>
        <w:t>z</w:t>
      </w:r>
      <w:r w:rsidRPr="000437A1">
        <w:rPr>
          <w:rFonts w:cs="Times New Roman" w:hAnsi="Times New Roman" w:ascii="Times New Roman"/>
        </w:rPr>
        <w:t>akupnina</w:t>
      </w:r>
      <w:r w:rsidR="00790BCB" w:rsidRPr="000437A1">
        <w:rPr>
          <w:rFonts w:cs="Times New Roman" w:hAnsi="Times New Roman" w:ascii="Times New Roman"/>
        </w:rPr>
        <w:t xml:space="preserve"> nekretnina</w:t>
      </w:r>
      <w:r w:rsidR="00E90F6B" w:rsidRPr="000437A1">
        <w:rPr>
          <w:rFonts w:cs="Times New Roman" w:hAnsi="Times New Roman" w:ascii="Times New Roman"/>
        </w:rPr>
        <w:t xml:space="preserve"> i prefakt.režija</w:t>
      </w:r>
      <w:r w:rsidR="00790BCB" w:rsidRPr="000437A1">
        <w:rPr>
          <w:rFonts w:cs="Times New Roman" w:hAnsi="Times New Roman" w:ascii="Times New Roman"/>
        </w:rPr>
        <w:t>.........</w:t>
      </w:r>
      <w:r w:rsidR="00F4624A" w:rsidRPr="000437A1">
        <w:rPr>
          <w:rFonts w:cs="Times New Roman" w:hAnsi="Times New Roman" w:ascii="Times New Roman"/>
        </w:rPr>
        <w:t>............</w:t>
      </w:r>
      <w:r w:rsidR="00790BCB" w:rsidRPr="000437A1">
        <w:rPr>
          <w:rFonts w:cs="Times New Roman" w:hAnsi="Times New Roman" w:ascii="Times New Roman"/>
        </w:rPr>
        <w:t>..</w:t>
      </w:r>
      <w:r w:rsidR="000437A1" w:rsidRPr="000437A1">
        <w:rPr>
          <w:rFonts w:cs="Times New Roman" w:hAnsi="Times New Roman" w:ascii="Times New Roman"/>
        </w:rPr>
        <w:t>12.913,75</w:t>
      </w:r>
      <w:r w:rsidR="00AF1B45" w:rsidRPr="000437A1">
        <w:rPr>
          <w:rFonts w:cs="Times New Roman" w:hAnsi="Times New Roman" w:ascii="Times New Roman"/>
        </w:rPr>
        <w:t xml:space="preserve"> kn</w:t>
      </w:r>
    </w:p>
    <w:p w:rsidRDefault="00F4624A" w:rsidR="00F4624A" w:rsidRPr="000437A1">
      <w:pPr>
        <w:pStyle w:val="Zaglavlje"/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>Prijenos predujma za troškove iz sudskog depozita..............2.000,00 kn</w:t>
      </w:r>
    </w:p>
    <w:p w:rsidRDefault="00F4624A" w:rsidR="00F4624A" w:rsidRPr="000437A1">
      <w:pPr>
        <w:pStyle w:val="Zaglavlje"/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>Ukupno.................................................................................</w:t>
      </w:r>
      <w:r w:rsidR="000437A1" w:rsidRPr="000437A1">
        <w:rPr>
          <w:rFonts w:cs="Times New Roman" w:hAnsi="Times New Roman" w:ascii="Times New Roman"/>
        </w:rPr>
        <w:t>23.024,86</w:t>
      </w:r>
      <w:r w:rsidRPr="000437A1">
        <w:rPr>
          <w:rFonts w:cs="Times New Roman" w:hAnsi="Times New Roman" w:ascii="Times New Roman"/>
        </w:rPr>
        <w:t xml:space="preserve"> kn</w:t>
      </w:r>
    </w:p>
    <w:p w:rsidRDefault="007A6215" w:rsidR="007A6215" w:rsidRPr="00725350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20332E" w:rsidR="0020332E" w:rsidRPr="000437A1">
      <w:pPr>
        <w:pStyle w:val="Zaglavlje"/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 xml:space="preserve">od čega ovom razdoblju </w:t>
      </w:r>
      <w:r w:rsidR="000437A1" w:rsidRPr="000437A1">
        <w:rPr>
          <w:rFonts w:cs="Times New Roman" w:hAnsi="Times New Roman" w:ascii="Times New Roman"/>
        </w:rPr>
        <w:t>23</w:t>
      </w:r>
      <w:r w:rsidR="0095181F" w:rsidRPr="000437A1">
        <w:rPr>
          <w:rFonts w:cs="Times New Roman" w:hAnsi="Times New Roman" w:ascii="Times New Roman"/>
        </w:rPr>
        <w:t>.</w:t>
      </w:r>
      <w:r w:rsidR="000437A1" w:rsidRPr="000437A1">
        <w:rPr>
          <w:rFonts w:cs="Times New Roman" w:hAnsi="Times New Roman" w:ascii="Times New Roman"/>
        </w:rPr>
        <w:t>10</w:t>
      </w:r>
      <w:r w:rsidR="002E10F8" w:rsidRPr="000437A1">
        <w:rPr>
          <w:rFonts w:cs="Times New Roman" w:hAnsi="Times New Roman" w:ascii="Times New Roman"/>
        </w:rPr>
        <w:t>.18</w:t>
      </w:r>
      <w:r w:rsidRPr="000437A1">
        <w:rPr>
          <w:rFonts w:cs="Times New Roman" w:hAnsi="Times New Roman" w:ascii="Times New Roman"/>
        </w:rPr>
        <w:t>.-2</w:t>
      </w:r>
      <w:r w:rsidR="000437A1" w:rsidRPr="000437A1">
        <w:rPr>
          <w:rFonts w:cs="Times New Roman" w:hAnsi="Times New Roman" w:ascii="Times New Roman"/>
        </w:rPr>
        <w:t>3</w:t>
      </w:r>
      <w:r w:rsidRPr="000437A1">
        <w:rPr>
          <w:rFonts w:cs="Times New Roman" w:hAnsi="Times New Roman" w:ascii="Times New Roman"/>
        </w:rPr>
        <w:t>.</w:t>
      </w:r>
      <w:r w:rsidR="000437A1" w:rsidRPr="000437A1">
        <w:rPr>
          <w:rFonts w:cs="Times New Roman" w:hAnsi="Times New Roman" w:ascii="Times New Roman"/>
        </w:rPr>
        <w:t>01</w:t>
      </w:r>
      <w:r w:rsidRPr="000437A1">
        <w:rPr>
          <w:rFonts w:cs="Times New Roman" w:hAnsi="Times New Roman" w:ascii="Times New Roman"/>
        </w:rPr>
        <w:t>.</w:t>
      </w:r>
      <w:r w:rsidR="00E90F6B" w:rsidRPr="000437A1">
        <w:rPr>
          <w:rFonts w:cs="Times New Roman" w:hAnsi="Times New Roman" w:ascii="Times New Roman"/>
        </w:rPr>
        <w:t>1</w:t>
      </w:r>
      <w:r w:rsidR="000437A1" w:rsidRPr="000437A1">
        <w:rPr>
          <w:rFonts w:cs="Times New Roman" w:hAnsi="Times New Roman" w:ascii="Times New Roman"/>
        </w:rPr>
        <w:t>9:</w:t>
      </w:r>
    </w:p>
    <w:p w:rsidRDefault="000437A1" w:rsidR="0020332E" w:rsidRPr="000437A1">
      <w:pPr>
        <w:pStyle w:val="Zaglavlje"/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>-n</w:t>
      </w:r>
      <w:r w:rsidR="0020332E" w:rsidRPr="000437A1">
        <w:rPr>
          <w:rFonts w:cs="Times New Roman" w:hAnsi="Times New Roman" w:ascii="Times New Roman"/>
        </w:rPr>
        <w:t>aplata zakupnina nekretnina</w:t>
      </w:r>
      <w:r w:rsidR="00E90F6B" w:rsidRPr="000437A1">
        <w:rPr>
          <w:rFonts w:cs="Times New Roman" w:hAnsi="Times New Roman" w:ascii="Times New Roman"/>
        </w:rPr>
        <w:t xml:space="preserve"> i prefakt.režija.....</w:t>
      </w:r>
      <w:r w:rsidR="0020332E" w:rsidRPr="000437A1">
        <w:rPr>
          <w:rFonts w:cs="Times New Roman" w:hAnsi="Times New Roman" w:ascii="Times New Roman"/>
        </w:rPr>
        <w:t>..................</w:t>
      </w:r>
      <w:r w:rsidRPr="000437A1">
        <w:rPr>
          <w:rFonts w:cs="Times New Roman" w:hAnsi="Times New Roman" w:ascii="Times New Roman"/>
        </w:rPr>
        <w:t>1.500,00</w:t>
      </w:r>
      <w:r w:rsidR="002E10F8" w:rsidRPr="000437A1">
        <w:rPr>
          <w:rFonts w:cs="Times New Roman" w:hAnsi="Times New Roman" w:ascii="Times New Roman"/>
        </w:rPr>
        <w:t xml:space="preserve"> </w:t>
      </w:r>
      <w:r w:rsidR="0020332E" w:rsidRPr="000437A1">
        <w:rPr>
          <w:rFonts w:cs="Times New Roman" w:hAnsi="Times New Roman" w:ascii="Times New Roman"/>
        </w:rPr>
        <w:t xml:space="preserve"> kn</w:t>
      </w:r>
    </w:p>
    <w:p w:rsidRDefault="0020332E" w:rsidR="0020332E" w:rsidRPr="00F370C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2E10F8">
        <w:rPr>
          <w:rFonts w:cs="Times New Roman" w:hAnsi="Times New Roman" w:ascii="Times New Roman"/>
          <w:u w:val="single"/>
        </w:rPr>
        <w:t>3. Neunovčeni predmeti stečajne mase i razlozi neunovčenja</w:t>
      </w: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 xml:space="preserve"> </w:t>
      </w:r>
    </w:p>
    <w:p w:rsidRDefault="00725350" w:rsidR="00887CA5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n</w:t>
      </w:r>
      <w:r w:rsidR="00790BCB" w:rsidRPr="002E10F8">
        <w:rPr>
          <w:rFonts w:cs="Times New Roman" w:hAnsi="Times New Roman" w:ascii="Times New Roman"/>
        </w:rPr>
        <w:t xml:space="preserve">ekretnine upisane u z.k.ul. 10178, 8654 i 9211 k.o. Koprivnica,  koje se sastoje od z.k.č.br. 4096/1, 4096/11, 4096/12, 4096/9  </w:t>
      </w:r>
      <w:r>
        <w:rPr>
          <w:rFonts w:cs="Times New Roman" w:hAnsi="Times New Roman" w:ascii="Times New Roman"/>
        </w:rPr>
        <w:t xml:space="preserve">doneseno je rješenje o dosudi nakon provedbe treće </w:t>
      </w:r>
      <w:r w:rsidR="00790BCB" w:rsidRPr="002E10F8">
        <w:rPr>
          <w:rFonts w:cs="Times New Roman" w:hAnsi="Times New Roman" w:ascii="Times New Roman"/>
        </w:rPr>
        <w:t xml:space="preserve">ektroničke dražbe </w:t>
      </w:r>
      <w:r>
        <w:rPr>
          <w:rFonts w:cs="Times New Roman" w:hAnsi="Times New Roman" w:ascii="Times New Roman"/>
        </w:rPr>
        <w:t>(</w:t>
      </w:r>
      <w:r w:rsidR="002E10F8">
        <w:rPr>
          <w:rFonts w:cs="Times New Roman" w:hAnsi="Times New Roman" w:ascii="Times New Roman"/>
        </w:rPr>
        <w:t>Financijska agencija</w:t>
      </w:r>
      <w:r>
        <w:rPr>
          <w:rFonts w:cs="Times New Roman" w:hAnsi="Times New Roman" w:ascii="Times New Roman"/>
        </w:rPr>
        <w:t>) te se očekuje pravomoćnost navedenog rješenja i uplata i dioba kupovnine.</w:t>
      </w:r>
      <w:r w:rsidR="002E10F8">
        <w:rPr>
          <w:rFonts w:cs="Times New Roman" w:hAnsi="Times New Roman" w:ascii="Times New Roman"/>
        </w:rPr>
        <w:t xml:space="preserve"> </w:t>
      </w:r>
    </w:p>
    <w:p w:rsidRDefault="002E10F8" w:rsidR="002E10F8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2E10F8">
        <w:rPr>
          <w:rFonts w:cs="Times New Roman" w:hAnsi="Times New Roman" w:ascii="Times New Roman"/>
          <w:u w:val="single"/>
        </w:rPr>
        <w:t xml:space="preserve">4. Razlučna prava </w:t>
      </w:r>
    </w:p>
    <w:p w:rsidRDefault="006E7BF1" w:rsidP="007F0255" w:rsidR="006E7BF1" w:rsidRPr="002E10F8">
      <w:pPr>
        <w:pStyle w:val="Zaglavlje"/>
        <w:rPr>
          <w:rFonts w:cs="Times New Roman" w:hAnsi="Times New Roman" w:ascii="Times New Roman"/>
        </w:rPr>
      </w:pPr>
    </w:p>
    <w:tbl>
      <w:tblPr>
        <w:tblW w:type="pct" w:w="504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42"/>
        <w:gridCol w:w="1853"/>
        <w:gridCol w:w="1765"/>
        <w:gridCol w:w="1417"/>
        <w:gridCol w:w="1419"/>
        <w:gridCol w:w="2174"/>
      </w:tblGrid>
      <w:tr w:rsidTr="00410460" w:rsidR="002E10F8" w:rsidRPr="002E10F8">
        <w:trPr>
          <w:trHeight w:val="936"/>
        </w:trPr>
        <w:tc>
          <w:tcPr>
            <w:tcW w:type="pct" w:w="396"/>
            <w:vAlign w:val="center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 xml:space="preserve">Redni broj </w:t>
            </w:r>
          </w:p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pct" w:w="989"/>
            <w:vAlign w:val="center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Ime i prezime /  tvrtka ili naziv razlučnog vjerovnika</w:t>
            </w:r>
          </w:p>
        </w:tc>
        <w:tc>
          <w:tcPr>
            <w:tcW w:type="pct" w:w="942"/>
            <w:vAlign w:val="center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Javna knjiga u koju je razlučno pravo upisano</w:t>
            </w:r>
          </w:p>
        </w:tc>
        <w:tc>
          <w:tcPr>
            <w:tcW w:type="pct" w:w="756"/>
            <w:vAlign w:val="center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Iznos tražbine osigurane razlučnim pravom</w:t>
            </w:r>
          </w:p>
        </w:tc>
        <w:tc>
          <w:tcPr>
            <w:tcW w:type="pct" w:w="757"/>
            <w:vAlign w:val="center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Pravna osnovu tražbine osigurane razlučnim pravom</w:t>
            </w:r>
          </w:p>
        </w:tc>
        <w:tc>
          <w:tcPr>
            <w:tcW w:type="pct" w:w="1160"/>
            <w:vAlign w:val="center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Dio imovine na koji se odnosi razlučno pravo</w:t>
            </w:r>
          </w:p>
        </w:tc>
      </w:tr>
      <w:tr w:rsidTr="00410460" w:rsidR="002E10F8" w:rsidRPr="002E10F8">
        <w:trPr>
          <w:trHeight w:val="1269"/>
        </w:trPr>
        <w:tc>
          <w:tcPr>
            <w:tcW w:type="pct" w:w="396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1</w:t>
            </w:r>
          </w:p>
        </w:tc>
        <w:tc>
          <w:tcPr>
            <w:tcW w:type="pct" w:w="989"/>
          </w:tcPr>
          <w:p w:rsidRDefault="004978DE" w:rsidP="004978DE" w:rsidR="00725350" w:rsidRPr="00780E14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780E14">
              <w:rPr>
                <w:rFonts w:cs="Times New Roman" w:eastAsia="Times New Roman" w:hAnsi="Times New Roman" w:ascii="Times New Roman"/>
              </w:rPr>
              <w:t xml:space="preserve">Zagrebačka banka d.d. </w:t>
            </w:r>
            <w:r w:rsidR="00320B08" w:rsidRPr="00780E14">
              <w:rPr>
                <w:rFonts w:cs="Times New Roman" w:eastAsia="Times New Roman" w:hAnsi="Times New Roman" w:ascii="Times New Roman"/>
              </w:rPr>
              <w:t xml:space="preserve">Zagreb </w:t>
            </w:r>
          </w:p>
          <w:p w:rsidRDefault="00780E14" w:rsidP="004978DE" w:rsidR="00780E14" w:rsidRPr="00780E14">
            <w:pPr>
              <w:jc w:val="both"/>
              <w:rPr>
                <w:rFonts w:cs="Times New Roman" w:eastAsia="Times New Roman" w:hAnsi="Times New Roman" w:ascii="Times New Roman"/>
              </w:rPr>
            </w:pPr>
            <w:r>
              <w:rPr>
                <w:rFonts w:cs="Times New Roman" w:eastAsia="Times New Roman" w:hAnsi="Times New Roman" w:ascii="Times New Roman"/>
              </w:rPr>
              <w:t xml:space="preserve">Prijenos: </w:t>
            </w:r>
          </w:p>
          <w:p w:rsidRDefault="00780E14" w:rsidP="00780E14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780E14">
              <w:rPr>
                <w:rFonts w:cs="Times New Roman" w:eastAsia="Times New Roman" w:hAnsi="Times New Roman" w:ascii="Times New Roman"/>
                <w:u w:val="single"/>
              </w:rPr>
              <w:t xml:space="preserve">Ugovor o ustupu tražbine (B2 KAPITAL d.o.o.) </w:t>
            </w:r>
            <w:r w:rsidRPr="00780E14">
              <w:rPr>
                <w:rFonts w:cs="Times New Roman" w:eastAsia="Times New Roman" w:hAnsi="Times New Roman" w:ascii="Times New Roman"/>
              </w:rPr>
              <w:t>(Ov-8222/2018 od 06.07.2018.)</w:t>
            </w:r>
          </w:p>
        </w:tc>
        <w:tc>
          <w:tcPr>
            <w:tcW w:type="pct" w:w="942"/>
          </w:tcPr>
          <w:p w:rsidRDefault="004978DE" w:rsidP="004978DE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z.k.ul. 10178, 8654 i 9211  k.o Koprivnica</w:t>
            </w:r>
          </w:p>
        </w:tc>
        <w:tc>
          <w:tcPr>
            <w:tcW w:type="pct" w:w="756"/>
          </w:tcPr>
          <w:p w:rsidRDefault="00CE0F05" w:rsidP="00CE0F05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7.395.874,72 kn</w:t>
            </w:r>
          </w:p>
        </w:tc>
        <w:tc>
          <w:tcPr>
            <w:tcW w:type="pct" w:w="757"/>
          </w:tcPr>
          <w:p w:rsidRDefault="004978DE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Ugovor o</w:t>
            </w:r>
            <w:r w:rsidR="00320B08" w:rsidRPr="002E10F8">
              <w:rPr>
                <w:rFonts w:cs="Times New Roman" w:eastAsia="Times New Roman" w:hAnsi="Times New Roman" w:ascii="Times New Roman"/>
              </w:rPr>
              <w:t xml:space="preserve"> zal</w:t>
            </w:r>
            <w:r w:rsidRPr="002E10F8">
              <w:rPr>
                <w:rFonts w:cs="Times New Roman" w:eastAsia="Times New Roman" w:hAnsi="Times New Roman" w:ascii="Times New Roman"/>
              </w:rPr>
              <w:t xml:space="preserve">ožnom </w:t>
            </w:r>
            <w:r w:rsidR="00320B08" w:rsidRPr="002E10F8">
              <w:rPr>
                <w:rFonts w:cs="Times New Roman" w:eastAsia="Times New Roman" w:hAnsi="Times New Roman" w:ascii="Times New Roman"/>
              </w:rPr>
              <w:t>prav</w:t>
            </w:r>
            <w:r w:rsidRPr="002E10F8">
              <w:rPr>
                <w:rFonts w:cs="Times New Roman" w:eastAsia="Times New Roman" w:hAnsi="Times New Roman" w:ascii="Times New Roman"/>
              </w:rPr>
              <w:t>u</w:t>
            </w:r>
          </w:p>
          <w:p w:rsidRDefault="00320B08" w:rsidP="004978DE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(Z-</w:t>
            </w:r>
            <w:r w:rsidR="004978DE" w:rsidRPr="002E10F8">
              <w:rPr>
                <w:rFonts w:cs="Times New Roman" w:eastAsia="Times New Roman" w:hAnsi="Times New Roman" w:ascii="Times New Roman"/>
              </w:rPr>
              <w:t>7293/12)</w:t>
            </w:r>
            <w:r w:rsidRPr="002E10F8">
              <w:rPr>
                <w:rFonts w:cs="Times New Roman" w:eastAsia="Times New Roman" w:hAnsi="Times New Roman" w:ascii="Times New Roman"/>
              </w:rPr>
              <w:t xml:space="preserve"> </w:t>
            </w:r>
          </w:p>
        </w:tc>
        <w:tc>
          <w:tcPr>
            <w:tcW w:type="pct" w:w="1160"/>
          </w:tcPr>
          <w:p w:rsidRDefault="009B5EAC" w:rsidP="009B5EAC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 xml:space="preserve">Nekretnine </w:t>
            </w:r>
            <w:r w:rsidR="00320B08" w:rsidRPr="002E10F8">
              <w:rPr>
                <w:rFonts w:cs="Times New Roman" w:eastAsia="Times New Roman" w:hAnsi="Times New Roman" w:ascii="Times New Roman"/>
              </w:rPr>
              <w:t xml:space="preserve">k.č.br. </w:t>
            </w:r>
            <w:r w:rsidRPr="002E10F8">
              <w:rPr>
                <w:rFonts w:cs="Times New Roman" w:eastAsia="Times New Roman" w:hAnsi="Times New Roman" w:ascii="Times New Roman"/>
              </w:rPr>
              <w:t>4096/9, 4096/1, 4096/11, 4096/12 k.o. Koprivnica, upisano u z.k.ul.</w:t>
            </w:r>
            <w:r w:rsidRPr="002E10F8">
              <w:t xml:space="preserve"> </w:t>
            </w:r>
            <w:r w:rsidRPr="002E10F8">
              <w:rPr>
                <w:rFonts w:cs="Times New Roman" w:eastAsia="Times New Roman" w:hAnsi="Times New Roman" w:ascii="Times New Roman"/>
              </w:rPr>
              <w:t xml:space="preserve">z.k.ul. 10178, 8654 i 9211  </w:t>
            </w:r>
          </w:p>
        </w:tc>
      </w:tr>
      <w:tr w:rsidTr="00410460" w:rsidR="002E10F8" w:rsidRPr="002E10F8">
        <w:trPr>
          <w:trHeight w:val="1470"/>
        </w:trPr>
        <w:tc>
          <w:tcPr>
            <w:tcW w:type="pct" w:w="396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2.</w:t>
            </w:r>
          </w:p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pct" w:w="989"/>
          </w:tcPr>
          <w:p w:rsidRDefault="004978DE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Erste &amp; Steiermarkische bank d.d</w:t>
            </w:r>
          </w:p>
        </w:tc>
        <w:tc>
          <w:tcPr>
            <w:tcW w:type="pct" w:w="942"/>
          </w:tcPr>
          <w:p w:rsidRDefault="004978DE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 xml:space="preserve">z.k.ul. 10178, 8654 i 9211  k.o Koprivnica </w:t>
            </w:r>
          </w:p>
        </w:tc>
        <w:tc>
          <w:tcPr>
            <w:tcW w:type="pct" w:w="756"/>
          </w:tcPr>
          <w:p w:rsidRDefault="00CE0F05" w:rsidP="00CE0F05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2.630.696,41 kn</w:t>
            </w:r>
          </w:p>
        </w:tc>
        <w:tc>
          <w:tcPr>
            <w:tcW w:type="pct" w:w="757"/>
          </w:tcPr>
          <w:p w:rsidRDefault="004978DE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Sporazumu radi osiguranja novčane tražbine (Z-4412/2014)</w:t>
            </w:r>
          </w:p>
        </w:tc>
        <w:tc>
          <w:tcPr>
            <w:tcW w:type="pct" w:w="1160"/>
          </w:tcPr>
          <w:p w:rsidRDefault="009B5EAC" w:rsidP="00410460" w:rsidR="00320B08" w:rsidRPr="002E10F8">
            <w:pPr>
              <w:spacing w:after="0"/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Nekretnine k.č.br. 4096/9, 4096/1, 4096/11, 4096/12 k.o. Koprivnica, upisano u z.k.ul. z.k.ul. 10178, 8654 i 9211</w:t>
            </w:r>
          </w:p>
        </w:tc>
      </w:tr>
    </w:tbl>
    <w:p w:rsidRDefault="00C0464F" w:rsidR="00C0464F" w:rsidRPr="00F370CA">
      <w:pPr>
        <w:pStyle w:val="Zaglavlje"/>
        <w:jc w:val="both"/>
        <w:rPr>
          <w:rFonts w:cs="Times New Roman" w:hAnsi="Times New Roman" w:ascii="Times New Roman"/>
          <w:color w:val="FF0000"/>
          <w:u w:val="single"/>
        </w:rPr>
      </w:pP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2E10F8">
        <w:rPr>
          <w:rFonts w:cs="Times New Roman" w:hAnsi="Times New Roman" w:ascii="Times New Roman"/>
          <w:u w:val="single"/>
        </w:rPr>
        <w:t>5. Izlučna prava</w:t>
      </w: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4D7902" w:rsidR="00D23E01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Obavijesti o izlučnim pravima nisu primljene.</w:t>
      </w:r>
    </w:p>
    <w:p w:rsidRDefault="00CC7728" w:rsidR="00CC7728" w:rsidRPr="002E10F8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2E10F8">
        <w:rPr>
          <w:rFonts w:cs="Times New Roman" w:hAnsi="Times New Roman" w:ascii="Times New Roman"/>
          <w:u w:val="single"/>
        </w:rPr>
        <w:t>6. Vjerovnici stečajne mase</w:t>
      </w:r>
    </w:p>
    <w:p w:rsidRDefault="00C92E1B" w:rsidR="00C92E1B" w:rsidRPr="00F370C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20332E" w:rsidP="00840893" w:rsidR="00F4624A" w:rsidRPr="000437A1">
      <w:pPr>
        <w:pStyle w:val="Zaglavlje"/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>Ukupno p</w:t>
      </w:r>
      <w:r w:rsidR="00F4624A" w:rsidRPr="000437A1">
        <w:rPr>
          <w:rFonts w:cs="Times New Roman" w:hAnsi="Times New Roman" w:ascii="Times New Roman"/>
        </w:rPr>
        <w:t>laćeni dospjeli troškovi</w:t>
      </w:r>
      <w:r w:rsidRPr="000437A1">
        <w:rPr>
          <w:rFonts w:cs="Times New Roman" w:hAnsi="Times New Roman" w:ascii="Times New Roman"/>
        </w:rPr>
        <w:t xml:space="preserve"> tijekom stečajnog postupka</w:t>
      </w:r>
    </w:p>
    <w:p w:rsidRDefault="0095181F" w:rsidP="0095181F" w:rsidR="0095181F" w:rsidRPr="000437A1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 xml:space="preserve">Naknade banci, FINI za j. objavu GFI i </w:t>
      </w:r>
      <w:r w:rsidR="000437A1" w:rsidRPr="000437A1">
        <w:rPr>
          <w:rFonts w:cs="Times New Roman" w:hAnsi="Times New Roman" w:ascii="Times New Roman"/>
        </w:rPr>
        <w:t xml:space="preserve">sl...............1.288,32 </w:t>
      </w:r>
      <w:r w:rsidRPr="000437A1">
        <w:rPr>
          <w:rFonts w:cs="Times New Roman" w:hAnsi="Times New Roman" w:ascii="Times New Roman"/>
        </w:rPr>
        <w:t>kn</w:t>
      </w:r>
    </w:p>
    <w:p w:rsidRDefault="0008540D" w:rsidP="0008540D" w:rsidR="0008540D" w:rsidRPr="000437A1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>Uredski materijal.......................................................222,71 kn</w:t>
      </w:r>
    </w:p>
    <w:p w:rsidRDefault="0008540D" w:rsidP="0008540D" w:rsidR="0008540D" w:rsidRPr="000437A1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>Materijalni troškovi steč. upraviteljice.....................459,40 kn</w:t>
      </w:r>
    </w:p>
    <w:p w:rsidRDefault="0008540D" w:rsidP="0008540D" w:rsidR="0008540D" w:rsidRPr="000437A1">
      <w:pPr>
        <w:pStyle w:val="Zaglavlje"/>
        <w:ind w:left="360"/>
        <w:jc w:val="both"/>
        <w:rPr>
          <w:rFonts w:cs="Times New Roman" w:hAnsi="Times New Roman" w:ascii="Times New Roman"/>
          <w:sz w:val="22"/>
          <w:szCs w:val="22"/>
        </w:rPr>
      </w:pPr>
      <w:r w:rsidRPr="000437A1">
        <w:rPr>
          <w:rFonts w:cs="Times New Roman" w:hAnsi="Times New Roman" w:ascii="Times New Roman"/>
          <w:sz w:val="22"/>
          <w:szCs w:val="22"/>
        </w:rPr>
        <w:t xml:space="preserve">          (ovjera potpisa - 47,50 kn, naknada DZS -  55,00 kn</w:t>
      </w:r>
    </w:p>
    <w:p w:rsidRDefault="0008540D" w:rsidP="0008540D" w:rsidR="0008540D" w:rsidRPr="000437A1">
      <w:pPr>
        <w:pStyle w:val="Zaglavlje"/>
        <w:ind w:left="360"/>
        <w:jc w:val="both"/>
        <w:rPr>
          <w:rFonts w:cs="Times New Roman" w:hAnsi="Times New Roman" w:ascii="Times New Roman"/>
          <w:sz w:val="22"/>
          <w:szCs w:val="22"/>
        </w:rPr>
      </w:pPr>
      <w:r w:rsidRPr="000437A1">
        <w:rPr>
          <w:rFonts w:cs="Times New Roman" w:hAnsi="Times New Roman" w:ascii="Times New Roman"/>
          <w:sz w:val="22"/>
          <w:szCs w:val="22"/>
        </w:rPr>
        <w:t xml:space="preserve">           Pečat 149,00 kn, poštarine, biljezi)</w:t>
      </w:r>
    </w:p>
    <w:p w:rsidRDefault="0008540D" w:rsidP="0008540D" w:rsidR="0008540D" w:rsidRPr="000437A1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>Knjigovodstv.i adm.usluge.........................................500,00 kn</w:t>
      </w:r>
    </w:p>
    <w:p w:rsidRDefault="00893777" w:rsidP="00893777" w:rsidR="00F4624A" w:rsidRPr="000437A1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>Osiguranje nekretnine od požara i dr............</w:t>
      </w:r>
      <w:r w:rsidR="006C5EF6" w:rsidRPr="000437A1">
        <w:rPr>
          <w:rFonts w:cs="Times New Roman" w:hAnsi="Times New Roman" w:ascii="Times New Roman"/>
        </w:rPr>
        <w:t>....</w:t>
      </w:r>
      <w:r w:rsidRPr="000437A1">
        <w:rPr>
          <w:rFonts w:cs="Times New Roman" w:hAnsi="Times New Roman" w:ascii="Times New Roman"/>
        </w:rPr>
        <w:t>.</w:t>
      </w:r>
      <w:r w:rsidR="006C5EF6" w:rsidRPr="000437A1">
        <w:rPr>
          <w:rFonts w:cs="Times New Roman" w:hAnsi="Times New Roman" w:ascii="Times New Roman"/>
        </w:rPr>
        <w:t>...</w:t>
      </w:r>
      <w:r w:rsidRPr="000437A1">
        <w:rPr>
          <w:rFonts w:cs="Times New Roman" w:hAnsi="Times New Roman" w:ascii="Times New Roman"/>
        </w:rPr>
        <w:t>...</w:t>
      </w:r>
      <w:r w:rsidR="002E10F8" w:rsidRPr="000437A1">
        <w:rPr>
          <w:rFonts w:cs="Times New Roman" w:hAnsi="Times New Roman" w:ascii="Times New Roman"/>
        </w:rPr>
        <w:t>2.341,75</w:t>
      </w:r>
      <w:r w:rsidRPr="000437A1">
        <w:rPr>
          <w:rFonts w:cs="Times New Roman" w:hAnsi="Times New Roman" w:ascii="Times New Roman"/>
        </w:rPr>
        <w:t xml:space="preserve"> kn</w:t>
      </w:r>
    </w:p>
    <w:p w:rsidRDefault="00E90F6B" w:rsidP="00893777" w:rsidR="00E90F6B" w:rsidRPr="000437A1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>Komunalna naknada ........................................</w:t>
      </w:r>
      <w:r w:rsidR="006C5EF6" w:rsidRPr="000437A1">
        <w:rPr>
          <w:rFonts w:cs="Times New Roman" w:hAnsi="Times New Roman" w:ascii="Times New Roman"/>
        </w:rPr>
        <w:t>......</w:t>
      </w:r>
      <w:r w:rsidRPr="000437A1">
        <w:rPr>
          <w:rFonts w:cs="Times New Roman" w:hAnsi="Times New Roman" w:ascii="Times New Roman"/>
        </w:rPr>
        <w:t>...</w:t>
      </w:r>
      <w:r w:rsidR="00887CA5" w:rsidRPr="000437A1">
        <w:rPr>
          <w:rFonts w:cs="Times New Roman" w:hAnsi="Times New Roman" w:ascii="Times New Roman"/>
        </w:rPr>
        <w:t>609,00</w:t>
      </w:r>
      <w:r w:rsidRPr="000437A1">
        <w:rPr>
          <w:rFonts w:cs="Times New Roman" w:hAnsi="Times New Roman" w:ascii="Times New Roman"/>
        </w:rPr>
        <w:t xml:space="preserve"> kn</w:t>
      </w:r>
    </w:p>
    <w:p w:rsidRDefault="00893777" w:rsidP="00893777" w:rsidR="00893777" w:rsidRPr="000437A1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>PDV................................................................</w:t>
      </w:r>
      <w:r w:rsidR="006C5EF6" w:rsidRPr="000437A1">
        <w:rPr>
          <w:rFonts w:cs="Times New Roman" w:hAnsi="Times New Roman" w:ascii="Times New Roman"/>
        </w:rPr>
        <w:t>......</w:t>
      </w:r>
      <w:r w:rsidRPr="000437A1">
        <w:rPr>
          <w:rFonts w:cs="Times New Roman" w:hAnsi="Times New Roman" w:ascii="Times New Roman"/>
        </w:rPr>
        <w:t>..</w:t>
      </w:r>
      <w:r w:rsidR="00887CA5" w:rsidRPr="000437A1">
        <w:rPr>
          <w:rFonts w:cs="Times New Roman" w:hAnsi="Times New Roman" w:ascii="Times New Roman"/>
        </w:rPr>
        <w:t>2.</w:t>
      </w:r>
      <w:r w:rsidR="0008540D" w:rsidRPr="000437A1">
        <w:rPr>
          <w:rFonts w:cs="Times New Roman" w:hAnsi="Times New Roman" w:ascii="Times New Roman"/>
        </w:rPr>
        <w:t>939,68</w:t>
      </w:r>
      <w:r w:rsidRPr="000437A1">
        <w:rPr>
          <w:rFonts w:cs="Times New Roman" w:hAnsi="Times New Roman" w:ascii="Times New Roman"/>
        </w:rPr>
        <w:t xml:space="preserve"> kn</w:t>
      </w:r>
    </w:p>
    <w:p w:rsidRDefault="0008540D" w:rsidP="00893777" w:rsidR="0008540D" w:rsidRPr="000437A1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>Procjena vrijednosti nekretnina..............................2.000,00 kn</w:t>
      </w:r>
    </w:p>
    <w:p w:rsidRDefault="00893777" w:rsidP="00893777" w:rsidR="00893777" w:rsidRPr="000437A1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>Procjena vozila...............................................</w:t>
      </w:r>
      <w:r w:rsidR="006C5EF6" w:rsidRPr="000437A1">
        <w:rPr>
          <w:rFonts w:cs="Times New Roman" w:hAnsi="Times New Roman" w:ascii="Times New Roman"/>
        </w:rPr>
        <w:t>.....</w:t>
      </w:r>
      <w:r w:rsidRPr="000437A1">
        <w:rPr>
          <w:rFonts w:cs="Times New Roman" w:hAnsi="Times New Roman" w:ascii="Times New Roman"/>
        </w:rPr>
        <w:t>.....400,00 kn</w:t>
      </w:r>
    </w:p>
    <w:p w:rsidRDefault="00893777" w:rsidP="00893777" w:rsidR="00893777" w:rsidRPr="000437A1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>Naknada FINA za objavu prodaje</w:t>
      </w:r>
      <w:r w:rsidR="006C5EF6" w:rsidRPr="000437A1">
        <w:rPr>
          <w:rFonts w:cs="Times New Roman" w:hAnsi="Times New Roman" w:ascii="Times New Roman"/>
        </w:rPr>
        <w:t xml:space="preserve"> pokretnina</w:t>
      </w:r>
      <w:r w:rsidRPr="000437A1">
        <w:rPr>
          <w:rFonts w:cs="Times New Roman" w:hAnsi="Times New Roman" w:ascii="Times New Roman"/>
        </w:rPr>
        <w:t>.....</w:t>
      </w:r>
      <w:r w:rsidR="006C5EF6" w:rsidRPr="000437A1">
        <w:rPr>
          <w:rFonts w:cs="Times New Roman" w:hAnsi="Times New Roman" w:ascii="Times New Roman"/>
        </w:rPr>
        <w:t>......</w:t>
      </w:r>
      <w:r w:rsidRPr="000437A1">
        <w:rPr>
          <w:rFonts w:cs="Times New Roman" w:hAnsi="Times New Roman" w:ascii="Times New Roman"/>
        </w:rPr>
        <w:t>..50,00 kn</w:t>
      </w:r>
    </w:p>
    <w:p w:rsidRDefault="006C5EF6" w:rsidP="00893777" w:rsidR="006C5EF6" w:rsidRPr="000437A1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>Naknada FINA za prodaja nekretnina el.j.dražba..2.800,00 kn</w:t>
      </w:r>
    </w:p>
    <w:p w:rsidRDefault="00893777" w:rsidP="00893777" w:rsidR="00893777" w:rsidRPr="000437A1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>Nagrada i troškovi za preth.postupak</w:t>
      </w:r>
      <w:r w:rsidR="0008540D" w:rsidRPr="000437A1">
        <w:rPr>
          <w:rFonts w:cs="Times New Roman" w:hAnsi="Times New Roman" w:ascii="Times New Roman"/>
        </w:rPr>
        <w:t>-bruto</w:t>
      </w:r>
      <w:r w:rsidRPr="000437A1">
        <w:rPr>
          <w:rFonts w:cs="Times New Roman" w:hAnsi="Times New Roman" w:ascii="Times New Roman"/>
        </w:rPr>
        <w:t>...</w:t>
      </w:r>
      <w:r w:rsidR="006C5EF6" w:rsidRPr="000437A1">
        <w:rPr>
          <w:rFonts w:cs="Times New Roman" w:hAnsi="Times New Roman" w:ascii="Times New Roman"/>
        </w:rPr>
        <w:t>........</w:t>
      </w:r>
      <w:r w:rsidRPr="000437A1">
        <w:rPr>
          <w:rFonts w:cs="Times New Roman" w:hAnsi="Times New Roman" w:ascii="Times New Roman"/>
        </w:rPr>
        <w:t>.5.000,00 kn</w:t>
      </w:r>
    </w:p>
    <w:p w:rsidRDefault="00893777" w:rsidP="00893777" w:rsidR="00893777" w:rsidRPr="000437A1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>Trošak isplate nagrade....................................</w:t>
      </w:r>
      <w:r w:rsidR="006C5EF6" w:rsidRPr="000437A1">
        <w:rPr>
          <w:rFonts w:cs="Times New Roman" w:hAnsi="Times New Roman" w:ascii="Times New Roman"/>
        </w:rPr>
        <w:t>......</w:t>
      </w:r>
      <w:r w:rsidRPr="000437A1">
        <w:rPr>
          <w:rFonts w:cs="Times New Roman" w:hAnsi="Times New Roman" w:ascii="Times New Roman"/>
        </w:rPr>
        <w:t>.</w:t>
      </w:r>
      <w:r w:rsidR="006C5EF6" w:rsidRPr="000437A1">
        <w:rPr>
          <w:rFonts w:cs="Times New Roman" w:hAnsi="Times New Roman" w:ascii="Times New Roman"/>
        </w:rPr>
        <w:t>..</w:t>
      </w:r>
      <w:r w:rsidRPr="000437A1">
        <w:rPr>
          <w:rFonts w:cs="Times New Roman" w:hAnsi="Times New Roman" w:ascii="Times New Roman"/>
        </w:rPr>
        <w:t>..375,00 kn</w:t>
      </w:r>
    </w:p>
    <w:p w:rsidRDefault="006C5EF6" w:rsidP="0020332E" w:rsidR="006C5EF6" w:rsidRPr="00725350">
      <w:pPr>
        <w:pStyle w:val="Zaglavlje"/>
        <w:ind w:left="360"/>
        <w:jc w:val="both"/>
        <w:rPr>
          <w:rFonts w:cs="Times New Roman" w:hAnsi="Times New Roman" w:ascii="Times New Roman"/>
          <w:color w:val="FF0000"/>
          <w:sz w:val="22"/>
          <w:szCs w:val="22"/>
        </w:rPr>
      </w:pPr>
      <w:r w:rsidRPr="000437A1">
        <w:rPr>
          <w:rFonts w:cs="Times New Roman" w:hAnsi="Times New Roman" w:ascii="Times New Roman"/>
          <w:sz w:val="22"/>
          <w:szCs w:val="22"/>
        </w:rPr>
        <w:t>-</w:t>
      </w:r>
      <w:r w:rsidRPr="000437A1">
        <w:rPr>
          <w:rFonts w:cs="Times New Roman" w:hAnsi="Times New Roman" w:ascii="Times New Roman"/>
        </w:rPr>
        <w:t>sudske pristojbe za parnice, ovrhe..................................100,00 kn</w:t>
      </w:r>
    </w:p>
    <w:p w:rsidRDefault="007756FD" w:rsidP="007756FD" w:rsidR="007756FD" w:rsidRPr="000437A1">
      <w:pPr>
        <w:pStyle w:val="Zaglavlje"/>
        <w:ind w:left="360"/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>UKUPNO..............................................................</w:t>
      </w:r>
      <w:r w:rsidR="006C5EF6" w:rsidRPr="000437A1">
        <w:rPr>
          <w:rFonts w:cs="Times New Roman" w:hAnsi="Times New Roman" w:ascii="Times New Roman"/>
        </w:rPr>
        <w:t>......</w:t>
      </w:r>
      <w:r w:rsidR="0008540D" w:rsidRPr="000437A1">
        <w:rPr>
          <w:rFonts w:cs="Times New Roman" w:hAnsi="Times New Roman" w:ascii="Times New Roman"/>
        </w:rPr>
        <w:t>1</w:t>
      </w:r>
      <w:r w:rsidR="000437A1" w:rsidRPr="000437A1">
        <w:rPr>
          <w:rFonts w:cs="Times New Roman" w:hAnsi="Times New Roman" w:ascii="Times New Roman"/>
        </w:rPr>
        <w:t>9</w:t>
      </w:r>
      <w:r w:rsidR="0008540D" w:rsidRPr="000437A1">
        <w:rPr>
          <w:rFonts w:cs="Times New Roman" w:hAnsi="Times New Roman" w:ascii="Times New Roman"/>
        </w:rPr>
        <w:t>.</w:t>
      </w:r>
      <w:r w:rsidR="000437A1" w:rsidRPr="000437A1">
        <w:rPr>
          <w:rFonts w:cs="Times New Roman" w:hAnsi="Times New Roman" w:ascii="Times New Roman"/>
        </w:rPr>
        <w:t>085</w:t>
      </w:r>
      <w:r w:rsidR="0008540D" w:rsidRPr="000437A1">
        <w:rPr>
          <w:rFonts w:cs="Times New Roman" w:hAnsi="Times New Roman" w:ascii="Times New Roman"/>
        </w:rPr>
        <w:t>,</w:t>
      </w:r>
      <w:r w:rsidR="000437A1" w:rsidRPr="000437A1">
        <w:rPr>
          <w:rFonts w:cs="Times New Roman" w:hAnsi="Times New Roman" w:ascii="Times New Roman"/>
        </w:rPr>
        <w:t>86</w:t>
      </w:r>
      <w:r w:rsidRPr="000437A1">
        <w:rPr>
          <w:rFonts w:cs="Times New Roman" w:hAnsi="Times New Roman" w:ascii="Times New Roman"/>
        </w:rPr>
        <w:t xml:space="preserve"> kn</w:t>
      </w:r>
    </w:p>
    <w:p w:rsidRDefault="00F4624A" w:rsidP="00840893" w:rsidR="00F4624A" w:rsidRPr="00725350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20332E" w:rsidP="00840893" w:rsidR="0020332E" w:rsidRPr="000437A1">
      <w:pPr>
        <w:pStyle w:val="Zaglavlje"/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>od čega u ovom razdoblju 2</w:t>
      </w:r>
      <w:r w:rsidR="000437A1" w:rsidRPr="000437A1">
        <w:rPr>
          <w:rFonts w:cs="Times New Roman" w:hAnsi="Times New Roman" w:ascii="Times New Roman"/>
        </w:rPr>
        <w:t>3</w:t>
      </w:r>
      <w:r w:rsidRPr="000437A1">
        <w:rPr>
          <w:rFonts w:cs="Times New Roman" w:hAnsi="Times New Roman" w:ascii="Times New Roman"/>
        </w:rPr>
        <w:t>.</w:t>
      </w:r>
      <w:r w:rsidR="000437A1" w:rsidRPr="000437A1">
        <w:rPr>
          <w:rFonts w:cs="Times New Roman" w:hAnsi="Times New Roman" w:ascii="Times New Roman"/>
        </w:rPr>
        <w:t>10</w:t>
      </w:r>
      <w:r w:rsidRPr="000437A1">
        <w:rPr>
          <w:rFonts w:cs="Times New Roman" w:hAnsi="Times New Roman" w:ascii="Times New Roman"/>
        </w:rPr>
        <w:t>.</w:t>
      </w:r>
      <w:r w:rsidR="000437A1" w:rsidRPr="000437A1">
        <w:rPr>
          <w:rFonts w:cs="Times New Roman" w:hAnsi="Times New Roman" w:ascii="Times New Roman"/>
        </w:rPr>
        <w:t>18</w:t>
      </w:r>
      <w:r w:rsidRPr="000437A1">
        <w:rPr>
          <w:rFonts w:cs="Times New Roman" w:hAnsi="Times New Roman" w:ascii="Times New Roman"/>
        </w:rPr>
        <w:t>-2</w:t>
      </w:r>
      <w:r w:rsidR="000437A1" w:rsidRPr="000437A1">
        <w:rPr>
          <w:rFonts w:cs="Times New Roman" w:hAnsi="Times New Roman" w:ascii="Times New Roman"/>
        </w:rPr>
        <w:t>3</w:t>
      </w:r>
      <w:r w:rsidRPr="000437A1">
        <w:rPr>
          <w:rFonts w:cs="Times New Roman" w:hAnsi="Times New Roman" w:ascii="Times New Roman"/>
        </w:rPr>
        <w:t>.</w:t>
      </w:r>
      <w:r w:rsidR="000437A1" w:rsidRPr="000437A1">
        <w:rPr>
          <w:rFonts w:cs="Times New Roman" w:hAnsi="Times New Roman" w:ascii="Times New Roman"/>
        </w:rPr>
        <w:t>01</w:t>
      </w:r>
      <w:r w:rsidRPr="000437A1">
        <w:rPr>
          <w:rFonts w:cs="Times New Roman" w:hAnsi="Times New Roman" w:ascii="Times New Roman"/>
        </w:rPr>
        <w:t>.1</w:t>
      </w:r>
      <w:r w:rsidR="000437A1" w:rsidRPr="000437A1">
        <w:rPr>
          <w:rFonts w:cs="Times New Roman" w:hAnsi="Times New Roman" w:ascii="Times New Roman"/>
        </w:rPr>
        <w:t>9</w:t>
      </w:r>
      <w:r w:rsidRPr="000437A1">
        <w:rPr>
          <w:rFonts w:cs="Times New Roman" w:hAnsi="Times New Roman" w:ascii="Times New Roman"/>
        </w:rPr>
        <w:t>.</w:t>
      </w:r>
      <w:r w:rsidR="006C5EF6" w:rsidRPr="000437A1">
        <w:rPr>
          <w:rFonts w:cs="Times New Roman" w:hAnsi="Times New Roman" w:ascii="Times New Roman"/>
        </w:rPr>
        <w:t xml:space="preserve">god.  </w:t>
      </w:r>
      <w:r w:rsidR="000437A1" w:rsidRPr="000437A1">
        <w:rPr>
          <w:rFonts w:cs="Times New Roman" w:hAnsi="Times New Roman" w:ascii="Times New Roman"/>
        </w:rPr>
        <w:t xml:space="preserve">139,06 </w:t>
      </w:r>
      <w:r w:rsidR="0008540D" w:rsidRPr="000437A1">
        <w:rPr>
          <w:rFonts w:cs="Times New Roman" w:hAnsi="Times New Roman" w:ascii="Times New Roman"/>
        </w:rPr>
        <w:t xml:space="preserve"> kn</w:t>
      </w:r>
      <w:r w:rsidR="00E90F6B" w:rsidRPr="000437A1">
        <w:rPr>
          <w:rFonts w:cs="Times New Roman" w:hAnsi="Times New Roman" w:ascii="Times New Roman"/>
        </w:rPr>
        <w:t xml:space="preserve"> </w:t>
      </w:r>
      <w:r w:rsidR="006C5EF6" w:rsidRPr="000437A1">
        <w:rPr>
          <w:rFonts w:cs="Times New Roman" w:hAnsi="Times New Roman" w:ascii="Times New Roman"/>
        </w:rPr>
        <w:t xml:space="preserve">i </w:t>
      </w:r>
      <w:r w:rsidR="00E90F6B" w:rsidRPr="000437A1">
        <w:rPr>
          <w:rFonts w:cs="Times New Roman" w:hAnsi="Times New Roman" w:ascii="Times New Roman"/>
        </w:rPr>
        <w:t>to:</w:t>
      </w:r>
    </w:p>
    <w:p w:rsidRDefault="007756FD" w:rsidP="00840893" w:rsidR="0020332E" w:rsidRPr="000437A1">
      <w:pPr>
        <w:pStyle w:val="Zaglavlje"/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 xml:space="preserve"> </w:t>
      </w:r>
      <w:r w:rsidR="000437A1" w:rsidRPr="000437A1">
        <w:rPr>
          <w:rFonts w:cs="Times New Roman" w:hAnsi="Times New Roman" w:ascii="Times New Roman"/>
        </w:rPr>
        <w:t>-n</w:t>
      </w:r>
      <w:r w:rsidR="0020332E" w:rsidRPr="000437A1">
        <w:rPr>
          <w:rFonts w:cs="Times New Roman" w:hAnsi="Times New Roman" w:ascii="Times New Roman"/>
        </w:rPr>
        <w:t>aknade banci, FINA.......................................................</w:t>
      </w:r>
      <w:r w:rsidR="000437A1" w:rsidRPr="000437A1">
        <w:rPr>
          <w:rFonts w:cs="Times New Roman" w:hAnsi="Times New Roman" w:ascii="Times New Roman"/>
        </w:rPr>
        <w:t>139,06</w:t>
      </w:r>
      <w:r w:rsidR="0020332E" w:rsidRPr="000437A1">
        <w:rPr>
          <w:rFonts w:cs="Times New Roman" w:hAnsi="Times New Roman" w:ascii="Times New Roman"/>
        </w:rPr>
        <w:t xml:space="preserve"> kn</w:t>
      </w:r>
    </w:p>
    <w:p w:rsidRDefault="0008540D" w:rsidP="000437A1" w:rsidR="0008540D" w:rsidRPr="000437A1">
      <w:pPr>
        <w:pStyle w:val="Zaglavlje"/>
        <w:jc w:val="both"/>
        <w:rPr>
          <w:rFonts w:cs="Times New Roman" w:hAnsi="Times New Roman" w:ascii="Times New Roman"/>
        </w:rPr>
      </w:pPr>
    </w:p>
    <w:p w:rsidRDefault="007756FD" w:rsidP="000E65AD" w:rsidR="00E729F9" w:rsidRPr="00780E14">
      <w:pPr>
        <w:pStyle w:val="Zaglavlje"/>
        <w:jc w:val="both"/>
        <w:rPr>
          <w:rFonts w:cs="Times New Roman" w:hAnsi="Times New Roman" w:ascii="Times New Roman"/>
        </w:rPr>
      </w:pPr>
      <w:r w:rsidRPr="00780E14">
        <w:rPr>
          <w:rFonts w:cs="Times New Roman" w:hAnsi="Times New Roman" w:ascii="Times New Roman"/>
        </w:rPr>
        <w:t>Neplaćeni dospjeli i nedospjeli troškovi</w:t>
      </w:r>
      <w:r w:rsidR="005718ED" w:rsidRPr="00780E14">
        <w:rPr>
          <w:rFonts w:cs="Times New Roman" w:hAnsi="Times New Roman" w:ascii="Times New Roman"/>
        </w:rPr>
        <w:t xml:space="preserve"> </w:t>
      </w:r>
    </w:p>
    <w:p w:rsidRDefault="007756FD" w:rsidP="000E65AD" w:rsidR="00893777" w:rsidRPr="00780E14">
      <w:pPr>
        <w:pStyle w:val="Zaglavlje"/>
        <w:jc w:val="both"/>
        <w:rPr>
          <w:rFonts w:cs="Times New Roman" w:hAnsi="Times New Roman" w:ascii="Times New Roman"/>
        </w:rPr>
      </w:pPr>
      <w:r w:rsidRPr="00780E14">
        <w:rPr>
          <w:rFonts w:cs="Times New Roman" w:hAnsi="Times New Roman" w:ascii="Times New Roman"/>
        </w:rPr>
        <w:t>-</w:t>
      </w:r>
      <w:r w:rsidR="00893777" w:rsidRPr="00780E14">
        <w:rPr>
          <w:rFonts w:cs="Times New Roman" w:hAnsi="Times New Roman" w:ascii="Times New Roman"/>
        </w:rPr>
        <w:t>Knjigov.</w:t>
      </w:r>
      <w:r w:rsidRPr="00780E14">
        <w:rPr>
          <w:rFonts w:cs="Times New Roman" w:hAnsi="Times New Roman" w:ascii="Times New Roman"/>
        </w:rPr>
        <w:t>i adm. u</w:t>
      </w:r>
      <w:r w:rsidR="00893777" w:rsidRPr="00780E14">
        <w:rPr>
          <w:rFonts w:cs="Times New Roman" w:hAnsi="Times New Roman" w:ascii="Times New Roman"/>
        </w:rPr>
        <w:t>sluge</w:t>
      </w:r>
      <w:r w:rsidRPr="00780E14">
        <w:rPr>
          <w:rFonts w:cs="Times New Roman" w:hAnsi="Times New Roman" w:ascii="Times New Roman"/>
        </w:rPr>
        <w:t>......................</w:t>
      </w:r>
      <w:r w:rsidR="0020332E" w:rsidRPr="00780E14">
        <w:rPr>
          <w:rFonts w:cs="Times New Roman" w:hAnsi="Times New Roman" w:ascii="Times New Roman"/>
        </w:rPr>
        <w:t>............................</w:t>
      </w:r>
      <w:r w:rsidR="00CC7728" w:rsidRPr="00780E14">
        <w:rPr>
          <w:rFonts w:cs="Times New Roman" w:hAnsi="Times New Roman" w:ascii="Times New Roman"/>
        </w:rPr>
        <w:t>..</w:t>
      </w:r>
      <w:r w:rsidR="0020332E" w:rsidRPr="00780E14">
        <w:rPr>
          <w:rFonts w:cs="Times New Roman" w:hAnsi="Times New Roman" w:ascii="Times New Roman"/>
        </w:rPr>
        <w:t>...</w:t>
      </w:r>
      <w:r w:rsidR="000533B0" w:rsidRPr="00780E14">
        <w:rPr>
          <w:rFonts w:cs="Times New Roman" w:hAnsi="Times New Roman" w:ascii="Times New Roman"/>
        </w:rPr>
        <w:t>2</w:t>
      </w:r>
      <w:r w:rsidR="00780E14" w:rsidRPr="00780E14">
        <w:rPr>
          <w:rFonts w:cs="Times New Roman" w:hAnsi="Times New Roman" w:ascii="Times New Roman"/>
        </w:rPr>
        <w:t>6</w:t>
      </w:r>
      <w:r w:rsidR="000533B0" w:rsidRPr="00780E14">
        <w:rPr>
          <w:rFonts w:cs="Times New Roman" w:hAnsi="Times New Roman" w:ascii="Times New Roman"/>
        </w:rPr>
        <w:t>.000,0</w:t>
      </w:r>
      <w:r w:rsidRPr="00780E14">
        <w:rPr>
          <w:rFonts w:cs="Times New Roman" w:hAnsi="Times New Roman" w:ascii="Times New Roman"/>
        </w:rPr>
        <w:t>0 kn</w:t>
      </w:r>
    </w:p>
    <w:p w:rsidRDefault="0020332E" w:rsidP="007756FD" w:rsidR="007756FD" w:rsidRPr="00780E14">
      <w:pPr>
        <w:pStyle w:val="Zaglavlje"/>
        <w:jc w:val="both"/>
        <w:rPr>
          <w:rFonts w:cs="Times New Roman" w:hAnsi="Times New Roman" w:ascii="Times New Roman"/>
        </w:rPr>
      </w:pPr>
      <w:r w:rsidRPr="00780E14">
        <w:rPr>
          <w:rFonts w:cs="Times New Roman" w:hAnsi="Times New Roman" w:ascii="Times New Roman"/>
        </w:rPr>
        <w:t>- naknada mat.tr.steč.upr. – poštarina............................</w:t>
      </w:r>
      <w:r w:rsidR="005718ED" w:rsidRPr="00780E14">
        <w:rPr>
          <w:rFonts w:cs="Times New Roman" w:hAnsi="Times New Roman" w:ascii="Times New Roman"/>
        </w:rPr>
        <w:t>.</w:t>
      </w:r>
      <w:r w:rsidRPr="00780E14">
        <w:rPr>
          <w:rFonts w:cs="Times New Roman" w:hAnsi="Times New Roman" w:ascii="Times New Roman"/>
        </w:rPr>
        <w:t>...</w:t>
      </w:r>
      <w:r w:rsidR="005718ED" w:rsidRPr="00780E14">
        <w:rPr>
          <w:rFonts w:cs="Times New Roman" w:hAnsi="Times New Roman" w:ascii="Times New Roman"/>
        </w:rPr>
        <w:t>.</w:t>
      </w:r>
      <w:r w:rsidRPr="00780E14">
        <w:rPr>
          <w:rFonts w:cs="Times New Roman" w:hAnsi="Times New Roman" w:ascii="Times New Roman"/>
        </w:rPr>
        <w:t>....</w:t>
      </w:r>
      <w:r w:rsidR="000533B0" w:rsidRPr="00780E14">
        <w:rPr>
          <w:rFonts w:cs="Times New Roman" w:hAnsi="Times New Roman" w:ascii="Times New Roman"/>
        </w:rPr>
        <w:t>123,40</w:t>
      </w:r>
      <w:r w:rsidRPr="00780E14">
        <w:rPr>
          <w:rFonts w:cs="Times New Roman" w:hAnsi="Times New Roman" w:ascii="Times New Roman"/>
        </w:rPr>
        <w:t xml:space="preserve"> kn</w:t>
      </w:r>
    </w:p>
    <w:p w:rsidRDefault="00593DFE" w:rsidP="007756FD" w:rsidR="00593DFE" w:rsidRPr="00780E14">
      <w:pPr>
        <w:pStyle w:val="Zaglavlje"/>
        <w:jc w:val="both"/>
        <w:rPr>
          <w:rFonts w:cs="Times New Roman" w:hAnsi="Times New Roman" w:ascii="Times New Roman"/>
        </w:rPr>
      </w:pPr>
      <w:r w:rsidRPr="00780E14">
        <w:rPr>
          <w:rFonts w:cs="Times New Roman" w:hAnsi="Times New Roman" w:ascii="Times New Roman"/>
        </w:rPr>
        <w:t xml:space="preserve">                                          - trošak izdavanja z.k. izvadaka ...61,35 kn</w:t>
      </w:r>
    </w:p>
    <w:p w:rsidRDefault="00F053D2" w:rsidP="00F053D2" w:rsidR="00F053D2" w:rsidRPr="00780E14">
      <w:pPr>
        <w:pStyle w:val="Zaglavlje"/>
        <w:jc w:val="both"/>
        <w:rPr>
          <w:rFonts w:cs="Times New Roman" w:hAnsi="Times New Roman" w:ascii="Times New Roman"/>
        </w:rPr>
      </w:pPr>
      <w:r w:rsidRPr="00780E14">
        <w:rPr>
          <w:rFonts w:cs="Times New Roman" w:hAnsi="Times New Roman" w:ascii="Times New Roman"/>
        </w:rPr>
        <w:t>-putni troškovi steč.upraviteljice  prema</w:t>
      </w:r>
      <w:r w:rsidR="00E90F6B" w:rsidRPr="00780E14">
        <w:rPr>
          <w:rFonts w:cs="Times New Roman" w:hAnsi="Times New Roman" w:ascii="Times New Roman"/>
        </w:rPr>
        <w:t xml:space="preserve"> ranije</w:t>
      </w:r>
      <w:r w:rsidRPr="00780E14">
        <w:rPr>
          <w:rFonts w:cs="Times New Roman" w:hAnsi="Times New Roman" w:ascii="Times New Roman"/>
        </w:rPr>
        <w:t xml:space="preserve"> priloženoj specifikaciji</w:t>
      </w:r>
    </w:p>
    <w:p w:rsidRDefault="00F053D2" w:rsidP="007756FD" w:rsidR="00F053D2" w:rsidRPr="00780E14">
      <w:pPr>
        <w:pStyle w:val="Zaglavlje"/>
        <w:jc w:val="both"/>
        <w:rPr>
          <w:rFonts w:cs="Times New Roman" w:hAnsi="Times New Roman" w:ascii="Times New Roman"/>
        </w:rPr>
      </w:pPr>
      <w:r w:rsidRPr="00780E14">
        <w:rPr>
          <w:rFonts w:cs="Times New Roman" w:hAnsi="Times New Roman" w:ascii="Times New Roman"/>
        </w:rPr>
        <w:t xml:space="preserve">  za 2016 –bruto............................................................</w:t>
      </w:r>
      <w:r w:rsidR="005718ED" w:rsidRPr="00780E14">
        <w:rPr>
          <w:rFonts w:cs="Times New Roman" w:hAnsi="Times New Roman" w:ascii="Times New Roman"/>
        </w:rPr>
        <w:t>....</w:t>
      </w:r>
      <w:r w:rsidRPr="00780E14">
        <w:rPr>
          <w:rFonts w:cs="Times New Roman" w:hAnsi="Times New Roman" w:ascii="Times New Roman"/>
        </w:rPr>
        <w:t>.....918,19 kn</w:t>
      </w:r>
    </w:p>
    <w:p w:rsidRDefault="00F053D2" w:rsidP="007756FD" w:rsidR="002A306F" w:rsidRPr="00780E14">
      <w:pPr>
        <w:pStyle w:val="Zaglavlje"/>
        <w:jc w:val="both"/>
        <w:rPr>
          <w:rFonts w:cs="Times New Roman" w:hAnsi="Times New Roman" w:ascii="Times New Roman"/>
        </w:rPr>
      </w:pPr>
      <w:r w:rsidRPr="00780E14">
        <w:rPr>
          <w:rFonts w:cs="Times New Roman" w:hAnsi="Times New Roman" w:ascii="Times New Roman"/>
        </w:rPr>
        <w:t xml:space="preserve">  za 2017-bruto..........</w:t>
      </w:r>
      <w:r w:rsidR="006C5EF6" w:rsidRPr="00780E14">
        <w:rPr>
          <w:rFonts w:cs="Times New Roman" w:hAnsi="Times New Roman" w:ascii="Times New Roman"/>
        </w:rPr>
        <w:t>..................</w:t>
      </w:r>
      <w:r w:rsidRPr="00780E14">
        <w:rPr>
          <w:rFonts w:cs="Times New Roman" w:hAnsi="Times New Roman" w:ascii="Times New Roman"/>
        </w:rPr>
        <w:t>..................................</w:t>
      </w:r>
      <w:r w:rsidR="005718ED" w:rsidRPr="00780E14">
        <w:rPr>
          <w:rFonts w:cs="Times New Roman" w:hAnsi="Times New Roman" w:ascii="Times New Roman"/>
        </w:rPr>
        <w:t>....</w:t>
      </w:r>
      <w:r w:rsidRPr="00780E14">
        <w:rPr>
          <w:rFonts w:cs="Times New Roman" w:hAnsi="Times New Roman" w:ascii="Times New Roman"/>
        </w:rPr>
        <w:t>...2.269,</w:t>
      </w:r>
      <w:r w:rsidR="00CC7728" w:rsidRPr="00780E14">
        <w:rPr>
          <w:rFonts w:cs="Times New Roman" w:hAnsi="Times New Roman" w:ascii="Times New Roman"/>
        </w:rPr>
        <w:t>56</w:t>
      </w:r>
      <w:r w:rsidRPr="00780E14">
        <w:rPr>
          <w:rFonts w:cs="Times New Roman" w:hAnsi="Times New Roman" w:ascii="Times New Roman"/>
        </w:rPr>
        <w:t xml:space="preserve"> kn</w:t>
      </w:r>
    </w:p>
    <w:p w:rsidRDefault="0008540D" w:rsidP="0008540D" w:rsidR="0008540D" w:rsidRPr="00780E14">
      <w:pPr>
        <w:pStyle w:val="Zaglavlje"/>
        <w:jc w:val="both"/>
        <w:rPr>
          <w:rFonts w:cs="Times New Roman" w:hAnsi="Times New Roman" w:ascii="Times New Roman"/>
        </w:rPr>
      </w:pPr>
      <w:r w:rsidRPr="00780E14">
        <w:rPr>
          <w:rFonts w:cs="Times New Roman" w:hAnsi="Times New Roman" w:ascii="Times New Roman"/>
        </w:rPr>
        <w:t>-procjena vrijednosti nekretnina..........................................7.000,00 kn</w:t>
      </w:r>
    </w:p>
    <w:p w:rsidRDefault="0008540D" w:rsidP="0008540D" w:rsidR="0008540D" w:rsidRPr="00780E14">
      <w:pPr>
        <w:pStyle w:val="Zaglavlje"/>
        <w:jc w:val="both"/>
        <w:rPr>
          <w:rFonts w:cs="Times New Roman" w:hAnsi="Times New Roman" w:ascii="Times New Roman"/>
        </w:rPr>
      </w:pPr>
      <w:r w:rsidRPr="00780E14">
        <w:rPr>
          <w:rFonts w:cs="Times New Roman" w:hAnsi="Times New Roman" w:ascii="Times New Roman"/>
        </w:rPr>
        <w:t xml:space="preserve"> -komunalna naknada 1-</w:t>
      </w:r>
      <w:r w:rsidR="00780E14" w:rsidRPr="00780E14">
        <w:rPr>
          <w:rFonts w:cs="Times New Roman" w:hAnsi="Times New Roman" w:ascii="Times New Roman"/>
        </w:rPr>
        <w:t>12</w:t>
      </w:r>
      <w:r w:rsidRPr="00780E14">
        <w:rPr>
          <w:rFonts w:cs="Times New Roman" w:hAnsi="Times New Roman" w:ascii="Times New Roman"/>
        </w:rPr>
        <w:t>/18................................................</w:t>
      </w:r>
      <w:r w:rsidR="000437A1" w:rsidRPr="00780E14">
        <w:rPr>
          <w:rFonts w:cs="Times New Roman" w:hAnsi="Times New Roman" w:ascii="Times New Roman"/>
        </w:rPr>
        <w:t>6</w:t>
      </w:r>
      <w:r w:rsidRPr="00780E14">
        <w:rPr>
          <w:rFonts w:cs="Times New Roman" w:hAnsi="Times New Roman" w:ascii="Times New Roman"/>
        </w:rPr>
        <w:t>0</w:t>
      </w:r>
      <w:r w:rsidR="000437A1" w:rsidRPr="00780E14">
        <w:rPr>
          <w:rFonts w:cs="Times New Roman" w:hAnsi="Times New Roman" w:ascii="Times New Roman"/>
        </w:rPr>
        <w:t>9</w:t>
      </w:r>
      <w:r w:rsidRPr="00780E14">
        <w:rPr>
          <w:rFonts w:cs="Times New Roman" w:hAnsi="Times New Roman" w:ascii="Times New Roman"/>
        </w:rPr>
        <w:t>,00 kn</w:t>
      </w:r>
    </w:p>
    <w:p w:rsidRDefault="0008540D" w:rsidP="0008540D" w:rsidR="00F053D2" w:rsidRPr="00780E14">
      <w:pPr>
        <w:pStyle w:val="Zaglavlje"/>
        <w:jc w:val="both"/>
        <w:rPr>
          <w:rFonts w:cs="Times New Roman" w:hAnsi="Times New Roman" w:ascii="Times New Roman"/>
        </w:rPr>
      </w:pPr>
      <w:r w:rsidRPr="00780E14">
        <w:rPr>
          <w:rFonts w:cs="Times New Roman" w:hAnsi="Times New Roman" w:ascii="Times New Roman"/>
        </w:rPr>
        <w:t>(prefakturira se zakupniku)</w:t>
      </w:r>
    </w:p>
    <w:p w:rsidRDefault="000437A1" w:rsidP="0008540D" w:rsidR="000437A1" w:rsidRPr="00780E14">
      <w:pPr>
        <w:pStyle w:val="Zaglavlje"/>
        <w:jc w:val="both"/>
        <w:rPr>
          <w:rFonts w:cs="Times New Roman" w:hAnsi="Times New Roman" w:ascii="Times New Roman"/>
        </w:rPr>
      </w:pPr>
      <w:r w:rsidRPr="00780E14">
        <w:rPr>
          <w:rFonts w:cs="Times New Roman" w:hAnsi="Times New Roman" w:ascii="Times New Roman"/>
        </w:rPr>
        <w:t>PDV za 10-12/18.....................................................................300,00 kn</w:t>
      </w:r>
    </w:p>
    <w:p w:rsidRDefault="0020332E" w:rsidP="007756FD" w:rsidR="0020332E" w:rsidRPr="00780E14">
      <w:pPr>
        <w:pStyle w:val="Zaglavlje"/>
        <w:jc w:val="both"/>
        <w:rPr>
          <w:rFonts w:cs="Times New Roman" w:hAnsi="Times New Roman" w:ascii="Times New Roman"/>
        </w:rPr>
      </w:pPr>
      <w:r w:rsidRPr="00780E14">
        <w:rPr>
          <w:rFonts w:cs="Times New Roman" w:hAnsi="Times New Roman" w:ascii="Times New Roman"/>
        </w:rPr>
        <w:t>UKUPNO....................................................................</w:t>
      </w:r>
      <w:r w:rsidR="005718ED" w:rsidRPr="00780E14">
        <w:rPr>
          <w:rFonts w:cs="Times New Roman" w:hAnsi="Times New Roman" w:ascii="Times New Roman"/>
        </w:rPr>
        <w:t>...</w:t>
      </w:r>
      <w:r w:rsidR="00545E69" w:rsidRPr="00780E14">
        <w:rPr>
          <w:rFonts w:cs="Times New Roman" w:hAnsi="Times New Roman" w:ascii="Times New Roman"/>
        </w:rPr>
        <w:t>..</w:t>
      </w:r>
      <w:r w:rsidRPr="00780E14">
        <w:rPr>
          <w:rFonts w:cs="Times New Roman" w:hAnsi="Times New Roman" w:ascii="Times New Roman"/>
        </w:rPr>
        <w:t>.</w:t>
      </w:r>
      <w:r w:rsidR="00780E14" w:rsidRPr="00780E14">
        <w:rPr>
          <w:rFonts w:cs="Times New Roman" w:hAnsi="Times New Roman" w:ascii="Times New Roman"/>
        </w:rPr>
        <w:t>37.281,50</w:t>
      </w:r>
      <w:r w:rsidRPr="00780E14">
        <w:rPr>
          <w:rFonts w:cs="Times New Roman" w:hAnsi="Times New Roman" w:ascii="Times New Roman"/>
        </w:rPr>
        <w:t xml:space="preserve"> kn</w:t>
      </w:r>
    </w:p>
    <w:p w:rsidRDefault="0020332E" w:rsidP="007756FD" w:rsidR="0020332E" w:rsidRPr="00725350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7756FD" w:rsidP="007756FD" w:rsidR="007756FD" w:rsidRPr="000437A1">
      <w:pPr>
        <w:pStyle w:val="Zaglavlje"/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>Predvidivi troškovi</w:t>
      </w:r>
      <w:r w:rsidR="00545E69" w:rsidRPr="000437A1">
        <w:rPr>
          <w:rFonts w:cs="Times New Roman" w:hAnsi="Times New Roman" w:ascii="Times New Roman"/>
        </w:rPr>
        <w:t xml:space="preserve"> (bruto)</w:t>
      </w:r>
      <w:r w:rsidRPr="000437A1">
        <w:rPr>
          <w:rFonts w:cs="Times New Roman" w:hAnsi="Times New Roman" w:ascii="Times New Roman"/>
        </w:rPr>
        <w:t xml:space="preserve"> za daljnja 3 mjeseca:</w:t>
      </w:r>
    </w:p>
    <w:p w:rsidRDefault="007756FD" w:rsidP="007756FD" w:rsidR="007756FD" w:rsidRPr="000437A1">
      <w:pPr>
        <w:pStyle w:val="Zaglavlje"/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>FINA, bank.naknada............................................................ 1,000.00 kn</w:t>
      </w:r>
    </w:p>
    <w:p w:rsidRDefault="007756FD" w:rsidP="007756FD" w:rsidR="007756FD" w:rsidRPr="000437A1">
      <w:pPr>
        <w:pStyle w:val="Zaglavlje"/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 xml:space="preserve">Materij.troškovi </w:t>
      </w:r>
      <w:r w:rsidRPr="000437A1">
        <w:rPr>
          <w:rFonts w:cs="Times New Roman" w:hAnsi="Times New Roman" w:ascii="Times New Roman"/>
          <w:sz w:val="20"/>
          <w:szCs w:val="20"/>
        </w:rPr>
        <w:t>(ured.mat, HT., mob. i sl.) 500,00 kn/mj *3 mj</w:t>
      </w:r>
      <w:r w:rsidRPr="000437A1">
        <w:rPr>
          <w:rFonts w:cs="Times New Roman" w:hAnsi="Times New Roman" w:ascii="Times New Roman"/>
        </w:rPr>
        <w:t xml:space="preserve"> ....1,500.00 kn</w:t>
      </w:r>
    </w:p>
    <w:p w:rsidRDefault="007756FD" w:rsidP="007756FD" w:rsidR="003D081C" w:rsidRPr="000437A1">
      <w:pPr>
        <w:pStyle w:val="Zaglavlje"/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 xml:space="preserve">Putni troškovi steč.upravitelja (Zagreb-Koprivnica) </w:t>
      </w:r>
    </w:p>
    <w:p w:rsidRDefault="007756FD" w:rsidP="007756FD" w:rsidR="007756FD" w:rsidRPr="000437A1">
      <w:pPr>
        <w:pStyle w:val="Zaglavlje"/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>800 kn/mj *3 mj – bruto..</w:t>
      </w:r>
      <w:r w:rsidR="003D081C" w:rsidRPr="000437A1">
        <w:rPr>
          <w:rFonts w:cs="Times New Roman" w:hAnsi="Times New Roman" w:ascii="Times New Roman"/>
        </w:rPr>
        <w:t>...................................................</w:t>
      </w:r>
      <w:r w:rsidRPr="000437A1">
        <w:rPr>
          <w:rFonts w:cs="Times New Roman" w:hAnsi="Times New Roman" w:ascii="Times New Roman"/>
        </w:rPr>
        <w:t>.. 2.400,00</w:t>
      </w:r>
      <w:r w:rsidR="003D081C" w:rsidRPr="000437A1">
        <w:rPr>
          <w:rFonts w:cs="Times New Roman" w:hAnsi="Times New Roman" w:ascii="Times New Roman"/>
        </w:rPr>
        <w:t xml:space="preserve"> kn</w:t>
      </w:r>
      <w:r w:rsidRPr="000437A1">
        <w:rPr>
          <w:rFonts w:cs="Times New Roman" w:hAnsi="Times New Roman" w:ascii="Times New Roman"/>
        </w:rPr>
        <w:t xml:space="preserve"> </w:t>
      </w:r>
    </w:p>
    <w:p w:rsidRDefault="007756FD" w:rsidP="003D081C" w:rsidR="003D081C" w:rsidRPr="000437A1">
      <w:pPr>
        <w:pStyle w:val="Zaglavlje"/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>Knjigovodstvene i admin. usluge (1.000 kn/mjes.x3)</w:t>
      </w:r>
      <w:r w:rsidR="00891862" w:rsidRPr="000437A1">
        <w:rPr>
          <w:rFonts w:cs="Times New Roman" w:hAnsi="Times New Roman" w:ascii="Times New Roman"/>
        </w:rPr>
        <w:t>....</w:t>
      </w:r>
      <w:r w:rsidR="000533B0" w:rsidRPr="000437A1">
        <w:rPr>
          <w:rFonts w:cs="Times New Roman" w:hAnsi="Times New Roman" w:ascii="Times New Roman"/>
        </w:rPr>
        <w:t>.</w:t>
      </w:r>
      <w:r w:rsidR="00891862" w:rsidRPr="000437A1">
        <w:rPr>
          <w:rFonts w:cs="Times New Roman" w:hAnsi="Times New Roman" w:ascii="Times New Roman"/>
        </w:rPr>
        <w:t>.....3.000,00 kn</w:t>
      </w:r>
      <w:r w:rsidRPr="000437A1">
        <w:rPr>
          <w:rFonts w:cs="Times New Roman" w:hAnsi="Times New Roman" w:ascii="Times New Roman"/>
        </w:rPr>
        <w:t xml:space="preserve"> </w:t>
      </w:r>
    </w:p>
    <w:p w:rsidRDefault="00545E69" w:rsidP="003D081C" w:rsidR="00545E69" w:rsidRPr="000437A1">
      <w:pPr>
        <w:pStyle w:val="Zaglavlje"/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 xml:space="preserve">Komunalna naknada </w:t>
      </w:r>
      <w:r w:rsidR="000437A1" w:rsidRPr="000437A1">
        <w:rPr>
          <w:rFonts w:cs="Times New Roman" w:hAnsi="Times New Roman" w:ascii="Times New Roman"/>
        </w:rPr>
        <w:t>1-3</w:t>
      </w:r>
      <w:r w:rsidRPr="000437A1">
        <w:rPr>
          <w:rFonts w:cs="Times New Roman" w:hAnsi="Times New Roman" w:ascii="Times New Roman"/>
        </w:rPr>
        <w:t>/1</w:t>
      </w:r>
      <w:r w:rsidR="000437A1" w:rsidRPr="000437A1">
        <w:rPr>
          <w:rFonts w:cs="Times New Roman" w:hAnsi="Times New Roman" w:ascii="Times New Roman"/>
        </w:rPr>
        <w:t>9</w:t>
      </w:r>
      <w:r w:rsidRPr="000437A1">
        <w:rPr>
          <w:rFonts w:cs="Times New Roman" w:hAnsi="Times New Roman" w:ascii="Times New Roman"/>
        </w:rPr>
        <w:t>........................</w:t>
      </w:r>
      <w:r w:rsidR="00887CA5" w:rsidRPr="000437A1">
        <w:rPr>
          <w:rFonts w:cs="Times New Roman" w:hAnsi="Times New Roman" w:ascii="Times New Roman"/>
        </w:rPr>
        <w:t>..</w:t>
      </w:r>
      <w:r w:rsidRPr="000437A1">
        <w:rPr>
          <w:rFonts w:cs="Times New Roman" w:hAnsi="Times New Roman" w:ascii="Times New Roman"/>
        </w:rPr>
        <w:t>.........................</w:t>
      </w:r>
      <w:r w:rsidR="000533B0" w:rsidRPr="000437A1">
        <w:rPr>
          <w:rFonts w:cs="Times New Roman" w:hAnsi="Times New Roman" w:ascii="Times New Roman"/>
        </w:rPr>
        <w:t>203</w:t>
      </w:r>
      <w:r w:rsidRPr="000437A1">
        <w:rPr>
          <w:rFonts w:cs="Times New Roman" w:hAnsi="Times New Roman" w:ascii="Times New Roman"/>
        </w:rPr>
        <w:t>,00 kn</w:t>
      </w:r>
    </w:p>
    <w:p w:rsidRDefault="007756FD" w:rsidP="007756FD" w:rsidR="007756FD" w:rsidRPr="000437A1">
      <w:pPr>
        <w:pStyle w:val="Zaglavlje"/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>UKUPNO............................................................................</w:t>
      </w:r>
      <w:r w:rsidR="006C5EF6" w:rsidRPr="000437A1">
        <w:rPr>
          <w:rFonts w:cs="Times New Roman" w:hAnsi="Times New Roman" w:ascii="Times New Roman"/>
        </w:rPr>
        <w:t>8.</w:t>
      </w:r>
      <w:r w:rsidR="000533B0" w:rsidRPr="000437A1">
        <w:rPr>
          <w:rFonts w:cs="Times New Roman" w:hAnsi="Times New Roman" w:ascii="Times New Roman"/>
        </w:rPr>
        <w:t>1</w:t>
      </w:r>
      <w:r w:rsidR="006C5EF6" w:rsidRPr="000437A1">
        <w:rPr>
          <w:rFonts w:cs="Times New Roman" w:hAnsi="Times New Roman" w:ascii="Times New Roman"/>
        </w:rPr>
        <w:t>0</w:t>
      </w:r>
      <w:r w:rsidR="000533B0" w:rsidRPr="000437A1">
        <w:rPr>
          <w:rFonts w:cs="Times New Roman" w:hAnsi="Times New Roman" w:ascii="Times New Roman"/>
        </w:rPr>
        <w:t>3</w:t>
      </w:r>
      <w:r w:rsidR="006C5EF6" w:rsidRPr="000437A1">
        <w:rPr>
          <w:rFonts w:cs="Times New Roman" w:hAnsi="Times New Roman" w:ascii="Times New Roman"/>
        </w:rPr>
        <w:t>,00</w:t>
      </w:r>
      <w:r w:rsidR="003D081C" w:rsidRPr="000437A1">
        <w:rPr>
          <w:rFonts w:cs="Times New Roman" w:hAnsi="Times New Roman" w:ascii="Times New Roman"/>
        </w:rPr>
        <w:t xml:space="preserve"> kn</w:t>
      </w:r>
    </w:p>
    <w:p w:rsidRDefault="007756FD" w:rsidP="007756FD" w:rsidR="00545E69" w:rsidRPr="000437A1">
      <w:pPr>
        <w:pStyle w:val="Zaglavlje"/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>uvećano za</w:t>
      </w:r>
      <w:r w:rsidR="00545E69" w:rsidRPr="000437A1">
        <w:rPr>
          <w:rFonts w:cs="Times New Roman" w:hAnsi="Times New Roman" w:ascii="Times New Roman"/>
        </w:rPr>
        <w:t>:</w:t>
      </w:r>
    </w:p>
    <w:p w:rsidRDefault="007756FD" w:rsidP="007756FD" w:rsidR="00891862" w:rsidRPr="000437A1">
      <w:pPr>
        <w:pStyle w:val="Zaglavlje"/>
        <w:jc w:val="both"/>
        <w:rPr>
          <w:rFonts w:cs="Times New Roman" w:hAnsi="Times New Roman" w:ascii="Times New Roman"/>
        </w:rPr>
      </w:pPr>
      <w:r w:rsidRPr="000437A1">
        <w:rPr>
          <w:rFonts w:cs="Times New Roman" w:hAnsi="Times New Roman" w:ascii="Times New Roman"/>
        </w:rPr>
        <w:t xml:space="preserve"> </w:t>
      </w:r>
      <w:r w:rsidR="00CC7728" w:rsidRPr="000437A1">
        <w:rPr>
          <w:rFonts w:cs="Times New Roman" w:hAnsi="Times New Roman" w:ascii="Times New Roman"/>
        </w:rPr>
        <w:t>-</w:t>
      </w:r>
      <w:r w:rsidRPr="000437A1">
        <w:rPr>
          <w:rFonts w:cs="Times New Roman" w:hAnsi="Times New Roman" w:ascii="Times New Roman"/>
        </w:rPr>
        <w:t>PDV po daljnim PDV obrascima</w:t>
      </w:r>
      <w:r w:rsidR="00891862" w:rsidRPr="000437A1">
        <w:rPr>
          <w:rFonts w:cs="Times New Roman" w:hAnsi="Times New Roman" w:ascii="Times New Roman"/>
        </w:rPr>
        <w:t xml:space="preserve"> </w:t>
      </w:r>
      <w:r w:rsidR="00545E69" w:rsidRPr="000437A1">
        <w:rPr>
          <w:rFonts w:cs="Times New Roman" w:hAnsi="Times New Roman" w:ascii="Times New Roman"/>
        </w:rPr>
        <w:t>(prosječno 100,00 kn mjesečno)</w:t>
      </w:r>
    </w:p>
    <w:p w:rsidRDefault="007756FD" w:rsidP="007756FD" w:rsidR="007756FD" w:rsidRPr="0095181F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R="00C92E1B" w:rsidRPr="0095181F">
      <w:pPr>
        <w:pStyle w:val="Zaglavlje"/>
        <w:jc w:val="both"/>
        <w:rPr>
          <w:rFonts w:cs="Times New Roman" w:hAnsi="Times New Roman" w:ascii="Times New Roman"/>
          <w:u w:val="single"/>
          <w:lang w:val="pl-PL"/>
        </w:rPr>
      </w:pPr>
      <w:r w:rsidRPr="0095181F">
        <w:rPr>
          <w:rFonts w:cs="Times New Roman" w:hAnsi="Times New Roman" w:ascii="Times New Roman"/>
          <w:u w:val="single"/>
          <w:lang w:val="pl-PL"/>
        </w:rPr>
        <w:t>7. Isplate plaća radnika (ako su nastavili s radom nakon otvaranja stečajnoga postupka)</w:t>
      </w:r>
    </w:p>
    <w:p w:rsidRDefault="00301224" w:rsidR="00301224" w:rsidRPr="0095181F">
      <w:pPr>
        <w:pStyle w:val="Zaglavlje"/>
        <w:jc w:val="both"/>
        <w:rPr>
          <w:rFonts w:cs="Times New Roman" w:hAnsi="Times New Roman" w:ascii="Times New Roman"/>
          <w:lang w:val="pl-PL"/>
        </w:rPr>
      </w:pPr>
    </w:p>
    <w:p w:rsidRDefault="00C92E1B" w:rsidR="00C92E1B" w:rsidRPr="0095181F">
      <w:pPr>
        <w:pStyle w:val="Zaglavlje"/>
        <w:jc w:val="both"/>
        <w:rPr>
          <w:rFonts w:cs="Times New Roman" w:hAnsi="Times New Roman" w:ascii="Times New Roman"/>
        </w:rPr>
      </w:pPr>
      <w:r w:rsidRPr="0095181F">
        <w:rPr>
          <w:rFonts w:cs="Times New Roman" w:hAnsi="Times New Roman" w:ascii="Times New Roman"/>
        </w:rPr>
        <w:t>Nakon otvaranja stečajnog postupka nije bilo zaposlenih radnika.</w:t>
      </w:r>
    </w:p>
    <w:p w:rsidRDefault="0095181F" w:rsidR="0095181F">
      <w:pPr>
        <w:pStyle w:val="Zaglavlje"/>
        <w:jc w:val="both"/>
        <w:rPr>
          <w:rFonts w:cs="Times New Roman" w:hAnsi="Times New Roman" w:ascii="Times New Roman"/>
          <w:color w:val="FF0000"/>
          <w:u w:val="single"/>
        </w:rPr>
      </w:pPr>
    </w:p>
    <w:p w:rsidRDefault="00C92E1B" w:rsidR="00C92E1B" w:rsidRPr="0095181F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95181F">
        <w:rPr>
          <w:rFonts w:cs="Times New Roman" w:hAnsi="Times New Roman" w:ascii="Times New Roman"/>
          <w:u w:val="single"/>
        </w:rPr>
        <w:t>8. Namirenje stečajnih vjerovnika (diobe)</w:t>
      </w:r>
    </w:p>
    <w:p w:rsidRDefault="00C92E1B" w:rsidR="00C92E1B" w:rsidRPr="0095181F">
      <w:pPr>
        <w:pStyle w:val="Zaglavlje"/>
        <w:jc w:val="both"/>
        <w:rPr>
          <w:rFonts w:cs="Times New Roman" w:hAnsi="Times New Roman" w:ascii="Times New Roman"/>
        </w:rPr>
      </w:pPr>
    </w:p>
    <w:p w:rsidRDefault="00793969" w:rsidP="00793969" w:rsidR="00793969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  <w:r w:rsidRPr="0095181F">
        <w:rPr>
          <w:rFonts w:cs="Times New Roman" w:hAnsi="Times New Roman" w:ascii="Times New Roman"/>
        </w:rPr>
        <w:t xml:space="preserve">Na ispitnom ročištu </w:t>
      </w:r>
      <w:r w:rsidR="00457060" w:rsidRPr="0095181F">
        <w:rPr>
          <w:rFonts w:cs="Times New Roman" w:hAnsi="Times New Roman" w:ascii="Times New Roman"/>
        </w:rPr>
        <w:t>dana</w:t>
      </w:r>
      <w:r w:rsidR="00AA075B" w:rsidRPr="0095181F">
        <w:rPr>
          <w:rFonts w:cs="Times New Roman" w:hAnsi="Times New Roman" w:ascii="Times New Roman"/>
        </w:rPr>
        <w:t xml:space="preserve"> 08</w:t>
      </w:r>
      <w:r w:rsidR="007C2E98" w:rsidRPr="0095181F">
        <w:rPr>
          <w:rFonts w:cs="Times New Roman" w:hAnsi="Times New Roman" w:ascii="Times New Roman"/>
        </w:rPr>
        <w:t>.0</w:t>
      </w:r>
      <w:r w:rsidR="00AA075B" w:rsidRPr="0095181F">
        <w:rPr>
          <w:rFonts w:cs="Times New Roman" w:hAnsi="Times New Roman" w:ascii="Times New Roman"/>
        </w:rPr>
        <w:t>2</w:t>
      </w:r>
      <w:r w:rsidR="00457060" w:rsidRPr="0095181F">
        <w:rPr>
          <w:rFonts w:cs="Times New Roman" w:hAnsi="Times New Roman" w:ascii="Times New Roman"/>
        </w:rPr>
        <w:t>.201</w:t>
      </w:r>
      <w:r w:rsidR="007C2E98" w:rsidRPr="0095181F">
        <w:rPr>
          <w:rFonts w:cs="Times New Roman" w:hAnsi="Times New Roman" w:ascii="Times New Roman"/>
        </w:rPr>
        <w:t>7</w:t>
      </w:r>
      <w:r w:rsidR="00457060" w:rsidRPr="0095181F">
        <w:rPr>
          <w:rFonts w:cs="Times New Roman" w:hAnsi="Times New Roman" w:ascii="Times New Roman"/>
        </w:rPr>
        <w:t xml:space="preserve">. </w:t>
      </w:r>
      <w:r w:rsidR="00301224" w:rsidRPr="0095181F">
        <w:rPr>
          <w:rFonts w:cs="Times New Roman" w:hAnsi="Times New Roman" w:ascii="Times New Roman"/>
        </w:rPr>
        <w:t>ispita</w:t>
      </w:r>
      <w:r w:rsidR="007A6215" w:rsidRPr="0095181F">
        <w:rPr>
          <w:rFonts w:cs="Times New Roman" w:hAnsi="Times New Roman" w:ascii="Times New Roman"/>
        </w:rPr>
        <w:t>ne su</w:t>
      </w:r>
      <w:r w:rsidR="00301224" w:rsidRPr="0095181F">
        <w:rPr>
          <w:rFonts w:cs="Times New Roman" w:hAnsi="Times New Roman" w:ascii="Times New Roman"/>
        </w:rPr>
        <w:t xml:space="preserve"> </w:t>
      </w:r>
      <w:r w:rsidR="00457060" w:rsidRPr="0095181F">
        <w:rPr>
          <w:rFonts w:cs="Times New Roman" w:hAnsi="Times New Roman" w:ascii="Times New Roman"/>
        </w:rPr>
        <w:t xml:space="preserve">prijavljene </w:t>
      </w:r>
      <w:r w:rsidRPr="0095181F">
        <w:rPr>
          <w:rFonts w:cs="Times New Roman" w:hAnsi="Times New Roman" w:ascii="Times New Roman"/>
        </w:rPr>
        <w:t>tražbine kako slijedi:</w:t>
      </w:r>
    </w:p>
    <w:p w:rsidRDefault="000533B0" w:rsidP="00793969" w:rsidR="000533B0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</w:p>
    <w:p w:rsidRDefault="00375DDB" w:rsidP="00375DDB" w:rsidR="00375DDB" w:rsidRPr="0095181F">
      <w:pPr>
        <w:rPr>
          <w:rFonts w:cs="Times New Roman" w:eastAsia="Times New Roman" w:hAnsi="Times New Roman" w:ascii="Times New Roman"/>
          <w:bCs/>
        </w:rPr>
      </w:pPr>
      <w:r w:rsidRPr="0095181F">
        <w:rPr>
          <w:rFonts w:cs="Times New Roman" w:eastAsia="Times New Roman" w:hAnsi="Times New Roman" w:ascii="Times New Roman"/>
          <w:bCs/>
        </w:rPr>
        <w:t>Rekapitulacija                       Prijavljeno                            Priznato                                Osporeno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659"/>
        <w:gridCol w:w="1984"/>
        <w:gridCol w:w="2322"/>
        <w:gridCol w:w="2321"/>
      </w:tblGrid>
      <w:tr w:rsidTr="00E729F9" w:rsidR="0095181F" w:rsidRPr="0095181F">
        <w:trPr>
          <w:trHeight w:val="427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95181F">
            <w:pPr>
              <w:rPr>
                <w:rFonts w:cs="Times New Roman" w:eastAsia="Times New Roman" w:hAnsi="Times New Roman" w:ascii="Times New Roman"/>
                <w:bCs/>
              </w:rPr>
            </w:pPr>
            <w:r w:rsidRPr="0095181F">
              <w:rPr>
                <w:rFonts w:cs="Times New Roman" w:eastAsia="Times New Roman" w:hAnsi="Times New Roman" w:ascii="Times New Roman"/>
                <w:bCs/>
              </w:rPr>
              <w:t>I.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95181F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95181F">
              <w:rPr>
                <w:rFonts w:cs="Times New Roman" w:eastAsia="Times New Roman" w:hAnsi="Times New Roman" w:ascii="Times New Roman"/>
                <w:bCs/>
              </w:rPr>
              <w:t xml:space="preserve">924,99                                       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95181F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95181F">
              <w:rPr>
                <w:rFonts w:cs="Times New Roman" w:eastAsia="Times New Roman" w:hAnsi="Times New Roman" w:ascii="Times New Roman"/>
                <w:bCs/>
              </w:rPr>
              <w:t xml:space="preserve">924,99                                       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95181F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95181F">
              <w:rPr>
                <w:rFonts w:cs="Times New Roman" w:eastAsia="Times New Roman" w:hAnsi="Times New Roman" w:ascii="Times New Roman"/>
                <w:bCs/>
              </w:rPr>
              <w:t>0,00</w:t>
            </w:r>
          </w:p>
        </w:tc>
      </w:tr>
      <w:tr w:rsidTr="00E729F9" w:rsidR="0095181F" w:rsidRPr="0095181F">
        <w:trPr>
          <w:trHeight w:val="420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95181F">
            <w:pPr>
              <w:rPr>
                <w:rFonts w:cs="Times New Roman" w:eastAsia="Times New Roman" w:hAnsi="Times New Roman" w:ascii="Times New Roman"/>
                <w:bCs/>
              </w:rPr>
            </w:pPr>
            <w:r w:rsidRPr="0095181F">
              <w:rPr>
                <w:rFonts w:cs="Times New Roman" w:eastAsia="Times New Roman" w:hAnsi="Times New Roman" w:ascii="Times New Roman"/>
                <w:bCs/>
              </w:rPr>
              <w:t>II.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95181F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95181F">
              <w:rPr>
                <w:rFonts w:cs="Times New Roman" w:eastAsia="Calibri" w:hAnsi="Times New Roman" w:ascii="Times New Roman"/>
              </w:rPr>
              <w:t xml:space="preserve">107.021,15                                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95181F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95181F">
              <w:rPr>
                <w:rFonts w:cs="Times New Roman" w:eastAsia="Calibri" w:hAnsi="Times New Roman" w:ascii="Times New Roman"/>
              </w:rPr>
              <w:t>107.021,15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95181F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95181F">
              <w:rPr>
                <w:rFonts w:cs="Times New Roman" w:eastAsia="Calibri" w:hAnsi="Times New Roman" w:ascii="Times New Roman"/>
              </w:rPr>
              <w:t>0,00</w:t>
            </w:r>
          </w:p>
        </w:tc>
      </w:tr>
      <w:tr w:rsidTr="00E729F9" w:rsidR="0095181F" w:rsidRPr="0095181F">
        <w:trPr>
          <w:trHeight w:val="456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95181F">
            <w:pPr>
              <w:rPr>
                <w:rFonts w:cs="Times New Roman" w:eastAsia="Times New Roman" w:hAnsi="Times New Roman" w:ascii="Times New Roman"/>
                <w:bCs/>
              </w:rPr>
            </w:pPr>
            <w:r w:rsidRPr="0095181F">
              <w:rPr>
                <w:rFonts w:cs="Times New Roman" w:eastAsia="Times New Roman" w:hAnsi="Times New Roman" w:ascii="Times New Roman"/>
                <w:bCs/>
              </w:rPr>
              <w:t xml:space="preserve">        UKUPNO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95181F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95181F">
              <w:rPr>
                <w:rFonts w:cs="Times New Roman" w:eastAsia="Times New Roman" w:hAnsi="Times New Roman" w:ascii="Times New Roman"/>
                <w:bCs/>
              </w:rPr>
              <w:t>107.946,14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95181F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95181F">
              <w:rPr>
                <w:rFonts w:cs="Times New Roman" w:eastAsia="Times New Roman" w:hAnsi="Times New Roman" w:ascii="Times New Roman"/>
                <w:bCs/>
              </w:rPr>
              <w:t>107.946,14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95181F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95181F">
              <w:rPr>
                <w:rFonts w:cs="Times New Roman" w:eastAsia="Times New Roman" w:hAnsi="Times New Roman" w:ascii="Times New Roman"/>
                <w:bCs/>
              </w:rPr>
              <w:t>0,00</w:t>
            </w:r>
          </w:p>
        </w:tc>
      </w:tr>
    </w:tbl>
    <w:p w:rsidRDefault="00FB621C" w:rsidP="00793969" w:rsidR="00FB621C" w:rsidRPr="0095181F">
      <w:pPr>
        <w:pStyle w:val="Zaglavlje"/>
        <w:tabs>
          <w:tab w:pos="5164" w:val="left"/>
        </w:tabs>
        <w:rPr>
          <w:rFonts w:cs="Times New Roman" w:hAnsi="Times New Roman" w:ascii="Times New Roman"/>
          <w:color w:val="FF0000"/>
        </w:rPr>
      </w:pPr>
    </w:p>
    <w:p w:rsidRDefault="00793969" w:rsidP="00301224" w:rsidR="00C92E1B" w:rsidRPr="0095181F">
      <w:pPr>
        <w:pStyle w:val="Zaglavlje"/>
        <w:tabs>
          <w:tab w:pos="5164" w:val="left"/>
        </w:tabs>
        <w:rPr>
          <w:rFonts w:cs="Times New Roman" w:hAnsi="Times New Roman" w:ascii="Times New Roman"/>
          <w:color w:val="FF0000"/>
        </w:rPr>
      </w:pPr>
      <w:r w:rsidRPr="0095181F">
        <w:rPr>
          <w:rFonts w:cs="Times New Roman" w:hAnsi="Times New Roman" w:ascii="Times New Roman"/>
          <w:color w:val="FF0000"/>
        </w:rPr>
        <w:t xml:space="preserve">   </w:t>
      </w:r>
      <w:r w:rsidRPr="0095181F">
        <w:rPr>
          <w:rFonts w:cs="Times New Roman" w:hAnsi="Times New Roman" w:ascii="Times New Roman"/>
        </w:rPr>
        <w:t>Do sada nije bilo isplata stečajnim vjerovnicima (djelomičnih dioba</w:t>
      </w:r>
      <w:r w:rsidR="0095181F">
        <w:rPr>
          <w:rFonts w:cs="Times New Roman" w:hAnsi="Times New Roman" w:ascii="Times New Roman"/>
        </w:rPr>
        <w:t>), a s obzirom na stanje stečajne mase, ono nije ni izgledno.</w:t>
      </w:r>
    </w:p>
    <w:p w:rsidRDefault="006C5EF6" w:rsidR="006C5EF6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B70B8B" w:rsidR="00B70B8B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B70B8B" w:rsidR="00B70B8B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B70B8B" w:rsidR="00B70B8B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B70B8B" w:rsidR="00B70B8B" w:rsidRPr="0095181F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320B08" w:rsidR="00C92E1B" w:rsidRPr="0095181F">
      <w:pPr>
        <w:pStyle w:val="Tijeloteksta"/>
        <w:tabs>
          <w:tab w:pos="6150" w:val="left"/>
        </w:tabs>
        <w:rPr>
          <w:rFonts w:cs="Times New Roman" w:hAnsi="Times New Roman" w:ascii="Times New Roman"/>
          <w:b/>
          <w:bCs/>
        </w:rPr>
      </w:pPr>
      <w:r w:rsidRPr="0095181F">
        <w:rPr>
          <w:rFonts w:cs="Times New Roman" w:hAnsi="Times New Roman" w:ascii="Times New Roman"/>
          <w:lang w:val="hr-HR"/>
        </w:rPr>
        <w:t xml:space="preserve">    </w:t>
      </w:r>
      <w:r w:rsidRPr="0095181F">
        <w:t xml:space="preserve">  </w:t>
      </w:r>
      <w:r w:rsidRPr="0095181F">
        <w:rPr>
          <w:rFonts w:cs="Times New Roman" w:hAnsi="Times New Roman" w:ascii="Times New Roman"/>
        </w:rPr>
        <w:t>III. RADNJE KOJE ĆE SE PODUZETI U NAREDNOM RAZDOBLJU</w:t>
      </w:r>
      <w:r w:rsidRPr="0095181F">
        <w:rPr>
          <w:rFonts w:cs="Times New Roman" w:hAnsi="Times New Roman" w:ascii="Times New Roman"/>
          <w:i/>
          <w:iCs/>
          <w:sz w:val="20"/>
          <w:szCs w:val="20"/>
        </w:rPr>
        <w:t xml:space="preserve"> </w:t>
      </w:r>
    </w:p>
    <w:p w:rsidRDefault="00C92E1B" w:rsidR="00C92E1B" w:rsidRPr="0095181F">
      <w:pPr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95181F">
        <w:rPr>
          <w:rFonts w:cs="Times New Roman" w:hAnsi="Times New Roman" w:ascii="Times New Roman"/>
          <w:i/>
          <w:iCs/>
          <w:sz w:val="16"/>
          <w:szCs w:val="16"/>
          <w:lang w:val="pl-PL"/>
        </w:rPr>
        <w:t>Naznačiti radnje koje će se poduzeti u naredom razdoblju od _____ do ______.</w:t>
      </w:r>
    </w:p>
    <w:p w:rsidRDefault="00C92E1B" w:rsidR="00C92E1B" w:rsidRPr="0095181F">
      <w:pPr>
        <w:pStyle w:val="Tijeloteksta"/>
        <w:rPr>
          <w:rFonts w:cs="Times New Roman" w:hAnsi="Times New Roman" w:ascii="Times New Roman"/>
          <w:i/>
          <w:iCs/>
          <w:sz w:val="16"/>
          <w:szCs w:val="16"/>
        </w:rPr>
      </w:pPr>
      <w:r w:rsidRPr="0095181F">
        <w:rPr>
          <w:rFonts w:cs="Times New Roman" w:hAnsi="Times New Roman" w:ascii="Times New Roman"/>
          <w:i/>
          <w:iCs/>
          <w:sz w:val="16"/>
          <w:szCs w:val="16"/>
        </w:rPr>
        <w:t>Ako stečajni upravitelj izvješće podnosi radi donošenja odluka pojedinog tijela stečajnoga postupka, izvješće sadrži i prijedlog odluka.</w:t>
      </w:r>
    </w:p>
    <w:p w:rsidRDefault="00696266" w:rsidR="00696266" w:rsidRPr="0095181F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20356" w:rsidR="00D23E01" w:rsidRPr="0095181F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95181F">
        <w:rPr>
          <w:rFonts w:cs="Times New Roman" w:hAnsi="Times New Roman" w:ascii="Times New Roman"/>
          <w:sz w:val="24"/>
          <w:szCs w:val="24"/>
          <w:lang w:val="pl-PL"/>
        </w:rPr>
        <w:t xml:space="preserve">U slijedećem razdoblju, od </w:t>
      </w:r>
      <w:r w:rsidR="0088756B" w:rsidRPr="0095181F">
        <w:rPr>
          <w:rFonts w:cs="Times New Roman" w:hAnsi="Times New Roman" w:ascii="Times New Roman"/>
          <w:sz w:val="24"/>
          <w:szCs w:val="24"/>
          <w:lang w:val="pl-PL"/>
        </w:rPr>
        <w:t>2</w:t>
      </w:r>
      <w:r w:rsidR="00725350">
        <w:rPr>
          <w:rFonts w:cs="Times New Roman" w:hAnsi="Times New Roman" w:ascii="Times New Roman"/>
          <w:sz w:val="24"/>
          <w:szCs w:val="24"/>
          <w:lang w:val="pl-PL"/>
        </w:rPr>
        <w:t>4</w:t>
      </w:r>
      <w:r w:rsidR="00301224" w:rsidRPr="0095181F"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725350">
        <w:rPr>
          <w:rFonts w:cs="Times New Roman" w:hAnsi="Times New Roman" w:ascii="Times New Roman"/>
          <w:sz w:val="24"/>
          <w:szCs w:val="24"/>
          <w:lang w:val="pl-PL"/>
        </w:rPr>
        <w:t>01</w:t>
      </w:r>
      <w:r w:rsidRPr="0095181F">
        <w:rPr>
          <w:rFonts w:cs="Times New Roman" w:hAnsi="Times New Roman" w:ascii="Times New Roman"/>
          <w:sz w:val="24"/>
          <w:szCs w:val="24"/>
          <w:lang w:val="pl-PL"/>
        </w:rPr>
        <w:t>.201</w:t>
      </w:r>
      <w:r w:rsidR="00725350">
        <w:rPr>
          <w:rFonts w:cs="Times New Roman" w:hAnsi="Times New Roman" w:ascii="Times New Roman"/>
          <w:sz w:val="24"/>
          <w:szCs w:val="24"/>
          <w:lang w:val="pl-PL"/>
        </w:rPr>
        <w:t>9</w:t>
      </w:r>
      <w:r w:rsidRPr="0095181F">
        <w:rPr>
          <w:rFonts w:cs="Times New Roman" w:hAnsi="Times New Roman" w:ascii="Times New Roman"/>
          <w:sz w:val="24"/>
          <w:szCs w:val="24"/>
          <w:lang w:val="pl-PL"/>
        </w:rPr>
        <w:t xml:space="preserve"> do </w:t>
      </w:r>
      <w:r w:rsidR="0088756B" w:rsidRPr="0095181F">
        <w:rPr>
          <w:rFonts w:cs="Times New Roman" w:hAnsi="Times New Roman" w:ascii="Times New Roman"/>
          <w:sz w:val="24"/>
          <w:szCs w:val="24"/>
          <w:lang w:val="pl-PL"/>
        </w:rPr>
        <w:t>2</w:t>
      </w:r>
      <w:r w:rsidR="00725350">
        <w:rPr>
          <w:rFonts w:cs="Times New Roman" w:hAnsi="Times New Roman" w:ascii="Times New Roman"/>
          <w:sz w:val="24"/>
          <w:szCs w:val="24"/>
          <w:lang w:val="pl-PL"/>
        </w:rPr>
        <w:t>3</w:t>
      </w:r>
      <w:r w:rsidR="00301224" w:rsidRPr="0095181F"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95181F" w:rsidRPr="0095181F">
        <w:rPr>
          <w:rFonts w:cs="Times New Roman" w:hAnsi="Times New Roman" w:ascii="Times New Roman"/>
          <w:sz w:val="24"/>
          <w:szCs w:val="24"/>
          <w:lang w:val="pl-PL"/>
        </w:rPr>
        <w:t>0</w:t>
      </w:r>
      <w:r w:rsidR="00725350">
        <w:rPr>
          <w:rFonts w:cs="Times New Roman" w:hAnsi="Times New Roman" w:ascii="Times New Roman"/>
          <w:sz w:val="24"/>
          <w:szCs w:val="24"/>
          <w:lang w:val="pl-PL"/>
        </w:rPr>
        <w:t>4</w:t>
      </w:r>
      <w:r w:rsidRPr="0095181F">
        <w:rPr>
          <w:rFonts w:cs="Times New Roman" w:hAnsi="Times New Roman" w:ascii="Times New Roman"/>
          <w:sz w:val="24"/>
          <w:szCs w:val="24"/>
          <w:lang w:val="pl-PL"/>
        </w:rPr>
        <w:t>.201</w:t>
      </w:r>
      <w:r w:rsidR="0095181F" w:rsidRPr="0095181F">
        <w:rPr>
          <w:rFonts w:cs="Times New Roman" w:hAnsi="Times New Roman" w:ascii="Times New Roman"/>
          <w:sz w:val="24"/>
          <w:szCs w:val="24"/>
          <w:lang w:val="pl-PL"/>
        </w:rPr>
        <w:t>9</w:t>
      </w:r>
      <w:r w:rsidRPr="0095181F">
        <w:rPr>
          <w:rFonts w:cs="Times New Roman" w:hAnsi="Times New Roman" w:ascii="Times New Roman"/>
          <w:sz w:val="24"/>
          <w:szCs w:val="24"/>
          <w:lang w:val="pl-PL"/>
        </w:rPr>
        <w:t>. god.</w:t>
      </w:r>
      <w:r w:rsidR="00D23E01" w:rsidRPr="0095181F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A210C0" w:rsidRPr="0095181F">
        <w:rPr>
          <w:rFonts w:cs="Times New Roman" w:hAnsi="Times New Roman" w:ascii="Times New Roman"/>
          <w:sz w:val="24"/>
          <w:szCs w:val="24"/>
          <w:lang w:val="pl-PL"/>
        </w:rPr>
        <w:t xml:space="preserve">stečajni upravitelj </w:t>
      </w:r>
      <w:r w:rsidR="00D23E01" w:rsidRPr="0095181F">
        <w:rPr>
          <w:rFonts w:cs="Times New Roman" w:hAnsi="Times New Roman" w:ascii="Times New Roman"/>
          <w:sz w:val="24"/>
          <w:szCs w:val="24"/>
          <w:lang w:val="pl-PL"/>
        </w:rPr>
        <w:t>poduzet će  slijedeće:</w:t>
      </w:r>
    </w:p>
    <w:p w:rsidRDefault="00B70B8B" w:rsidP="00725350" w:rsidR="00B70B8B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 provesti primopredaju nekretnine sa zakupnikom</w:t>
      </w:r>
    </w:p>
    <w:p w:rsidRDefault="00725350" w:rsidP="00725350" w:rsidR="00725350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- po pravomoćnosti rješenja o dosudi, podnijeti sudu obračun troškova unovčenja nekretnine </w:t>
      </w:r>
    </w:p>
    <w:p w:rsidRDefault="00725350" w:rsidP="00725350" w:rsidR="006C5EF6" w:rsidRPr="0095181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- po primitku zaključka o predaji, predati nekretninu posjed kupcu i predložiti ročište za diobu kupovnine </w:t>
      </w:r>
    </w:p>
    <w:p w:rsidRDefault="0059051F" w:rsidP="006A7744" w:rsidR="0059051F" w:rsidRPr="0095181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887CA5" w:rsidR="00887CA5" w:rsidRPr="0095181F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R="00C92E1B" w:rsidRPr="0095181F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95181F"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 w:rsidRPr="0095181F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5181F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5181F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5181F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5181F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5181F">
        <w:rPr>
          <w:rFonts w:cs="Times New Roman" w:hAnsi="Times New Roman" w:ascii="Times New Roman"/>
          <w:sz w:val="24"/>
          <w:szCs w:val="24"/>
          <w:lang w:val="pl-PL"/>
        </w:rPr>
        <w:tab/>
        <w:t>Stečajni upravitelj</w:t>
      </w:r>
    </w:p>
    <w:p w:rsidRDefault="00314733" w:rsidR="00314733" w:rsidRPr="0095181F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P="000E65AD" w:rsidR="00C92E1B" w:rsidRPr="0095181F">
      <w:pPr>
        <w:rPr>
          <w:rFonts w:cs="Times New Roman" w:hAnsi="Times New Roman" w:ascii="Times New Roman"/>
          <w:u w:val="single"/>
        </w:rPr>
      </w:pPr>
      <w:r w:rsidRPr="0095181F">
        <w:rPr>
          <w:rFonts w:cs="Times New Roman" w:hAnsi="Times New Roman" w:ascii="Times New Roman"/>
          <w:sz w:val="24"/>
          <w:szCs w:val="24"/>
          <w:lang w:val="pl-PL"/>
        </w:rPr>
        <w:t>______________________</w:t>
      </w:r>
      <w:r w:rsidRPr="0095181F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5181F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5181F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5181F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5181F">
        <w:rPr>
          <w:rFonts w:cs="Times New Roman" w:hAnsi="Times New Roman" w:ascii="Times New Roman"/>
          <w:sz w:val="24"/>
          <w:szCs w:val="24"/>
          <w:lang w:val="pl-PL"/>
        </w:rPr>
        <w:tab/>
        <w:t>____________________</w:t>
      </w:r>
    </w:p>
    <w:sectPr w:rsidSect="00C0464F" w:rsidR="00C92E1B" w:rsidRPr="0095181F">
      <w:pgSz w:h="16838" w:w="11906"/>
      <w:pgMar w:gutter="0" w:footer="709" w:header="709" w:left="1418" w:bottom="1134" w:right="1418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01F2"/>
    <w:multiLevelType w:val="hybridMultilevel"/>
    <w:tmpl w:val="9674556C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704CD6"/>
    <w:multiLevelType w:val="hybridMultilevel"/>
    <w:tmpl w:val="C70485D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2">
    <w:nsid w:val="0DDF4845"/>
    <w:multiLevelType w:val="hybridMultilevel"/>
    <w:tmpl w:val="7CC2A11C"/>
    <w:lvl w:tplc="8D8494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3">
    <w:nsid w:val="19BC6D47"/>
    <w:multiLevelType w:val="hybridMultilevel"/>
    <w:tmpl w:val="B65219D2"/>
    <w:lvl w:tplc="0D909A3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4">
    <w:nsid w:val="21166FC1"/>
    <w:multiLevelType w:val="hybridMultilevel"/>
    <w:tmpl w:val="A932730A"/>
    <w:lvl w:tplc="1820E5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8B05E4"/>
    <w:multiLevelType w:val="hybridMultilevel"/>
    <w:tmpl w:val="40101086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6">
    <w:nsid w:val="2DBD5960"/>
    <w:multiLevelType w:val="hybridMultilevel"/>
    <w:tmpl w:val="F0B84F1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7">
    <w:nsid w:val="375F0300"/>
    <w:multiLevelType w:val="hybridMultilevel"/>
    <w:tmpl w:val="032C2A7A"/>
    <w:lvl w:tplc="A62C7C38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0BC32D8"/>
    <w:multiLevelType w:val="hybridMultilevel"/>
    <w:tmpl w:val="25D47C1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9">
    <w:nsid w:val="40DB45EA"/>
    <w:multiLevelType w:val="hybridMultilevel"/>
    <w:tmpl w:val="EB1C4F42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 w:hAnsi="Times New Roman" w:ascii="Times New Roman"/>
      </w:rPr>
    </w:lvl>
  </w:abstractNum>
  <w:abstractNum w:abstractNumId="11">
    <w:nsid w:val="555E4201"/>
    <w:multiLevelType w:val="hybridMultilevel"/>
    <w:tmpl w:val="BB5405BE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12">
    <w:nsid w:val="571D2A16"/>
    <w:multiLevelType w:val="hybridMultilevel"/>
    <w:tmpl w:val="2E806DA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1641A6"/>
    <w:multiLevelType w:val="hybridMultilevel"/>
    <w:tmpl w:val="9F8EB7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14">
    <w:nsid w:val="6C9A2146"/>
    <w:multiLevelType w:val="hybridMultilevel"/>
    <w:tmpl w:val="4A004638"/>
    <w:lvl w:tplc="26C0EB24" w:ilvl="0">
      <w:start w:val="8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15">
    <w:nsid w:val="758E0AD1"/>
    <w:multiLevelType w:val="hybridMultilevel"/>
    <w:tmpl w:val="39724242"/>
    <w:lvl w:tplc="A268F63E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95B7462"/>
    <w:multiLevelType w:val="hybridMultilevel"/>
    <w:tmpl w:val="3BA6CD2E"/>
    <w:lvl w:tplc="495EEBE4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Book Antiqua" w:ascii="Book Antiqua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cs="Wingdings" w:hAnsi="Wingdings" w:ascii="Wingdings" w:hint="default"/>
      </w:rPr>
    </w:lvl>
  </w:abstractNum>
  <w:abstractNum w:abstractNumId="17">
    <w:nsid w:val="79C37FDC"/>
    <w:multiLevelType w:val="hybridMultilevel"/>
    <w:tmpl w:val="722219BA"/>
    <w:lvl w:tplc="8B00E7D6" w:ilvl="0">
      <w:start w:val="1"/>
      <w:numFmt w:val="bullet"/>
      <w:lvlText w:val=""/>
      <w:lvlJc w:val="left"/>
      <w:pPr>
        <w:tabs>
          <w:tab w:pos="411" w:val="num"/>
        </w:tabs>
        <w:ind w:left="51"/>
      </w:pPr>
      <w:rPr>
        <w:rFonts w:cs="Wingdings" w:hAnsi="Wingdings" w:ascii="Wingdings" w:hint="default"/>
        <w:sz w:val="16"/>
        <w:szCs w:val="16"/>
      </w:rPr>
    </w:lvl>
    <w:lvl w:tplc="6C08EA08" w:ilvl="1">
      <w:start w:val="1"/>
      <w:numFmt w:val="bullet"/>
      <w:lvlText w:val="-"/>
      <w:lvlJc w:val="left"/>
      <w:pPr>
        <w:tabs>
          <w:tab w:pos="1491" w:val="num"/>
        </w:tabs>
        <w:ind w:hanging="360" w:left="1491"/>
      </w:pPr>
      <w:rPr>
        <w:rFonts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cs="Wingdings" w:hAnsi="Wingdings" w:ascii="Wingdings" w:hint="default"/>
      </w:rPr>
    </w:lvl>
  </w:abstractNum>
  <w:abstractNum w:abstractNumId="18">
    <w:nsid w:val="7E142355"/>
    <w:multiLevelType w:val="hybridMultilevel"/>
    <w:tmpl w:val="F99EDBA8"/>
    <w:lvl w:tplc="A8320D5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</w:rPr>
    </w:lvl>
  </w:abstractNum>
  <w:abstractNum w:abstractNumId="19">
    <w:nsid w:val="7F51211E"/>
    <w:multiLevelType w:val="hybridMultilevel"/>
    <w:tmpl w:val="C97E9538"/>
    <w:lvl w:tplc="765ABF20" w:ilvl="0">
      <w:start w:val="6"/>
      <w:numFmt w:val="bullet"/>
      <w:lvlText w:val="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3"/>
  </w:num>
  <w:num w:numId="3">
    <w:abstractNumId w:val="14"/>
  </w:num>
  <w:num w:numId="4">
    <w:abstractNumId w:val="2"/>
  </w:num>
  <w:num w:numId="5">
    <w:abstractNumId w:val="17"/>
  </w:num>
  <w:num w:numId="6">
    <w:abstractNumId w:val="16"/>
  </w:num>
  <w:num w:numId="7">
    <w:abstractNumId w:val="8"/>
  </w:num>
  <w:num w:numId="8">
    <w:abstractNumId w:val="5"/>
  </w:num>
  <w:num w:numId="9">
    <w:abstractNumId w:val="13"/>
  </w:num>
  <w:num w:numId="10">
    <w:abstractNumId w:val="6"/>
  </w:num>
  <w:num w:numId="11">
    <w:abstractNumId w:val="1"/>
  </w:num>
  <w:num w:numId="12">
    <w:abstractNumId w:val="11"/>
  </w:num>
  <w:num w:numId="13">
    <w:abstractNumId w:val="14"/>
  </w:num>
  <w:num w:numId="14">
    <w:abstractNumId w:val="18"/>
  </w:num>
  <w:num w:numId="15">
    <w:abstractNumId w:val="12"/>
  </w:num>
  <w:num w:numId="16">
    <w:abstractNumId w:val="9"/>
  </w:num>
  <w:num w:numId="17">
    <w:abstractNumId w:val="0"/>
  </w:num>
  <w:num w:numId="18">
    <w:abstractNumId w:val="15"/>
  </w:num>
  <w:num w:numId="19">
    <w:abstractNumId w:val="19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08"/>
  <w:hyphenationZone w:val="425"/>
  <w:doNotHyphenateCaps/>
  <w:characterSpacingControl w:val="doNotCompress"/>
  <w:savePreviewPicture/>
  <w:doNotValidateAgainstSchema/>
  <w:doNotDemarcateInvalidXml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2E1B"/>
    <w:rsid w:val="000437A1"/>
    <w:rsid w:val="000478D5"/>
    <w:rsid w:val="000533B0"/>
    <w:rsid w:val="00062B9C"/>
    <w:rsid w:val="000729A1"/>
    <w:rsid w:val="00074EC6"/>
    <w:rsid w:val="00083E1E"/>
    <w:rsid w:val="0008540D"/>
    <w:rsid w:val="000D64D3"/>
    <w:rsid w:val="000E475E"/>
    <w:rsid w:val="000E65AD"/>
    <w:rsid w:val="000F6E42"/>
    <w:rsid w:val="00111B2C"/>
    <w:rsid w:val="0012614A"/>
    <w:rsid w:val="00132730"/>
    <w:rsid w:val="00147BC8"/>
    <w:rsid w:val="00155F7E"/>
    <w:rsid w:val="00176192"/>
    <w:rsid w:val="001839C4"/>
    <w:rsid w:val="001A28B5"/>
    <w:rsid w:val="001B19A4"/>
    <w:rsid w:val="0020332E"/>
    <w:rsid w:val="0021772B"/>
    <w:rsid w:val="0023231B"/>
    <w:rsid w:val="002514CB"/>
    <w:rsid w:val="00286A17"/>
    <w:rsid w:val="00291197"/>
    <w:rsid w:val="002A306F"/>
    <w:rsid w:val="002B0E1F"/>
    <w:rsid w:val="002B452D"/>
    <w:rsid w:val="002D30E4"/>
    <w:rsid w:val="002D6DFC"/>
    <w:rsid w:val="002E10F8"/>
    <w:rsid w:val="002F2FED"/>
    <w:rsid w:val="00301224"/>
    <w:rsid w:val="00304078"/>
    <w:rsid w:val="00314733"/>
    <w:rsid w:val="00320B08"/>
    <w:rsid w:val="0032188D"/>
    <w:rsid w:val="00334978"/>
    <w:rsid w:val="003600F4"/>
    <w:rsid w:val="003627B7"/>
    <w:rsid w:val="00375DDB"/>
    <w:rsid w:val="00383CF3"/>
    <w:rsid w:val="00384EC7"/>
    <w:rsid w:val="00385305"/>
    <w:rsid w:val="00393046"/>
    <w:rsid w:val="003D081C"/>
    <w:rsid w:val="003D39C8"/>
    <w:rsid w:val="00410460"/>
    <w:rsid w:val="00434CF1"/>
    <w:rsid w:val="00455B04"/>
    <w:rsid w:val="00457060"/>
    <w:rsid w:val="004635B7"/>
    <w:rsid w:val="004978DE"/>
    <w:rsid w:val="004B6E41"/>
    <w:rsid w:val="004D7902"/>
    <w:rsid w:val="004E4068"/>
    <w:rsid w:val="00500ECE"/>
    <w:rsid w:val="005170CB"/>
    <w:rsid w:val="00545E69"/>
    <w:rsid w:val="00566911"/>
    <w:rsid w:val="005718ED"/>
    <w:rsid w:val="0057359E"/>
    <w:rsid w:val="0059051F"/>
    <w:rsid w:val="00593DFE"/>
    <w:rsid w:val="005C4749"/>
    <w:rsid w:val="005C6BEB"/>
    <w:rsid w:val="005D3AF3"/>
    <w:rsid w:val="005D5B9F"/>
    <w:rsid w:val="005F31DD"/>
    <w:rsid w:val="005F35A3"/>
    <w:rsid w:val="00604205"/>
    <w:rsid w:val="006047C6"/>
    <w:rsid w:val="00610A58"/>
    <w:rsid w:val="00620356"/>
    <w:rsid w:val="006479A0"/>
    <w:rsid w:val="00662CC9"/>
    <w:rsid w:val="00664F11"/>
    <w:rsid w:val="00683D44"/>
    <w:rsid w:val="00685218"/>
    <w:rsid w:val="00696266"/>
    <w:rsid w:val="00697AF5"/>
    <w:rsid w:val="006A7744"/>
    <w:rsid w:val="006B451C"/>
    <w:rsid w:val="006C5EF6"/>
    <w:rsid w:val="006E088C"/>
    <w:rsid w:val="006E7BF1"/>
    <w:rsid w:val="00716BE6"/>
    <w:rsid w:val="00725350"/>
    <w:rsid w:val="007444AB"/>
    <w:rsid w:val="007700B9"/>
    <w:rsid w:val="00770BF3"/>
    <w:rsid w:val="007756FD"/>
    <w:rsid w:val="00780E14"/>
    <w:rsid w:val="00790BCB"/>
    <w:rsid w:val="00793207"/>
    <w:rsid w:val="00793969"/>
    <w:rsid w:val="007A6215"/>
    <w:rsid w:val="007C2E98"/>
    <w:rsid w:val="007D3569"/>
    <w:rsid w:val="007F0255"/>
    <w:rsid w:val="00824ABF"/>
    <w:rsid w:val="00840893"/>
    <w:rsid w:val="00851390"/>
    <w:rsid w:val="008632F1"/>
    <w:rsid w:val="00871308"/>
    <w:rsid w:val="0088756B"/>
    <w:rsid w:val="00887CA5"/>
    <w:rsid w:val="00891862"/>
    <w:rsid w:val="00893777"/>
    <w:rsid w:val="008A0D68"/>
    <w:rsid w:val="008B1E07"/>
    <w:rsid w:val="008B6838"/>
    <w:rsid w:val="008C102C"/>
    <w:rsid w:val="008D0745"/>
    <w:rsid w:val="008F0769"/>
    <w:rsid w:val="00912E31"/>
    <w:rsid w:val="00924FFE"/>
    <w:rsid w:val="00925DEF"/>
    <w:rsid w:val="0095181F"/>
    <w:rsid w:val="00956CFE"/>
    <w:rsid w:val="00966792"/>
    <w:rsid w:val="009B5EAC"/>
    <w:rsid w:val="009E47C3"/>
    <w:rsid w:val="00A0618F"/>
    <w:rsid w:val="00A07C44"/>
    <w:rsid w:val="00A1363E"/>
    <w:rsid w:val="00A210C0"/>
    <w:rsid w:val="00A5029E"/>
    <w:rsid w:val="00A7079A"/>
    <w:rsid w:val="00A7626A"/>
    <w:rsid w:val="00A777C2"/>
    <w:rsid w:val="00AA075B"/>
    <w:rsid w:val="00AA65DE"/>
    <w:rsid w:val="00AC0EF7"/>
    <w:rsid w:val="00AC6647"/>
    <w:rsid w:val="00AD7FD7"/>
    <w:rsid w:val="00AF16A0"/>
    <w:rsid w:val="00AF1B45"/>
    <w:rsid w:val="00AF49E1"/>
    <w:rsid w:val="00AF4E49"/>
    <w:rsid w:val="00B31CC9"/>
    <w:rsid w:val="00B36BBA"/>
    <w:rsid w:val="00B42832"/>
    <w:rsid w:val="00B5244A"/>
    <w:rsid w:val="00B70B8B"/>
    <w:rsid w:val="00B86148"/>
    <w:rsid w:val="00BC3ADE"/>
    <w:rsid w:val="00C0464F"/>
    <w:rsid w:val="00C1781D"/>
    <w:rsid w:val="00C17E4B"/>
    <w:rsid w:val="00C809C1"/>
    <w:rsid w:val="00C814F6"/>
    <w:rsid w:val="00C92E1B"/>
    <w:rsid w:val="00CB09F1"/>
    <w:rsid w:val="00CC7728"/>
    <w:rsid w:val="00CD2DB0"/>
    <w:rsid w:val="00CE0F05"/>
    <w:rsid w:val="00CF0F33"/>
    <w:rsid w:val="00CF26CE"/>
    <w:rsid w:val="00CF344A"/>
    <w:rsid w:val="00D201F1"/>
    <w:rsid w:val="00D23E01"/>
    <w:rsid w:val="00D242FF"/>
    <w:rsid w:val="00D922A4"/>
    <w:rsid w:val="00DA08F7"/>
    <w:rsid w:val="00DA312A"/>
    <w:rsid w:val="00DA3E7F"/>
    <w:rsid w:val="00DC7A77"/>
    <w:rsid w:val="00DD005B"/>
    <w:rsid w:val="00DF36B0"/>
    <w:rsid w:val="00E729F9"/>
    <w:rsid w:val="00E90F6B"/>
    <w:rsid w:val="00E94180"/>
    <w:rsid w:val="00E957D3"/>
    <w:rsid w:val="00EC5A6C"/>
    <w:rsid w:val="00ED6E0B"/>
    <w:rsid w:val="00EE0A50"/>
    <w:rsid w:val="00EE5A32"/>
    <w:rsid w:val="00F053D2"/>
    <w:rsid w:val="00F062ED"/>
    <w:rsid w:val="00F119B8"/>
    <w:rsid w:val="00F14E47"/>
    <w:rsid w:val="00F21828"/>
    <w:rsid w:val="00F370CA"/>
    <w:rsid w:val="00F4624A"/>
    <w:rsid w:val="00F536E1"/>
    <w:rsid w:val="00F920E3"/>
    <w:rsid w:val="00F9621E"/>
    <w:rsid w:val="00F96638"/>
    <w:rsid w:val="00FA5F47"/>
    <w:rsid w:val="00FB621C"/>
    <w:rsid w:val="00FB6AE2"/>
    <w:rsid w:val="00FD12FF"/>
    <w:rsid w:val="00FF3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nhideWhenUsed="false" w:semiHidden="false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unhideWhenUsed="false" w:name="Body Text 2"/>
    <w:lsdException w:unhideWhenUsed="false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4F11"/>
    <w:pPr>
      <w:spacing w:after="80"/>
    </w:pPr>
    <w:rPr>
      <w:rFonts w:cs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Pr>
      <w:rFonts w:cs="Cambria" w:hAnsi="Cambria" w:ascii="Cambria"/>
      <w:b/>
      <w:bCs/>
      <w:kern w:val="32"/>
      <w:sz w:val="32"/>
      <w:szCs w:val="32"/>
      <w:lang w:eastAsia="en-US"/>
    </w:rPr>
  </w:style>
  <w:style w:customStyle="true" w:styleId="Naslov2Char" w:type="character">
    <w:name w:val="Naslov 2 Char"/>
    <w:basedOn w:val="Zadanifontodlomka"/>
    <w:link w:val="Naslov2"/>
    <w:uiPriority w:val="99"/>
    <w:rPr>
      <w:rFonts w:cs="Cambria" w:hAnsi="Cambria" w:asci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true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cs="Calibri" w:hAnsi="Calibri" w:asci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true" w:styleId="Tijeloteksta2Char" w:type="character">
    <w:name w:val="Tijelo teksta 2 Char"/>
    <w:basedOn w:val="Zadanifontodlomka"/>
    <w:link w:val="Tijeloteksta2"/>
    <w:uiPriority w:val="99"/>
    <w:rPr>
      <w:rFonts w:cs="Calibri" w:hAnsi="Calibri" w:asci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true" w:styleId="Tijeloteksta3Char" w:type="character">
    <w:name w:val="Tijelo teksta 3 Char"/>
    <w:basedOn w:val="Zadanifontodlomka"/>
    <w:link w:val="Tijeloteksta3"/>
    <w:uiPriority w:val="99"/>
    <w:rPr>
      <w:rFonts w:cs="Calibri" w:hAnsi="Calibri" w:asci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Pr>
      <w:rFonts w:cs="Calibri" w:hAnsi="Calibri" w:ascii="Calibri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84EC7"/>
    <w:rPr>
      <w:rFonts w:cstheme="majorBidi" w:eastAsiaTheme="majorEastAsia" w:hAnsiTheme="majorHAnsi" w:asciiTheme="majorHAnsi"/>
      <w:b/>
      <w:bCs/>
      <w:color w:themeColor="accent1" w:val="4F81BD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26C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26C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4C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CF1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CF1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CF1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CF1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semiHidden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Body Text 2" w:unhideWhenUsed="0"/>
    <w:lsdException w:name="Body Text 3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4F11"/>
    <w:pPr>
      <w:spacing w:after="80"/>
    </w:pPr>
    <w:rPr>
      <w:rFonts w:ascii="Calibri" w:cs="Calibri" w:hAns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Pr>
      <w:rFonts w:ascii="Cambria" w:cs="Cambria" w:hAnsi="Cambria"/>
      <w:b/>
      <w:bCs/>
      <w:kern w:val="32"/>
      <w:sz w:val="32"/>
      <w:szCs w:val="32"/>
      <w:lang w:eastAsia="en-US"/>
    </w:rPr>
  </w:style>
  <w:style w:customStyle="1" w:styleId="Naslov2Char" w:type="character">
    <w:name w:val="Naslov 2 Char"/>
    <w:basedOn w:val="Zadanifontodlomka"/>
    <w:link w:val="Naslov2"/>
    <w:uiPriority w:val="99"/>
    <w:rPr>
      <w:rFonts w:ascii="Cambria" w:cs="Cambria" w:hAns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1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ascii="Calibri" w:cs="Calibri" w:hAns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1" w:styleId="Tijeloteksta2Char" w:type="character">
    <w:name w:val="Tijelo teksta 2 Char"/>
    <w:basedOn w:val="Zadanifontodlomka"/>
    <w:link w:val="Tijeloteksta2"/>
    <w:uiPriority w:val="99"/>
    <w:rPr>
      <w:rFonts w:ascii="Calibri" w:cs="Calibri" w:hAns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1" w:styleId="Tijeloteksta3Char" w:type="character">
    <w:name w:val="Tijelo teksta 3 Char"/>
    <w:basedOn w:val="Zadanifontodlomka"/>
    <w:link w:val="Tijeloteksta3"/>
    <w:uiPriority w:val="99"/>
    <w:rPr>
      <w:rFonts w:ascii="Calibri" w:cs="Calibri" w:hAns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Pr>
      <w:rFonts w:ascii="Calibri" w:cs="Calibri" w:hAnsi="Calibri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84EC7"/>
    <w:rPr>
      <w:rFonts w:asciiTheme="majorHAnsi" w:cstheme="majorBidi" w:eastAsiaTheme="majorEastAsia" w:hAnsiTheme="majorHAnsi"/>
      <w:b/>
      <w:bCs/>
      <w:color w:themeColor="accent1" w:val="4F81BD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26C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26C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4C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CF1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CF1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CF1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CF1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457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30126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7555271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6516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1481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7702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84367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0777150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0617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806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86398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6374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034925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400370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4778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54742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8281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24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1484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55080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631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73398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683877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5144637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52374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05007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647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013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5688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815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52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67927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83244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605201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71857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692623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8797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6567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6882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2301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44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565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59297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822708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0352799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7198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055041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453402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2567948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55093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8592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javascript:ossDispatchAction('action=publicLrToCadParcel&amp;mainBookId=21321&amp;parcelNumber=4096/1');" TargetMode="Externa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javascript:ossDispatchAction('action=publicLrToCadParcel&amp;mainBookId=21321&amp;parcelNumber=4096/9');" TargetMode="External"/><Relationship Id="rId5" Type="http://schemas.microsoft.com/office/2007/relationships/stylesWithEffects" Target="stylesWithEffects.xml"/><Relationship Id="rId10" Type="http://schemas.openxmlformats.org/officeDocument/2006/relationships/hyperlink" Target="javascript:ossDispatchAction('action=publicLrToCadParcel&amp;mainBookId=21321&amp;parcelNumber=4096/12');" TargetMode="External"/><Relationship Id="rId4" Type="http://schemas.openxmlformats.org/officeDocument/2006/relationships/styles" Target="styles.xml"/><Relationship Id="rId9" Type="http://schemas.openxmlformats.org/officeDocument/2006/relationships/hyperlink" Target="javascript:ossDispatchAction('action=publicLrToCadParcel&amp;mainBookId=21321&amp;parcelNumber=4096/11');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F5A1E2-1153-4394-8FBE-01060867F6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7</properties:Pages>
  <properties:Words>1886</properties:Words>
  <properties:Characters>12896</properties:Characters>
  <properties:Lines>601</properties:Lines>
  <properties:Paragraphs>241</properties:Paragraphs>
  <properties:TotalTime>41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2019-02-04T17:08:00Z</dcterms:created>
  <cp:lastModifiedBy>Tatjana Rukelj</cp:lastModifiedBy>
  <cp:lastPrinted>2018-04-27T20:42:00Z</cp:lastPrinted>
  <dcterms:modified xmlns:xsi="http://www.w3.org/2001/XMLSchema-instance" xsi:type="dcterms:W3CDTF">2019-02-06T11:52:00Z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St-484/2016-63 / Podnesak - Izvješće stečajnog upravitelja (47-O20 Izvjesce stecajnoga upravitelja 23 01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