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9d90" w14:paraId="7269d90" w:rsidRDefault="001708E5" w:rsidP="001708E5" w:rsidR="001708E5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8E5" w:rsidP="001708E5" w:rsidR="001708E5">
      <w:pPr>
        <w:jc w:val="both"/>
      </w:pPr>
      <w:r>
        <w:t xml:space="preserve">  REPUBLIKA HRVATSKA</w:t>
      </w:r>
    </w:p>
    <w:p w:rsidRDefault="001708E5" w:rsidP="001708E5" w:rsidR="001708E5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1708E5" w:rsidP="001708E5" w:rsidR="001708E5" w:rsidRPr="00F17F12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1708E5" w:rsidP="001708E5" w:rsidR="001708E5"/>
    <w:p w:rsidRDefault="001708E5" w:rsidP="001708E5" w:rsidR="001708E5" w:rsidRPr="00F17F12"/>
    <w:p w:rsidRDefault="001708E5" w:rsidP="001708E5" w:rsidR="001708E5" w:rsidRPr="00685AE0">
      <w:pPr>
        <w:jc w:val="center"/>
      </w:pPr>
      <w:r w:rsidRPr="00685AE0">
        <w:t>R E P U B L I K A  H R V A T S K A</w:t>
      </w:r>
    </w:p>
    <w:p w:rsidRDefault="001708E5" w:rsidP="001708E5" w:rsidR="001708E5" w:rsidRPr="00685AE0">
      <w:pPr>
        <w:ind w:right="512"/>
        <w:rPr>
          <w:sz w:val="20"/>
        </w:rPr>
      </w:pPr>
    </w:p>
    <w:p w:rsidRDefault="001708E5" w:rsidP="001708E5" w:rsidR="001708E5" w:rsidRPr="00F17F12">
      <w:pPr>
        <w:ind w:right="512"/>
        <w:jc w:val="center"/>
      </w:pPr>
      <w:r w:rsidRPr="00685AE0">
        <w:t>R J E Š E N J E</w:t>
      </w:r>
    </w:p>
    <w:p w:rsidRDefault="001708E5" w:rsidP="001708E5" w:rsidR="001708E5" w:rsidRPr="00F17F12"/>
    <w:p w:rsidRDefault="001708E5" w:rsidP="001708E5" w:rsidR="001708E5" w:rsidRPr="00F17F12">
      <w:pPr>
        <w:ind w:firstLine="708"/>
        <w:jc w:val="both"/>
      </w:pPr>
      <w:r w:rsidRPr="00F17F12">
        <w:t xml:space="preserve">Trgovački sud u Pazinu, po stečajnom sucu ovoga suda Damiru Rabaru, u predmetu provođenja stečajnog postupka nad dužnikom </w:t>
      </w:r>
      <w:proofErr w:type="spellStart"/>
      <w:r>
        <w:t>EQUITO</w:t>
      </w:r>
      <w:proofErr w:type="spellEnd"/>
      <w:r>
        <w:t xml:space="preserve">  d.o.o. u stečaju, Šetalište Vladimira Gortana </w:t>
      </w:r>
      <w:proofErr w:type="spellStart"/>
      <w:r>
        <w:t>36</w:t>
      </w:r>
      <w:proofErr w:type="spellEnd"/>
      <w:r>
        <w:t xml:space="preserve">, Umag,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95517075455</w:t>
      </w:r>
      <w:proofErr w:type="spellEnd"/>
      <w:r w:rsidRPr="00F17F12">
        <w:t>,</w:t>
      </w:r>
      <w:r>
        <w:t xml:space="preserve"> </w:t>
      </w:r>
      <w:r w:rsidRPr="00F17F12">
        <w:t xml:space="preserve">dana </w:t>
      </w:r>
      <w:proofErr w:type="spellStart"/>
      <w:r w:rsidR="004664EE">
        <w:t>16</w:t>
      </w:r>
      <w:proofErr w:type="spellEnd"/>
      <w:r w:rsidRPr="00F17F12">
        <w:t xml:space="preserve">. </w:t>
      </w:r>
      <w:r w:rsidR="004664EE">
        <w:t xml:space="preserve">prosinca </w:t>
      </w:r>
      <w:proofErr w:type="spellStart"/>
      <w:r w:rsidRPr="00F17F12">
        <w:t>201</w:t>
      </w:r>
      <w:r>
        <w:t>6</w:t>
      </w:r>
      <w:proofErr w:type="spellEnd"/>
      <w:r w:rsidRPr="00F17F12">
        <w:t xml:space="preserve">. godine </w:t>
      </w:r>
    </w:p>
    <w:p w:rsidRDefault="001708E5" w:rsidP="001708E5" w:rsidR="001708E5" w:rsidRPr="00F17F12">
      <w:pPr>
        <w:jc w:val="both"/>
      </w:pPr>
    </w:p>
    <w:p w:rsidRDefault="001708E5" w:rsidP="001708E5" w:rsidR="001708E5" w:rsidRPr="00F17F12">
      <w:pPr>
        <w:jc w:val="center"/>
      </w:pPr>
      <w:r w:rsidRPr="00F17F12">
        <w:t>r i j e š i o   j e</w:t>
      </w:r>
    </w:p>
    <w:p w:rsidRDefault="001708E5" w:rsidP="001708E5" w:rsidR="001708E5" w:rsidRPr="00F17F12"/>
    <w:p w:rsidRDefault="001708E5" w:rsidP="001708E5" w:rsidR="001708E5" w:rsidRPr="00F17F12">
      <w:pPr>
        <w:ind w:firstLine="708"/>
        <w:jc w:val="both"/>
      </w:pPr>
      <w:r w:rsidRPr="00F17F12">
        <w:t>I. Odobrava se obračun stvarnih troškova</w:t>
      </w:r>
      <w:r>
        <w:t xml:space="preserve"> stečajnom</w:t>
      </w:r>
      <w:r w:rsidRPr="00F17F12">
        <w:t xml:space="preserve"> upravitelj</w:t>
      </w:r>
      <w:r>
        <w:t>u</w:t>
      </w:r>
      <w:r w:rsidRPr="00F17F12">
        <w:t xml:space="preserve"> </w:t>
      </w:r>
      <w:r>
        <w:t xml:space="preserve">Damiru </w:t>
      </w:r>
      <w:r w:rsidRPr="00F17F12">
        <w:t>Majstorović</w:t>
      </w:r>
      <w:r>
        <w:t>u</w:t>
      </w:r>
      <w:r w:rsidRPr="00F17F12">
        <w:t xml:space="preserve"> u iznosu od </w:t>
      </w:r>
      <w:proofErr w:type="spellStart"/>
      <w:r w:rsidR="004664EE">
        <w:t>3.447</w:t>
      </w:r>
      <w:proofErr w:type="spellEnd"/>
      <w:r w:rsidR="004664EE">
        <w:t>,</w:t>
      </w:r>
      <w:proofErr w:type="spellStart"/>
      <w:r w:rsidR="004664EE">
        <w:t>00</w:t>
      </w:r>
      <w:proofErr w:type="spellEnd"/>
      <w:r w:rsidRPr="00F17F12">
        <w:t xml:space="preserve"> kuna.</w:t>
      </w:r>
    </w:p>
    <w:p w:rsidRDefault="001708E5" w:rsidP="001708E5" w:rsidR="001708E5" w:rsidRPr="00F17F12"/>
    <w:p w:rsidRDefault="001708E5" w:rsidP="001708E5" w:rsidR="001708E5" w:rsidRPr="00F17F12">
      <w:pPr>
        <w:jc w:val="center"/>
      </w:pPr>
      <w:r w:rsidRPr="00F17F12">
        <w:t>Obrazloženje</w:t>
      </w:r>
    </w:p>
    <w:p w:rsidRDefault="001708E5" w:rsidP="001708E5" w:rsidR="001708E5" w:rsidRPr="00F17F12"/>
    <w:p w:rsidRDefault="001708E5" w:rsidP="001708E5" w:rsidR="001708E5" w:rsidRPr="00F17F12">
      <w:pPr>
        <w:ind w:firstLine="708"/>
        <w:jc w:val="both"/>
      </w:pPr>
      <w:r>
        <w:t>Stečajni</w:t>
      </w:r>
      <w:r w:rsidRPr="00F17F12">
        <w:t xml:space="preserve"> upravitelj dosta</w:t>
      </w:r>
      <w:r>
        <w:t>vio</w:t>
      </w:r>
      <w:r w:rsidRPr="00F17F12">
        <w:t xml:space="preserve"> je obračun stvarnih troškova i to za naknadu </w:t>
      </w:r>
      <w:r>
        <w:t xml:space="preserve">troškova telefona </w:t>
      </w:r>
      <w:r w:rsidRPr="00F17F12">
        <w:t xml:space="preserve">u iznosu od </w:t>
      </w:r>
      <w:proofErr w:type="spellStart"/>
      <w:r w:rsidR="004664EE">
        <w:t>120</w:t>
      </w:r>
      <w:proofErr w:type="spellEnd"/>
      <w:r>
        <w:t>,</w:t>
      </w:r>
      <w:proofErr w:type="spellStart"/>
      <w:r>
        <w:t>00</w:t>
      </w:r>
      <w:proofErr w:type="spellEnd"/>
      <w:r w:rsidRPr="00F17F12">
        <w:t xml:space="preserve"> kn</w:t>
      </w:r>
      <w:r>
        <w:t xml:space="preserve">, </w:t>
      </w:r>
      <w:r w:rsidR="004664EE">
        <w:t xml:space="preserve">cestarine u iznosu od ukupno </w:t>
      </w:r>
      <w:proofErr w:type="spellStart"/>
      <w:r w:rsidR="004664EE">
        <w:t>12</w:t>
      </w:r>
      <w:r>
        <w:t>7</w:t>
      </w:r>
      <w:proofErr w:type="spellEnd"/>
      <w:r w:rsidR="004664EE">
        <w:t>,</w:t>
      </w:r>
      <w:proofErr w:type="spellStart"/>
      <w:r w:rsidR="004664EE">
        <w:t>00</w:t>
      </w:r>
      <w:proofErr w:type="spellEnd"/>
      <w:r>
        <w:t xml:space="preserve"> kn, </w:t>
      </w:r>
      <w:r w:rsidRPr="00F17F12">
        <w:t xml:space="preserve">prijevoza za razdoblje od </w:t>
      </w:r>
      <w:r w:rsidR="004664EE">
        <w:t>12</w:t>
      </w:r>
      <w:r>
        <w:t>.0</w:t>
      </w:r>
      <w:r w:rsidR="004664EE">
        <w:t>8</w:t>
      </w:r>
      <w:r>
        <w:t>.201</w:t>
      </w:r>
      <w:r w:rsidR="004664EE">
        <w:t>6</w:t>
      </w:r>
      <w:r w:rsidRPr="00F17F12">
        <w:t xml:space="preserve">. do </w:t>
      </w:r>
      <w:r w:rsidR="004664EE">
        <w:t>12</w:t>
      </w:r>
      <w:r w:rsidRPr="00F17F12">
        <w:t>.</w:t>
      </w:r>
      <w:r>
        <w:t>1</w:t>
      </w:r>
      <w:r w:rsidR="004664EE">
        <w:t>1</w:t>
      </w:r>
      <w:r w:rsidRPr="00F17F12">
        <w:t>.201</w:t>
      </w:r>
      <w:r w:rsidR="004664EE">
        <w:t>6</w:t>
      </w:r>
      <w:r w:rsidRPr="00F17F12">
        <w:t xml:space="preserve">. godine </w:t>
      </w:r>
      <w:r>
        <w:t xml:space="preserve">u </w:t>
      </w:r>
      <w:r w:rsidRPr="00F17F12">
        <w:t>iznos</w:t>
      </w:r>
      <w:r>
        <w:t>u</w:t>
      </w:r>
      <w:r w:rsidRPr="00F17F12">
        <w:t xml:space="preserve"> od ukupno </w:t>
      </w:r>
      <w:proofErr w:type="spellStart"/>
      <w:r w:rsidR="004664EE">
        <w:t>3.168</w:t>
      </w:r>
      <w:proofErr w:type="spellEnd"/>
      <w:r w:rsidR="004664EE">
        <w:t>,</w:t>
      </w:r>
      <w:proofErr w:type="spellStart"/>
      <w:r w:rsidR="004664EE">
        <w:t>00</w:t>
      </w:r>
      <w:proofErr w:type="spellEnd"/>
      <w:r w:rsidRPr="00F17F12">
        <w:t xml:space="preserve"> kn, odnosno </w:t>
      </w:r>
      <w:r>
        <w:t>sve</w:t>
      </w:r>
      <w:r w:rsidRPr="00F17F12">
        <w:t xml:space="preserve">ukupno </w:t>
      </w:r>
      <w:proofErr w:type="spellStart"/>
      <w:r w:rsidR="004664EE">
        <w:t>3.447</w:t>
      </w:r>
      <w:proofErr w:type="spellEnd"/>
      <w:r w:rsidR="004664EE">
        <w:t>,</w:t>
      </w:r>
      <w:proofErr w:type="spellStart"/>
      <w:r w:rsidR="004664EE">
        <w:t>00</w:t>
      </w:r>
      <w:proofErr w:type="spellEnd"/>
      <w:r>
        <w:t xml:space="preserve"> </w:t>
      </w:r>
      <w:r w:rsidRPr="00F17F12">
        <w:t xml:space="preserve">kn. Izvješću je priložen obračun naknade za korištenje osobnog vozila u službene svrhe s dnevnikom putovanja u kojem je navedena relacija i svrha korištenja vozila, te računi za </w:t>
      </w:r>
      <w:r>
        <w:t xml:space="preserve">cestarinu, parkirne karte i </w:t>
      </w:r>
      <w:r w:rsidRPr="00F17F12">
        <w:t>telefon.</w:t>
      </w:r>
    </w:p>
    <w:p w:rsidRDefault="001708E5" w:rsidP="001708E5" w:rsidR="001708E5" w:rsidRPr="00F17F12">
      <w:pPr>
        <w:jc w:val="both"/>
      </w:pPr>
    </w:p>
    <w:p w:rsidRDefault="001708E5" w:rsidP="001708E5" w:rsidR="001708E5" w:rsidRPr="00F17F12">
      <w:pPr>
        <w:jc w:val="both"/>
      </w:pPr>
      <w:r w:rsidRPr="00F17F12">
        <w:tab/>
        <w:t xml:space="preserve">Slijedom navedenog, a temeljem odredbe čl. </w:t>
      </w:r>
      <w:proofErr w:type="spellStart"/>
      <w:r w:rsidRPr="00F17F12">
        <w:t>29</w:t>
      </w:r>
      <w:proofErr w:type="spellEnd"/>
      <w:r w:rsidRPr="00F17F12">
        <w:t>. st. 3. Stečajnog zakona, odlučeno je kao u izreci.</w:t>
      </w:r>
    </w:p>
    <w:p w:rsidRDefault="001708E5" w:rsidP="001708E5" w:rsidR="001708E5" w:rsidRPr="00F17F12"/>
    <w:p w:rsidRDefault="001708E5" w:rsidP="001708E5" w:rsidR="001708E5" w:rsidRPr="00F17F12">
      <w:pPr>
        <w:jc w:val="center"/>
      </w:pPr>
      <w:r w:rsidRPr="00F17F12">
        <w:t xml:space="preserve">U Pazinu, dana </w:t>
      </w:r>
      <w:proofErr w:type="spellStart"/>
      <w:r w:rsidR="0088505E">
        <w:t>16</w:t>
      </w:r>
      <w:proofErr w:type="spellEnd"/>
      <w:r w:rsidRPr="00F17F12">
        <w:t xml:space="preserve">. </w:t>
      </w:r>
      <w:r w:rsidR="0088505E">
        <w:t xml:space="preserve">prosinca </w:t>
      </w:r>
      <w:proofErr w:type="spellStart"/>
      <w:r w:rsidRPr="00F17F12">
        <w:t>201</w:t>
      </w:r>
      <w:r>
        <w:t>6</w:t>
      </w:r>
      <w:proofErr w:type="spellEnd"/>
      <w:r w:rsidRPr="00F17F12">
        <w:t>. godine</w:t>
      </w:r>
    </w:p>
    <w:p w:rsidRDefault="001708E5" w:rsidP="001708E5" w:rsidR="001708E5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</w:p>
    <w:p w:rsidRDefault="001708E5" w:rsidP="001708E5" w:rsidR="001708E5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</w:t>
      </w:r>
      <w:r w:rsidRPr="00F17F12">
        <w:tab/>
      </w:r>
      <w:r w:rsidRPr="00F17F12">
        <w:tab/>
        <w:t xml:space="preserve"> Stečajni sudac:</w:t>
      </w:r>
    </w:p>
    <w:p w:rsidRDefault="001708E5" w:rsidP="001708E5" w:rsidR="001708E5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 </w:t>
      </w:r>
      <w:r w:rsidRPr="00F17F12">
        <w:tab/>
        <w:t>Damir Rabar</w:t>
      </w:r>
      <w:r w:rsidR="00D36777">
        <w:t>, v.r.</w:t>
      </w:r>
    </w:p>
    <w:p w:rsidRDefault="001708E5" w:rsidP="001708E5" w:rsidR="001708E5" w:rsidRPr="00F17F12">
      <w:r w:rsidRPr="00F17F12">
        <w:tab/>
      </w:r>
    </w:p>
    <w:p w:rsidRDefault="001708E5" w:rsidP="001708E5" w:rsidR="001708E5" w:rsidRPr="00F17F12"/>
    <w:p w:rsidRDefault="001708E5" w:rsidP="001708E5" w:rsidR="001708E5" w:rsidRPr="00F17F12">
      <w:r w:rsidRPr="00F17F12">
        <w:t>UPUTA O PRAVNOM LIJEKU</w:t>
      </w:r>
    </w:p>
    <w:p w:rsidRDefault="001708E5" w:rsidP="001708E5" w:rsidR="001708E5" w:rsidRPr="00F17F12">
      <w:pPr>
        <w:ind w:firstLine="708"/>
        <w:jc w:val="both"/>
      </w:pPr>
      <w:r w:rsidRPr="00F17F12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1708E5" w:rsidP="001708E5" w:rsidR="001708E5" w:rsidRPr="00F17F12"/>
    <w:p w:rsidRDefault="001708E5" w:rsidP="001708E5" w:rsidR="001708E5" w:rsidRPr="00F17F12">
      <w:r w:rsidRPr="00F17F12">
        <w:t>DNA:</w:t>
      </w:r>
    </w:p>
    <w:p w:rsidRDefault="001708E5" w:rsidP="001708E5" w:rsidR="001708E5" w:rsidRPr="00F17F12">
      <w:r w:rsidRPr="00F17F12">
        <w:t xml:space="preserve">- </w:t>
      </w:r>
      <w:r>
        <w:t>Stečajnom upravitelju</w:t>
      </w:r>
    </w:p>
    <w:p w:rsidRDefault="001708E5" w:rsidP="001708E5" w:rsidR="001708E5">
      <w:r w:rsidRPr="00F17F12">
        <w:t xml:space="preserve">- </w:t>
      </w:r>
      <w:r>
        <w:t>e-o</w:t>
      </w:r>
      <w:r w:rsidRPr="00F17F12">
        <w:t xml:space="preserve">glasna ploča </w:t>
      </w:r>
    </w:p>
    <w:p w:rsidRDefault="004461BB" w:rsidR="004461BB"/>
    <w:sectPr w:rsidSect="006708E4" w:rsidR="004461BB">
      <w:headerReference w:type="even" r:id="rId9"/>
      <w:headerReference w:type="default" r:id="rId10"/>
      <w:headerReference w:type="first" r:id="rId11"/>
      <w:pgSz w:h="16838" w:w="11906"/>
      <w:pgMar w:gutter="0" w:footer="709" w:header="709" w:left="1780" w:bottom="993" w:right="178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123" w:rsidR="00296123">
      <w:r>
        <w:separator/>
      </w:r>
    </w:p>
  </w:endnote>
  <w:endnote w:id="0" w:type="continuationSeparator">
    <w:p w:rsidRDefault="00296123" w:rsidR="0029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123" w:rsidR="00296123">
      <w:r>
        <w:separator/>
      </w:r>
    </w:p>
  </w:footnote>
  <w:footnote w:id="0" w:type="continuationSeparator">
    <w:p w:rsidRDefault="00296123" w:rsidR="002961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8E5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21D4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8E5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 w:rsidRPr="008F4083">
      <w:t>Poslovni br</w:t>
    </w:r>
    <w:r>
      <w:t>.</w:t>
    </w:r>
    <w:r w:rsidRPr="008F4083">
      <w:t xml:space="preserve"> </w:t>
    </w:r>
    <w:r>
      <w:t xml:space="preserve">1 </w:t>
    </w:r>
    <w:r w:rsidRPr="008F4083">
      <w:t>St-</w:t>
    </w:r>
    <w:proofErr w:type="spellStart"/>
    <w:r>
      <w:t>36</w:t>
    </w:r>
    <w:proofErr w:type="spellEnd"/>
    <w:r>
      <w:t>/</w:t>
    </w:r>
    <w:proofErr w:type="spellStart"/>
    <w:r>
      <w:t>15</w:t>
    </w:r>
    <w:proofErr w:type="spellEnd"/>
    <w:r>
      <w:t>-_</w:t>
    </w:r>
    <w:r w:rsidRPr="008F4083">
      <w:t xml:space="preserve">  </w:t>
    </w:r>
  </w:p>
  <w:p w:rsidRDefault="001121D4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8E5" w:rsidP="007452F4" w:rsidR="005C2EBC">
    <w:pPr>
      <w:jc w:val="right"/>
    </w:pPr>
    <w:r w:rsidRPr="008F4083">
      <w:rPr>
        <w:sz w:val="22"/>
      </w:rPr>
      <w:t xml:space="preserve">  </w:t>
    </w:r>
    <w:r w:rsidRPr="008F4083">
      <w:t>Poslovni br</w:t>
    </w:r>
    <w:r>
      <w:t>.:</w:t>
    </w:r>
    <w:r w:rsidRPr="008F4083">
      <w:t xml:space="preserve"> </w:t>
    </w:r>
    <w:r>
      <w:t xml:space="preserve">1 </w:t>
    </w:r>
    <w:r w:rsidRPr="008F4083">
      <w:t>St-</w:t>
    </w:r>
    <w:proofErr w:type="spellStart"/>
    <w:r w:rsidR="007452F4">
      <w:t>36</w:t>
    </w:r>
    <w:proofErr w:type="spellEnd"/>
    <w:r w:rsidR="007452F4">
      <w:t>/</w:t>
    </w:r>
    <w:proofErr w:type="spellStart"/>
    <w:r w:rsidR="007452F4">
      <w:t>15</w:t>
    </w:r>
    <w:proofErr w:type="spellEnd"/>
    <w:r w:rsidR="007452F4">
      <w:t>-</w:t>
    </w:r>
    <w:proofErr w:type="spellStart"/>
    <w:r w:rsidR="007452F4">
      <w:t>72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8E5"/>
    <w:rsid w:val="001121D4"/>
    <w:rsid w:val="001708E5"/>
    <w:rsid w:val="00296123"/>
    <w:rsid w:val="004461BB"/>
    <w:rsid w:val="004664EE"/>
    <w:rsid w:val="007452F4"/>
    <w:rsid w:val="0088505E"/>
    <w:rsid w:val="00BE6BEF"/>
    <w:rsid w:val="00D3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8E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708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708E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708E5"/>
  </w:style>
  <w:style w:styleId="Tekstbalonia" w:type="paragraph">
    <w:name w:val="Balloon Text"/>
    <w:basedOn w:val="Normal"/>
    <w:link w:val="TekstbaloniaChar"/>
    <w:uiPriority w:val="99"/>
    <w:semiHidden/>
    <w:unhideWhenUsed/>
    <w:rsid w:val="001708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08E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52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52F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2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1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1D4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1D4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1D4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8E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708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708E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708E5"/>
  </w:style>
  <w:style w:styleId="Tekstbalonia" w:type="paragraph">
    <w:name w:val="Balloon Text"/>
    <w:basedOn w:val="Normal"/>
    <w:link w:val="TekstbaloniaChar"/>
    <w:uiPriority w:val="99"/>
    <w:semiHidden/>
    <w:unhideWhenUsed/>
    <w:rsid w:val="001708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08E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52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52F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2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1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1D4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1D4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1D4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PRILEŽE DVA REGISTRATORA (žuti i crni)</izvorni_sadrzaj>
    <derivirana_varijabla naziv="DomainObject.Predmet.Opis_1">PRILEŽE DVA REGISTRATORA (žuti i crni)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St-36/2015</izvorni_sadrzaj>
    <derivirana_varijabla naziv="DomainObject.Predmet.OznakaBroj_1">St-36/2015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EQUITO d.o.o. UMAG</izvorni_sadrzaj>
    <derivirana_varijabla naziv="DomainObject.Predmet.ProtustrankaFormated_1">  EQUITO d.o.o. UMAG</derivirana_varijabla>
  </DomainObject.Predmet.ProtustrankaFormated>
  <DomainObject.Predmet.ProtustrankaFormatedOIB>
    <izvorni_sadrzaj>  EQUITO d.o.o. UMAG, OIB 95517075455</izvorni_sadrzaj>
    <derivirana_varijabla naziv="DomainObject.Predmet.ProtustrankaFormatedOIB_1">  EQUITO d.o.o. UMAG, OIB 95517075455</derivirana_varijabla>
  </DomainObject.Predmet.ProtustrankaFormatedOIB>
  <DomainObject.Predmet.ProtustrankaFormatedWithAdress>
    <izvorni_sadrzaj> EQUITO d.o.o. UMAG, Šetalište Vladimira Gortana 36, 52470 Umag</izvorni_sadrzaj>
    <derivirana_varijabla naziv="DomainObject.Predmet.ProtustrankaFormatedWithAdress_1"> EQUITO d.o.o. UMAG, Šetalište Vladimira Gortana 36, 52470 Umag</derivirana_varijabla>
  </DomainObject.Predmet.ProtustrankaFormatedWithAdress>
  <DomainObject.Predmet.ProtustrankaFormatedWithAdressOIB>
    <izvorni_sadrzaj> EQUITO d.o.o. UMAG, OIB 95517075455, Šetalište Vladimira Gortana 36, 52470 Umag</izvorni_sadrzaj>
    <derivirana_varijabla naziv="DomainObject.Predmet.ProtustrankaFormatedWithAdressOIB_1"> EQUITO d.o.o. UMAG, OIB 95517075455, Šetalište Vladimira Gortana 36, 52470 Umag</derivirana_varijabla>
  </DomainObject.Predmet.ProtustrankaFormatedWithAdressOIB>
  <DomainObject.Predmet.ProtustrankaWithAdress>
    <izvorni_sadrzaj>EQUITO d.o.o. UMAG Šetalište Vladimira Gortana 36, 52470 Umag</izvorni_sadrzaj>
    <derivirana_varijabla naziv="DomainObject.Predmet.ProtustrankaWithAdress_1">EQUITO d.o.o. UMAG Šetalište Vladimira Gortana 36, 52470 Umag</derivirana_varijabla>
  </DomainObject.Predmet.ProtustrankaWithAdress>
  <DomainObject.Predmet.ProtustrankaWithAdressOIB>
    <izvorni_sadrzaj>EQUITO d.o.o. UMAG, OIB 95517075455, Šetalište Vladimira Gortana 36, 52470 Umag</izvorni_sadrzaj>
    <derivirana_varijabla naziv="DomainObject.Predmet.ProtustrankaWithAdressOIB_1">EQUITO d.o.o. UMAG, OIB 95517075455, Šetalište Vladimira Gortana 36, 52470 Umag</derivirana_varijabla>
  </DomainObject.Predmet.ProtustrankaWithAdressOIB>
  <DomainObject.Predmet.ProtustrankaNazivFormated>
    <izvorni_sadrzaj>EQUITO d.o.o. UMAG</izvorni_sadrzaj>
    <derivirana_varijabla naziv="DomainObject.Predmet.ProtustrankaNazivFormated_1">EQUITO d.o.o. UMAG</derivirana_varijabla>
  </DomainObject.Predmet.ProtustrankaNazivFormated>
  <DomainObject.Predmet.ProtustrankaNazivFormatedOIB>
    <izvorni_sadrzaj>EQUITO d.o.o. UMAG, OIB 95517075455</izvorni_sadrzaj>
    <derivirana_varijabla naziv="DomainObject.Predmet.ProtustrankaNazivFormatedOIB_1">EQUITO d.o.o. UMAG, OIB 95517075455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PINJUH, VINKOVCI zastupanog po punomoćniku ZOU LIVIO MARCAN I VEDRAN MARCAN</izvorni_sadrzaj>
    <derivirana_varijabla naziv="DomainObject.Predmet.StrankaFormated_1">  SANJA PINJUH, VINKOVCI zastupanog po punomoćniku ZOU LIVIO MARCAN I VEDRAN MARCAN</derivirana_varijabla>
  </DomainObject.Predmet.StrankaFormated>
  <DomainObject.Predmet.StrankaFormatedOIB>
    <izvorni_sadrzaj>  SANJA PINJUH, VINKOVCI, OIB 83228616740 zastupanog po punomoćniku ZOU LIVIO MARCAN I VEDRAN MARCAN</izvorni_sadrzaj>
    <derivirana_varijabla naziv="DomainObject.Predmet.StrankaFormatedOIB_1">  SANJA PINJUH, VINKOVCI, OIB 83228616740 zastupanog po punomoćniku ZOU LIVIO MARCAN I VEDRAN MARCAN</derivirana_varijabla>
  </DomainObject.Predmet.StrankaFormatedOIB>
  <DomainObject.Predmet.StrankaFormatedWithAdress>
    <izvorni_sadrzaj> SANJA PINJUH, VINKOVCI, Josipa Juraja Štrosmajera 9, 32100 Vinkovci zastupanog po punomoćniku ZOU LIVIO MARCAN I VEDRAN MARCAN</izvorni_sadrzaj>
    <derivirana_varijabla naziv="DomainObject.Predmet.StrankaFormatedWithAdress_1"> SANJA PINJUH, VINKOVCI, Josipa Juraja Štrosmajera 9, 32100 Vinkovci zastupanog po punomoćniku ZOU LIVIO MARCAN I VEDRAN MARCAN</derivirana_varijabla>
  </DomainObject.Predmet.StrankaFormatedWithAdress>
  <DomainObject.Predmet.StrankaFormatedWithAdressOIB>
    <izvorni_sadrzaj> SANJA PINJUH, VINKOVCI, OIB 83228616740, Josipa Juraja Štrosmajera 9, 32100 Vinkovci zastupanog po punomoćniku ZOU LIVIO MARCAN I VEDRAN MARCAN</izvorni_sadrzaj>
    <derivirana_varijabla naziv="DomainObject.Predmet.StrankaFormatedWithAdressOIB_1"> SANJA PINJUH, VINKOVCI, OIB 83228616740, Josipa Juraja Štrosmajera 9, 32100 Vinkovci zastupanog po punomoćniku ZOU LIVIO MARCAN I VEDRAN MARCAN</derivirana_varijabla>
  </DomainObject.Predmet.StrankaFormatedWithAdressOIB>
  <DomainObject.Predmet.StrankaWithAdress>
    <izvorni_sadrzaj>SANJA PINJUH, VINKOVCI Josipa Juraja Štrosmajera 9,32100 Vinkovci</izvorni_sadrzaj>
    <derivirana_varijabla naziv="DomainObject.Predmet.StrankaWithAdress_1">SANJA PINJUH, VINKOVCI Josipa Juraja Štrosmajera 9,32100 Vinkovci</derivirana_varijabla>
  </DomainObject.Predmet.StrankaWithAdress>
  <DomainObject.Predmet.StrankaWithAdressOIB>
    <izvorni_sadrzaj>SANJA PINJUH, VINKOVCI, OIB 83228616740, Josipa Juraja Štrosmajera 9,32100 Vinkovci</izvorni_sadrzaj>
    <derivirana_varijabla naziv="DomainObject.Predmet.StrankaWithAdressOIB_1">SANJA PINJUH, VINKOVCI, OIB 83228616740, Josipa Juraja Štrosmajera 9,32100 Vinkovci</derivirana_varijabla>
  </DomainObject.Predmet.StrankaWithAdressOIB>
  <DomainObject.Predmet.StrankaNazivFormated>
    <izvorni_sadrzaj>SANJA PINJUH, VINKOVCI</izvorni_sadrzaj>
    <derivirana_varijabla naziv="DomainObject.Predmet.StrankaNazivFormated_1">SANJA PINJUH, VINKOVCI</derivirana_varijabla>
  </DomainObject.Predmet.StrankaNazivFormated>
  <DomainObject.Predmet.StrankaNazivFormatedOIB>
    <izvorni_sadrzaj>SANJA PINJUH, VINKOVCI, OIB 83228616740</izvorni_sadrzaj>
    <derivirana_varijabla naziv="DomainObject.Predmet.StrankaNazivFormatedOIB_1">SANJA PINJUH, VINKOVCI, OIB 83228616740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SANJA PINJUH, VINKOVCI zastupanog po punomoćniku ZOU LIVIO MARCAN I VEDRAN MARCAN</item>
    </izvorni_sadrzaj>
    <derivirana_varijabla naziv="DomainObject.Predmet.StrankaListFormated_1">
      <item>SANJA PINJUH, VINKOVCI zastupanog po punomoćniku ZOU LIVIO MARCAN I VEDRAN MARCAN</item>
    </derivirana_varijabla>
  </DomainObject.Predmet.StrankaListFormated>
  <DomainObject.Predmet.StrankaListFormatedOIB>
    <izvorni_sadrzaj>
      <item>SANJA PINJUH, VINKOVCI, OIB 83228616740 zastupanog po punomoćniku ZOU LIVIO MARCAN I VEDRAN MARCAN</item>
    </izvorni_sadrzaj>
    <derivirana_varijabla naziv="DomainObject.Predmet.StrankaListFormatedOIB_1">
      <item>SANJA PINJUH, VINKOVCI, OIB 83228616740 zastupanog po punomoćniku ZOU LIVIO MARCAN I VEDRAN MARCAN</item>
    </derivirana_varijabla>
  </DomainObject.Predmet.StrankaListFormatedOIB>
  <DomainObject.Predmet.StrankaListFormatedWithAdress>
    <izvorni_sadrzaj>
      <item>SANJA PINJUH, VINKOVCI, Josipa Juraja Štrosmajera 9, 32100 Vinkovci zastupanog po punomoćniku ZOU LIVIO MARCAN I VEDRAN MARCAN</item>
    </izvorni_sadrzaj>
    <derivirana_varijabla naziv="DomainObject.Predmet.StrankaListFormatedWithAdress_1">
      <item>SANJA PINJUH, VINKOVCI, Josipa Juraja Štrosmajera 9, 32100 Vinkovci zastupanog po punomoćniku ZOU LIVIO MARCAN I VEDRAN MARCAN</item>
    </derivirana_varijabla>
  </DomainObject.Predmet.StrankaListFormatedWithAdress>
  <DomainObject.Predmet.StrankaListFormatedWithAdressOIB>
    <izvorni_sadrzaj>
      <item>SANJA PINJUH, VINKOVCI, OIB 83228616740, Josipa Juraja Štrosmajera 9, 32100 Vinkovci zastupanog po punomoćniku ZOU LIVIO MARCAN I VEDRAN MARCAN</item>
    </izvorni_sadrzaj>
    <derivirana_varijabla naziv="DomainObject.Predmet.StrankaListFormatedWithAdressOIB_1">
      <item>SANJA PINJUH, VINKOVCI, OIB 83228616740, Josipa Juraja Štrosmajera 9, 32100 Vinkovci zastupanog po punomoćniku ZOU LIVIO MARCAN I VEDRAN MARCAN</item>
    </derivirana_varijabla>
  </DomainObject.Predmet.StrankaListFormatedWithAdressOIB>
  <DomainObject.Predmet.StrankaListNazivFormated>
    <izvorni_sadrzaj>
      <item>SANJA PINJUH, VINKOVCI</item>
    </izvorni_sadrzaj>
    <derivirana_varijabla naziv="DomainObject.Predmet.StrankaListNazivFormated_1">
      <item>SANJA PINJUH, VINKOVCI</item>
    </derivirana_varijabla>
  </DomainObject.Predmet.StrankaListNazivFormated>
  <DomainObject.Predmet.StrankaListNazivFormatedOIB>
    <izvorni_sadrzaj>
      <item>SANJA PINJUH, VINKOVCI, OIB 83228616740</item>
    </izvorni_sadrzaj>
    <derivirana_varijabla naziv="DomainObject.Predmet.StrankaListNazivFormatedOIB_1">
      <item>SANJA PINJUH, VINKOVCI, OIB 83228616740</item>
    </derivirana_varijabla>
  </DomainObject.Predmet.StrankaListNazivFormatedOIB>
  <DomainObject.Predmet.ProtuStrankaListFormated>
    <izvorni_sadrzaj>
      <item>EQUITO d.o.o. UMAG</item>
    </izvorni_sadrzaj>
    <derivirana_varijabla naziv="DomainObject.Predmet.ProtuStrankaListFormated_1">
      <item>EQUITO d.o.o. UMAG</item>
    </derivirana_varijabla>
  </DomainObject.Predmet.ProtuStrankaListFormated>
  <DomainObject.Predmet.ProtuStrankaListFormatedOIB>
    <izvorni_sadrzaj>
      <item>EQUITO d.o.o. UMAG, OIB 95517075455</item>
    </izvorni_sadrzaj>
    <derivirana_varijabla naziv="DomainObject.Predmet.ProtuStrankaListFormatedOIB_1">
      <item>EQUITO d.o.o. UMAG, OIB 95517075455</item>
    </derivirana_varijabla>
  </DomainObject.Predmet.ProtuStrankaListFormatedOIB>
  <DomainObject.Predmet.ProtuStrankaListFormatedWithAdress>
    <izvorni_sadrzaj>
      <item>EQUITO d.o.o. UMAG, Šetalište Vladimira Gortana 36, 52470 Umag</item>
    </izvorni_sadrzaj>
    <derivirana_varijabla naziv="DomainObject.Predmet.ProtuStrankaListFormatedWithAdress_1">
      <item>EQUITO d.o.o. UMAG, Šetalište Vladimira Gortana 36, 52470 Umag</item>
    </derivirana_varijabla>
  </DomainObject.Predmet.ProtuStrankaListFormatedWithAdress>
  <DomainObject.Predmet.ProtuStrankaListFormatedWithAdressOIB>
    <izvorni_sadrzaj>
      <item>EQUITO d.o.o. UMAG, OIB 95517075455, Šetalište Vladimira Gortana 36, 52470 Umag</item>
    </izvorni_sadrzaj>
    <derivirana_varijabla naziv="DomainObject.Predmet.ProtuStrankaListFormatedWithAdressOIB_1">
      <item>EQUITO d.o.o. UMAG, OIB 95517075455, Šetalište Vladimira Gortana 36, 52470 Umag</item>
    </derivirana_varijabla>
  </DomainObject.Predmet.ProtuStrankaListFormatedWithAdressOIB>
  <DomainObject.Predmet.ProtuStrankaListNazivFormated>
    <izvorni_sadrzaj>
      <item>EQUITO d.o.o. UMAG</item>
    </izvorni_sadrzaj>
    <derivirana_varijabla naziv="DomainObject.Predmet.ProtuStrankaListNazivFormated_1">
      <item>EQUITO d.o.o. UMAG</item>
    </derivirana_varijabla>
  </DomainObject.Predmet.ProtuStrankaListNazivFormated>
  <DomainObject.Predmet.ProtuStrankaListNazivFormatedOIB>
    <izvorni_sadrzaj>
      <item>EQUITO d.o.o. UMAG, OIB 95517075455</item>
    </izvorni_sadrzaj>
    <derivirana_varijabla naziv="DomainObject.Predmet.ProtuStrankaListNazivFormatedOIB_1">
      <item>EQUITO d.o.o. UMAG, OIB 95517075455</item>
    </derivirana_varijabla>
  </DomainObject.Predmet.ProtuStrankaListNazivFormatedOIB>
  <DomainObject.Predmet.OstaliListFormated>
    <izvorni_sadrzaj>
      <item>ZOU LIVIO MARCAN I VEDRAN MARCAN punomoćnik sudionika u postupku SANJA PINJUH, VINKOVCI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Formated_1">
      <item>ZOU LIVIO MARCAN I VEDRAN MARCAN punomoćnik sudionika u postupku SANJA PINJUH, VINKOVCI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Formated>
  <DomainObject.Predmet.OstaliListFormatedOIB>
    <izvorni_sadrzaj>
      <item>ZOU LIVIO MARCAN I VEDRAN MARCAN punomoćnik sudionika u postupku SANJA PINJUH, VINKOVCI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FormatedOIB_1">
      <item>ZOU LIVIO MARCAN I VEDRAN MARCAN punomoćnik sudionika u postupku SANJA PINJUH, VINKOVCI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FormatedOIB>
  <DomainObject.Predmet.OstaliListFormatedWithAdress>
    <izvorni_sadrzaj>
      <item>ZOU LIVIO MARCAN I VEDRAN MARCAN, 1. svibnja 4/I, 52470 Umag punomoćnik sudionika u postupku SANJA PINJUH, VINKOVCI</item>
      <item>Damir Majstorović,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izvorni_sadrzaj>
    <derivirana_varijabla naziv="DomainObject.Predmet.OstaliListFormatedWithAdress_1">
      <item>ZOU LIVIO MARCAN I VEDRAN MARCAN, 1. svibnja 4/I, 52470 Umag punomoćnik sudionika u postupku SANJA PINJUH, VINKOVCI</item>
      <item>Damir Majstorović,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derivirana_varijabla>
  </DomainObject.Predmet.OstaliListFormatedWithAdress>
  <DomainObject.Predmet.OstaliListFormatedWithAdressOIB>
    <izvorni_sadrzaj>
      <item>ZOU LIVIO MARCAN I VEDRAN MARCAN, 1. svibnja 4/I, 52470 Umag punomoćnik sudionika u postupku SANJA PINJUH, VINKOVCI</item>
      <item>Damir Majstorović, OIB 49931983367,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izvorni_sadrzaj>
    <derivirana_varijabla naziv="DomainObject.Predmet.OstaliListFormatedWithAdressOIB_1">
      <item>ZOU LIVIO MARCAN I VEDRAN MARCAN, 1. svibnja 4/I, 52470 Umag punomoćnik sudionika u postupku SANJA PINJUH, VINKOVCI</item>
      <item>Damir Majstorović, OIB 49931983367,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derivirana_varijabla>
  </DomainObject.Predmet.OstaliListFormatedWithAdressOIB>
  <DomainObject.Predmet.OstaliListNazivFormated>
    <izvorni_sadrzaj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NazivFormated_1"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NazivFormated>
  <DomainObject.Predmet.OstaliListNazivFormatedOIB>
    <izvorni_sadrzaj>
      <item>ZOU LIVIO MARCAN I VEDRAN MARCAN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NazivFormatedOIB_1">
      <item>ZOU LIVIO MARCAN I VEDRAN MARCAN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PINJUH, VINKOVCI</izvorni_sadrzaj>
    <derivirana_varijabla naziv="DomainObject.Predmet.StrankaIDrugi_1">SANJA PINJUH, VINKOVCI</derivirana_varijabla>
  </DomainObject.Predmet.StrankaIDrugi>
  <DomainObject.Predmet.ProtustrankaIDrugi>
    <izvorni_sadrzaj>EQUITO d.o.o. UMAG</izvorni_sadrzaj>
    <derivirana_varijabla naziv="DomainObject.Predmet.ProtustrankaIDrugi_1">EQUITO d.o.o. UMAG</derivirana_varijabla>
  </DomainObject.Predmet.ProtustrankaIDrugi>
  <DomainObject.Predmet.StrankaIDrugiAdressOIB>
    <izvorni_sadrzaj>SANJA PINJUH, VINKOVCI, OIB 83228616740, Josipa Juraja Štrosmajera 9, 32100 Vinkovci</izvorni_sadrzaj>
    <derivirana_varijabla naziv="DomainObject.Predmet.StrankaIDrugiAdressOIB_1">SANJA PINJUH, VINKOVCI, OIB 83228616740, Josipa Juraja Štrosmajera 9, 32100 Vinkovci</derivirana_varijabla>
  </DomainObject.Predmet.StrankaIDrugiAdressOIB>
  <DomainObject.Predmet.ProtustrankaIDrugiAdressOIB>
    <izvorni_sadrzaj>EQUITO d.o.o. UMAG, OIB 95517075455, Šetalište Vladimira Gortana 36, 52470 Umag</izvorni_sadrzaj>
    <derivirana_varijabla naziv="DomainObject.Predmet.ProtustrankaIDrugiAdressOIB_1">EQUITO d.o.o. UMAG, OIB 95517075455, Šetalište Vladimira Gortana 36,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PINJUH, VINKOVCI</item>
      <item>EQUITO d.o.o. UMAG</item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SudioniciListNaziv_1">
      <item>SANJA PINJUH, VINKOVCI</item>
      <item>EQUITO d.o.o. UMAG</item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SudioniciListNaziv>
  <DomainObject.Predmet.SudioniciListAdressOIB>
    <izvorni_sadrzaj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  <item>BUTERIN &amp; POSAVEC odvjetničko društvo j.t.d., Draškovićeva 82,10000 Zagreb</item>
      <item>GRAD UMAG</item>
      <item>RENATA BELETIĆ dipl.iur., Radnička 20,52470 Umag</item>
      <item>ŽUPANIJSKO DRŽAVNO ODVJETNIŠTVO U PULI</item>
      <item>DALEN MIKULJAN</item>
    </izvorni_sadrzaj>
    <derivirana_varijabla naziv="DomainObject.Predmet.SudioniciListAdressOIB_1"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  <item>BUTERIN &amp; POSAVEC odvjetničko društvo j.t.d., Draškovićeva 82,10000 Zagreb</item>
      <item>GRAD UMAG</item>
      <item>RENATA BELETIĆ dipl.iur., Radnička 20,52470 Umag</item>
      <item>ŽUPANIJSKO DRŽAVNO ODVJETNIŠTVO U PULI</item>
      <item>DALEN MIKULJAN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83228616740</item>
      <item>, OIB 95517075455</item>
      <item>, OIB null</item>
      <item>, OIB 49931983367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83228616740</item>
      <item>, OIB 95517075455</item>
      <item>, OIB null</item>
      <item>, OIB 49931983367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1250</properties:Characters>
  <properties:Lines>48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2016-12-16T11:06:00Z</dcterms:created>
  <dc:creator>Damir Rabar</dc:creator>
  <cp:lastModifiedBy>Lorena Paris Aničić</cp:lastModifiedBy>
  <cp:lastPrinted>2016-12-16T11:07:00Z</cp:lastPrinted>
  <dcterms:modified xmlns:xsi="http://www.w3.org/2001/XMLSchema-instance" xsi:type="dcterms:W3CDTF">2016-12-16T11:09:00Z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