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8c5c" w14:paraId="7368c5c" w:rsidRDefault="005F6BB3" w:rsidP="005F6BB3" w:rsidR="005F6BB3">
      <w:pPr>
        <w15:collapsed w:val="false"/>
        <w:rPr>
          <w:rFonts w:cs="Times New Roman"/>
          <w:szCs w:val="24"/>
        </w:rPr>
      </w:pPr>
      <w:bookmarkStart w:name="_GoBack" w:id="0"/>
      <w:bookmarkEnd w:id="0"/>
      <w:r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3960" cx="906780"/>
            <wp:effectExtent b="0" r="7620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3960" cx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szCs w:val="24"/>
        </w:rPr>
        <w:t xml:space="preserve">              </w:t>
      </w:r>
    </w:p>
    <w:p w:rsidRDefault="005F6BB3" w:rsidP="005F6BB3" w:rsidR="005F6BB3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REPUBLIKA HRVATSKA </w:t>
      </w:r>
    </w:p>
    <w:p w:rsidRDefault="005F6BB3" w:rsidP="005F6BB3" w:rsidR="005F6BB3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5F6BB3" w:rsidP="005F6BB3" w:rsidR="005F6BB3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  Zagreb, </w:t>
      </w:r>
      <w:proofErr w:type="spellStart"/>
      <w:r>
        <w:rPr>
          <w:rFonts w:cs="Times New Roman"/>
          <w:szCs w:val="24"/>
        </w:rPr>
        <w:t>Amruševa</w:t>
      </w:r>
      <w:proofErr w:type="spellEnd"/>
      <w:r>
        <w:rPr>
          <w:rFonts w:cs="Times New Roman"/>
          <w:szCs w:val="24"/>
        </w:rPr>
        <w:t xml:space="preserve"> 2/II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           90. St-7475/2015</w:t>
      </w:r>
    </w:p>
    <w:p w:rsidRDefault="005F6BB3" w:rsidP="005F6BB3" w:rsidR="005F6BB3">
      <w:pPr>
        <w:spacing w:after="0"/>
        <w:rPr>
          <w:rFonts w:cs="Times New Roman"/>
          <w:szCs w:val="24"/>
        </w:rPr>
      </w:pPr>
    </w:p>
    <w:p w:rsidRDefault="005F6BB3" w:rsidP="005F6BB3" w:rsidR="005F6BB3">
      <w:pPr>
        <w:spacing w:after="0"/>
        <w:rPr>
          <w:rFonts w:cs="Times New Roman"/>
          <w:szCs w:val="24"/>
        </w:rPr>
      </w:pPr>
    </w:p>
    <w:p w:rsidRDefault="005F6BB3" w:rsidP="005F6BB3" w:rsidR="005F6BB3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BB5F88">
        <w:rPr>
          <w:rFonts w:cs="Times New Roman"/>
          <w:szCs w:val="24"/>
        </w:rPr>
        <w:t>22</w:t>
      </w:r>
      <w:r>
        <w:rPr>
          <w:rFonts w:cs="Times New Roman"/>
          <w:szCs w:val="24"/>
        </w:rPr>
        <w:t>.</w:t>
      </w:r>
      <w:r w:rsidR="00BB5F88">
        <w:rPr>
          <w:rFonts w:cs="Times New Roman"/>
          <w:szCs w:val="24"/>
        </w:rPr>
        <w:t>03.</w:t>
      </w:r>
      <w:r>
        <w:rPr>
          <w:rFonts w:cs="Times New Roman"/>
          <w:szCs w:val="24"/>
        </w:rPr>
        <w:t>2016., objavljuje:</w:t>
      </w:r>
    </w:p>
    <w:p w:rsidRDefault="005F6BB3" w:rsidP="005F6BB3" w:rsidR="005F6BB3">
      <w:pPr>
        <w:spacing w:after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O G L A S</w:t>
      </w:r>
    </w:p>
    <w:p w:rsidRDefault="005F6BB3" w:rsidP="005F6BB3" w:rsidR="005F6BB3">
      <w:pPr>
        <w:spacing w:after="0"/>
        <w:rPr>
          <w:rFonts w:cs="Times New Roman"/>
          <w:b/>
          <w:bCs/>
          <w:szCs w:val="24"/>
        </w:rPr>
      </w:pPr>
    </w:p>
    <w:p w:rsidRDefault="005F6BB3" w:rsidP="005F6BB3" w:rsidR="005F6BB3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           Za dužnika DIM SLAVEK d.o.o. OIB:51483096823, Zagreb, </w:t>
      </w:r>
      <w:proofErr w:type="spellStart"/>
      <w:r>
        <w:rPr>
          <w:rFonts w:cs="Times New Roman"/>
          <w:szCs w:val="24"/>
        </w:rPr>
        <w:t>V.Ruždjaka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bb</w:t>
      </w:r>
      <w:proofErr w:type="spellEnd"/>
      <w:r w:rsidR="00BB5F88">
        <w:rPr>
          <w:rFonts w:cs="Times New Roman"/>
          <w:szCs w:val="24"/>
        </w:rPr>
        <w:t>.</w:t>
      </w:r>
    </w:p>
    <w:p w:rsidRDefault="005F6BB3" w:rsidP="005F6BB3" w:rsidR="005F6BB3">
      <w:pPr>
        <w:pStyle w:val="Odlomakpopisa"/>
        <w:ind w:left="0"/>
      </w:pPr>
    </w:p>
    <w:p w:rsidRDefault="005F6BB3" w:rsidP="005F6BB3" w:rsidR="005F6BB3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II         Iznos duga evidentiran na temelju neizvršenih osnova za plaćanje je 43.295,34  kn.</w:t>
      </w:r>
    </w:p>
    <w:p w:rsidRDefault="005F6BB3" w:rsidP="005F6BB3" w:rsidR="005F6BB3">
      <w:pPr>
        <w:spacing w:after="0"/>
        <w:rPr>
          <w:rFonts w:cs="Times New Roman"/>
          <w:szCs w:val="24"/>
        </w:rPr>
      </w:pPr>
    </w:p>
    <w:p w:rsidRDefault="005F6BB3" w:rsidP="005F6BB3" w:rsidR="005F6BB3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5F6BB3" w:rsidP="005F6BB3" w:rsidR="005F6BB3">
      <w:pPr>
        <w:spacing w:after="0"/>
        <w:ind w:firstLine="720"/>
        <w:jc w:val="both"/>
        <w:rPr>
          <w:rFonts w:cs="Times New Roman"/>
          <w:szCs w:val="24"/>
        </w:rPr>
      </w:pPr>
    </w:p>
    <w:p w:rsidRDefault="005F6BB3" w:rsidP="005F6BB3" w:rsidR="005F6BB3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F6BB3" w:rsidP="005F6BB3" w:rsidR="005F6BB3">
      <w:pPr>
        <w:pStyle w:val="Odlomakpopisa"/>
        <w:ind w:left="0"/>
      </w:pPr>
    </w:p>
    <w:p w:rsidRDefault="005F6BB3" w:rsidP="005F6BB3" w:rsidR="005F6BB3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V         UPOZORENJE:</w:t>
      </w:r>
    </w:p>
    <w:p w:rsidRDefault="005F6BB3" w:rsidP="005F6BB3" w:rsidR="005F6BB3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5F6BB3" w:rsidP="005F6BB3" w:rsidR="005F6BB3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5F6BB3" w:rsidP="005F6BB3" w:rsidR="005F6BB3">
      <w:pP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Zagreb, </w:t>
      </w:r>
      <w:r w:rsidR="00BB5F88">
        <w:rPr>
          <w:rFonts w:cs="Times New Roman"/>
          <w:szCs w:val="24"/>
        </w:rPr>
        <w:t>22.</w:t>
      </w:r>
      <w:r>
        <w:rPr>
          <w:rFonts w:cs="Times New Roman"/>
          <w:szCs w:val="24"/>
        </w:rPr>
        <w:t xml:space="preserve"> </w:t>
      </w:r>
      <w:r w:rsidR="00BB5F88">
        <w:rPr>
          <w:rFonts w:cs="Times New Roman"/>
          <w:szCs w:val="24"/>
        </w:rPr>
        <w:t xml:space="preserve">ožujka </w:t>
      </w:r>
      <w:r>
        <w:rPr>
          <w:rFonts w:cs="Times New Roman"/>
          <w:szCs w:val="24"/>
        </w:rPr>
        <w:t xml:space="preserve"> 2016.</w:t>
      </w:r>
    </w:p>
    <w:p w:rsidRDefault="005F6BB3" w:rsidP="005F6BB3" w:rsidR="005F6BB3">
      <w:pPr>
        <w:spacing w:after="0"/>
        <w:ind w:firstLine="708" w:left="7080"/>
        <w:rPr>
          <w:rFonts w:cs="Times New Roman"/>
          <w:szCs w:val="24"/>
        </w:rPr>
      </w:pPr>
      <w:r>
        <w:rPr>
          <w:rFonts w:cs="Times New Roman"/>
          <w:szCs w:val="24"/>
        </w:rPr>
        <w:t>Sudac:</w:t>
      </w:r>
    </w:p>
    <w:p w:rsidRDefault="005F6BB3" w:rsidP="005F6BB3" w:rsidR="005F6BB3">
      <w:pPr>
        <w:spacing w:after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     Sandra Rotar Vogrin</w:t>
      </w:r>
    </w:p>
    <w:p w:rsidRDefault="005F6BB3" w:rsidP="005F6BB3" w:rsidR="005F6BB3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DNA: </w:t>
      </w:r>
    </w:p>
    <w:p w:rsidRDefault="005F6BB3" w:rsidP="005F6BB3" w:rsidR="005F6BB3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e- oglasna ploča 45 dana-javnost</w:t>
      </w:r>
    </w:p>
    <w:p w:rsidRDefault="005F6BB3" w:rsidP="005F6BB3" w:rsidR="005F6BB3">
      <w:pPr>
        <w:spacing w:after="0"/>
        <w:rPr>
          <w:rFonts w:cs="Times New Roman"/>
          <w:szCs w:val="24"/>
        </w:rPr>
      </w:pPr>
    </w:p>
    <w:p w:rsidRDefault="003279B2" w:rsidP="007B0B13" w:rsidR="003279B2" w:rsidRPr="007B0B13"/>
    <w:sectPr w:rsidSect="00ED6AA8" w:rsidR="003279B2" w:rsidRPr="007B0B1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557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F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5570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B35AB"/>
    <w:rsid w:val="000B6A44"/>
    <w:rsid w:val="0017795A"/>
    <w:rsid w:val="001C47BB"/>
    <w:rsid w:val="001D474B"/>
    <w:rsid w:val="001E3342"/>
    <w:rsid w:val="002358A6"/>
    <w:rsid w:val="0026439F"/>
    <w:rsid w:val="00275833"/>
    <w:rsid w:val="003279B2"/>
    <w:rsid w:val="003D2682"/>
    <w:rsid w:val="003E31D6"/>
    <w:rsid w:val="004717B0"/>
    <w:rsid w:val="004C7490"/>
    <w:rsid w:val="004D12D6"/>
    <w:rsid w:val="0050562B"/>
    <w:rsid w:val="00546F8A"/>
    <w:rsid w:val="005F6BB3"/>
    <w:rsid w:val="0060613D"/>
    <w:rsid w:val="006078DE"/>
    <w:rsid w:val="00647E49"/>
    <w:rsid w:val="0067475D"/>
    <w:rsid w:val="006E0EEE"/>
    <w:rsid w:val="007122B2"/>
    <w:rsid w:val="007B0B13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90B79"/>
    <w:rsid w:val="00AA4C98"/>
    <w:rsid w:val="00AB0F04"/>
    <w:rsid w:val="00AE518C"/>
    <w:rsid w:val="00BB5F88"/>
    <w:rsid w:val="00C30569"/>
    <w:rsid w:val="00CA316C"/>
    <w:rsid w:val="00D90876"/>
    <w:rsid w:val="00E75169"/>
    <w:rsid w:val="00ED6CFA"/>
    <w:rsid w:val="00F05570"/>
    <w:rsid w:val="00F51F18"/>
    <w:rsid w:val="00F97C1B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6BB3"/>
    <w:pPr>
      <w:spacing w:lineRule="auto" w:line="276" w:after="200"/>
    </w:pPr>
    <w:rPr>
      <w:rFonts w:cstheme="minorBidi" w:eastAsiaTheme="minorHAnsi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lineRule="auto" w:line="240" w:after="0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lineRule="auto" w:line="240" w:after="0"/>
    </w:pPr>
    <w:rPr>
      <w:rFonts w:cs="Tahoma" w:eastAsia="Times New Roman" w:hAnsi="Tahoma" w:ascii="Tahoma"/>
      <w:sz w:val="16"/>
      <w:szCs w:val="16"/>
      <w:lang w:eastAsia="hr-HR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5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570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5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5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6BB3"/>
    <w:pPr>
      <w:spacing w:after="200" w:line="276" w:lineRule="auto"/>
    </w:pPr>
    <w:rPr>
      <w:rFonts w:cstheme="minorBidi" w:eastAsiaTheme="minorHAnsi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after="0" w:line="240" w:lineRule="auto"/>
    </w:pPr>
    <w:rPr>
      <w:rFonts w:cs="Times New Roman" w:eastAsia="Times New Roman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after="0" w:line="240" w:lineRule="auto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after="0" w:line="240" w:lineRule="auto"/>
    </w:pPr>
    <w:rPr>
      <w:rFonts w:ascii="Tahoma" w:cs="Tahoma" w:eastAsia="Times New Roman" w:hAnsi="Tahoma"/>
      <w:sz w:val="16"/>
      <w:szCs w:val="16"/>
      <w:lang w:eastAsia="hr-HR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5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570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5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5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73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91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15E5C.2D8443A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7475</izvorni_sadrzaj>
    <derivirana_varijabla naziv="DomainObject.Predmet.Broj_1">7475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St-7475/2015</izvorni_sadrzaj>
    <derivirana_varijabla naziv="DomainObject.Predmet.OznakaBroj_1">St-7475/2015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 SLAVEK d.o.o. zastupanog po punomoćniku VESNA ĐURAS</izvorni_sadrzaj>
    <derivirana_varijabla naziv="DomainObject.Predmet.ProtustrankaFormated_1">  DIM SLAVEK d.o.o. zastupanog po punomoćniku VESNA ĐURAS</derivirana_varijabla>
  </DomainObject.Predmet.ProtustrankaFormated>
  <DomainObject.Predmet.ProtustrankaFormatedOIB>
    <izvorni_sadrzaj>  DIM SLAVEK d.o.o., OIB 51483096823 zastupanog po punomoćniku VESNA ĐURAS</izvorni_sadrzaj>
    <derivirana_varijabla naziv="DomainObject.Predmet.ProtustrankaFormatedOIB_1">  DIM SLAVEK d.o.o., OIB 51483096823 zastupanog po punomoćniku VESNA ĐURAS</derivirana_varijabla>
  </DomainObject.Predmet.ProtustrankaFormatedOIB>
  <DomainObject.Predmet.ProtustrankaFormatedWithAdress>
    <izvorni_sadrzaj> DIM SLAVEK d.o.o., Vladimira Ruždjaka/bb, 10000 Zagreb zastupanog po punomoćniku VESNA ĐURAS</izvorni_sadrzaj>
    <derivirana_varijabla naziv="DomainObject.Predmet.ProtustrankaFormatedWithAdress_1"> DIM SLAVEK d.o.o., Vladimira Ruždjaka/bb, 10000 Zagreb zastupanog po punomoćniku VESNA ĐURAS</derivirana_varijabla>
  </DomainObject.Predmet.ProtustrankaFormatedWithAdress>
  <DomainObject.Predmet.ProtustrankaFormatedWithAdressOIB>
    <izvorni_sadrzaj> DIM SLAVEK d.o.o., OIB 51483096823, Vladimira Ruždjaka/bb, 10000 Zagreb zastupanog po punomoćniku VESNA ĐURAS</izvorni_sadrzaj>
    <derivirana_varijabla naziv="DomainObject.Predmet.ProtustrankaFormatedWithAdressOIB_1"> DIM SLAVEK d.o.o., OIB 51483096823, Vladimira Ruždjaka/bb, 10000 Zagreb zastupanog po punomoćniku VESNA ĐURAS</derivirana_varijabla>
  </DomainObject.Predmet.ProtustrankaFormatedWithAdressOIB>
  <DomainObject.Predmet.ProtustrankaWithAdress>
    <izvorni_sadrzaj>DIM SLAVEK d.o.o. Vladimira Ruždjaka/bb, 10000 Zagreb</izvorni_sadrzaj>
    <derivirana_varijabla naziv="DomainObject.Predmet.ProtustrankaWithAdress_1">DIM SLAVEK d.o.o. Vladimira Ruždjaka/bb, 10000 Zagreb</derivirana_varijabla>
  </DomainObject.Predmet.ProtustrankaWithAdress>
  <DomainObject.Predmet.ProtustrankaWithAdressOIB>
    <izvorni_sadrzaj>DIM SLAVEK d.o.o., OIB 51483096823, Vladimira Ruždjaka/bb, 10000 Zagreb</izvorni_sadrzaj>
    <derivirana_varijabla naziv="DomainObject.Predmet.ProtustrankaWithAdressOIB_1">DIM SLAVEK d.o.o., OIB 51483096823, Vladimira Ruždjaka/bb, 10000 Zagreb</derivirana_varijabla>
  </DomainObject.Predmet.ProtustrankaWithAdressOIB>
  <DomainObject.Predmet.ProtustrankaNazivFormated>
    <izvorni_sadrzaj>DIM SLAVEK d.o.o.</izvorni_sadrzaj>
    <derivirana_varijabla naziv="DomainObject.Predmet.ProtustrankaNazivFormated_1">DIM SLAVEK d.o.o.</derivirana_varijabla>
  </DomainObject.Predmet.ProtustrankaNazivFormated>
  <DomainObject.Predmet.ProtustrankaNazivFormatedOIB>
    <izvorni_sadrzaj>DIM SLAVEK d.o.o., OIB 51483096823</izvorni_sadrzaj>
    <derivirana_varijabla naziv="DomainObject.Predmet.ProtustrankaNazivFormatedOIB_1">DIM SLAVEK d.o.o., OIB 51483096823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 SLAVEK d.o.o. zastupanog po punomoćniku VESNA ĐURAS</item>
    </izvorni_sadrzaj>
    <derivirana_varijabla naziv="DomainObject.Predmet.ProtuStrankaListFormated_1">
      <item>DIM SLAVEK d.o.o. zastupanog po punomoćniku VESNA ĐURAS</item>
    </derivirana_varijabla>
  </DomainObject.Predmet.ProtuStrankaListFormated>
  <DomainObject.Predmet.ProtuStrankaListFormatedOIB>
    <izvorni_sadrzaj>
      <item>DIM SLAVEK d.o.o., OIB 51483096823 zastupanog po punomoćniku VESNA ĐURAS</item>
    </izvorni_sadrzaj>
    <derivirana_varijabla naziv="DomainObject.Predmet.ProtuStrankaListFormatedOIB_1">
      <item>DIM SLAVEK d.o.o., OIB 51483096823 zastupanog po punomoćniku VESNA ĐURAS</item>
    </derivirana_varijabla>
  </DomainObject.Predmet.ProtuStrankaListFormatedOIB>
  <DomainObject.Predmet.ProtuStrankaListFormatedWithAdress>
    <izvorni_sadrzaj>
      <item>DIM SLAVEK d.o.o., Vladimira Ruždjaka/bb, 10000 Zagreb zastupanog po punomoćniku VESNA ĐURAS</item>
    </izvorni_sadrzaj>
    <derivirana_varijabla naziv="DomainObject.Predmet.ProtuStrankaListFormatedWithAdress_1">
      <item>DIM SLAVEK d.o.o., Vladimira Ruždjaka/bb, 10000 Zagreb zastupanog po punomoćniku VESNA ĐURAS</item>
    </derivirana_varijabla>
  </DomainObject.Predmet.ProtuStrankaListFormatedWithAdress>
  <DomainObject.Predmet.ProtuStrankaListFormatedWithAdressOIB>
    <izvorni_sadrzaj>
      <item>DIM SLAVEK d.o.o., OIB 51483096823, Vladimira Ruždjaka/bb, 10000 Zagreb zastupanog po punomoćniku VESNA ĐURAS</item>
    </izvorni_sadrzaj>
    <derivirana_varijabla naziv="DomainObject.Predmet.ProtuStrankaListFormatedWithAdressOIB_1">
      <item>DIM SLAVEK d.o.o., OIB 51483096823, Vladimira Ruždjaka/bb, 10000 Zagreb zastupanog po punomoćniku VESNA ĐURAS</item>
    </derivirana_varijabla>
  </DomainObject.Predmet.ProtuStrankaListFormatedWithAdressOIB>
  <DomainObject.Predmet.ProtuStrankaListNazivFormated>
    <izvorni_sadrzaj>
      <item>DIM SLAVEK d.o.o.</item>
    </izvorni_sadrzaj>
    <derivirana_varijabla naziv="DomainObject.Predmet.ProtuStrankaListNazivFormated_1">
      <item>DIM SLAVEK d.o.o.</item>
    </derivirana_varijabla>
  </DomainObject.Predmet.ProtuStrankaListNazivFormated>
  <DomainObject.Predmet.ProtuStrankaListNazivFormatedOIB>
    <izvorni_sadrzaj>
      <item>DIM SLAVEK d.o.o., OIB 51483096823</item>
    </izvorni_sadrzaj>
    <derivirana_varijabla naziv="DomainObject.Predmet.ProtuStrankaListNazivFormatedOIB_1">
      <item>DIM SLAVEK d.o.o., OIB 51483096823</item>
    </derivirana_varijabla>
  </DomainObject.Predmet.ProtuStrankaListNazivFormatedOIB>
  <DomainObject.Predmet.OstaliListFormated>
    <izvorni_sadrzaj>
      <item>VESNA ĐURAS punomoćnik sudionika u postupku DIM SLAVEK d.o.o.</item>
    </izvorni_sadrzaj>
    <derivirana_varijabla naziv="DomainObject.Predmet.OstaliListFormated_1">
      <item>VESNA ĐURAS punomoćnik sudionika u postupku DIM SLAVEK d.o.o.</item>
    </derivirana_varijabla>
  </DomainObject.Predmet.OstaliListFormated>
  <DomainObject.Predmet.OstaliListFormatedOIB>
    <izvorni_sadrzaj>
      <item>VESNA ĐURAS, OIB 72197155077 punomoćnik sudionika u postupku DIM SLAVEK d.o.o.</item>
    </izvorni_sadrzaj>
    <derivirana_varijabla naziv="DomainObject.Predmet.OstaliListFormatedOIB_1">
      <item>VESNA ĐURAS, OIB 72197155077 punomoćnik sudionika u postupku DIM SLAVEK d.o.o.</item>
    </derivirana_varijabla>
  </DomainObject.Predmet.OstaliListFormatedOIB>
  <DomainObject.Predmet.OstaliListFormatedWithAdress>
    <izvorni_sadrzaj>
      <item>VESNA ĐURAS, J.LAURENČIĆA 8B, 10000 Zagreb punomoćnik sudionika u postupku DIM SLAVEK d.o.o.</item>
    </izvorni_sadrzaj>
    <derivirana_varijabla naziv="DomainObject.Predmet.OstaliListFormatedWithAdress_1">
      <item>VESNA ĐURAS, J.LAURENČIĆA 8B, 10000 Zagreb punomoćnik sudionika u postupku DIM SLAVEK d.o.o.</item>
    </derivirana_varijabla>
  </DomainObject.Predmet.OstaliListFormatedWithAdress>
  <DomainObject.Predmet.OstaliListFormatedWithAdressOIB>
    <izvorni_sadrzaj>
      <item>VESNA ĐURAS, OIB 72197155077, J.LAURENČIĆA 8B, 10000 Zagreb punomoćnik sudionika u postupku DIM SLAVEK d.o.o.</item>
    </izvorni_sadrzaj>
    <derivirana_varijabla naziv="DomainObject.Predmet.OstaliListFormatedWithAdressOIB_1">
      <item>VESNA ĐURAS, OIB 72197155077, J.LAURENČIĆA 8B, 10000 Zagreb punomoćnik sudionika u postupku DIM SLAVEK d.o.o.</item>
    </derivirana_varijabla>
  </DomainObject.Predmet.OstaliListFormatedWithAdressOIB>
  <DomainObject.Predmet.OstaliListNazivFormated>
    <izvorni_sadrzaj>
      <item>VESNA ĐURAS</item>
    </izvorni_sadrzaj>
    <derivirana_varijabla naziv="DomainObject.Predmet.OstaliListNazivFormated_1">
      <item>VESNA ĐURAS</item>
    </derivirana_varijabla>
  </DomainObject.Predmet.OstaliListNazivFormated>
  <DomainObject.Predmet.OstaliListNazivFormatedOIB>
    <izvorni_sadrzaj>
      <item>VESNA ĐURAS, OIB 72197155077</item>
    </izvorni_sadrzaj>
    <derivirana_varijabla naziv="DomainObject.Predmet.OstaliListNazivFormatedOIB_1">
      <item>VESNA ĐURAS, OIB 72197155077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 SLAVEK d.o.o.</izvorni_sadrzaj>
    <derivirana_varijabla naziv="DomainObject.Predmet.ProtustrankaIDrugi_1">DIM SLAVEK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 SLAVEK d.o.o., OIB 51483096823, Vladimira Ruždjaka/bb, 10000 Zagreb</izvorni_sadrzaj>
    <derivirana_varijabla naziv="DomainObject.Predmet.ProtustrankaIDrugiAdressOIB_1">DIM SLAVEK d.o.o., OIB 51483096823, Vladimira Ruždjaka/bb,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 SLAVEK d.o.o.</item>
      <item>VESNA ĐURAS</item>
    </izvorni_sadrzaj>
    <derivirana_varijabla naziv="DomainObject.Predmet.SudioniciListNaziv_1">
      <item>FINA Regionalni centar Zagreb</item>
      <item>DIM SLAVEK d.o.o.</item>
      <item>VESNA ĐURAS</item>
    </derivirana_varijabla>
  </DomainObject.Predmet.SudioniciListNaziv>
  <DomainObject.Predmet.SudioniciListAdressOIB>
    <izvorni_sadrzaj>
      <item>FINA Regionalni centar Zagreb, OIB 85821130368, Trg svibanjskih žrtava 1995. 1,10000 Zagreb</item>
      <item>DIM SLAVEK d.o.o., OIB 51483096823, Vladimira Ruždjaka/bb,10000 Zagreb</item>
      <item>VESNA ĐURAS, OIB 72197155077, J.LAURENČIĆA 8B,10000 Zagreb</item>
    </izvorni_sadrzaj>
    <derivirana_varijabla naziv="DomainObject.Predmet.SudioniciListAdressOIB_1">
      <item>FINA Regionalni centar Zagreb, OIB 85821130368, Trg svibanjskih žrtava 1995. 1,10000 Zagreb</item>
      <item>DIM SLAVEK d.o.o., OIB 51483096823, Vladimira Ruždjaka/bb,10000 Zagreb</item>
      <item>VESNA ĐURAS, OIB 72197155077, J.LAURENČIĆA 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51483096823</item>
      <item>, OIB 72197155077</item>
    </izvorni_sadrzaj>
    <derivirana_varijabla naziv="DomainObject.Predmet.SudioniciListNazivOIB_1">
      <item>, OIB 85821130368</item>
      <item>, OIB 51483096823</item>
      <item>, OIB 72197155077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1295</properties:Characters>
  <properties:Lines>37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2016-03-22T12:45:00Z</dcterms:created>
  <dc:creator>Višnja Jurlina</dc:creator>
  <cp:lastModifiedBy>Višnja Jurlina</cp:lastModifiedBy>
  <cp:lastPrinted>2016-03-22T12:52:00Z</cp:lastPrinted>
  <dcterms:modified xmlns:xsi="http://www.w3.org/2001/XMLSchema-instance" xsi:type="dcterms:W3CDTF">2016-03-22T12:53:00Z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