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41d4" w14:paraId="18a41d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3066C">
        <w:t>SUNSTROOM INVESTICIJE</w:t>
      </w:r>
      <w:r w:rsidR="002F1189">
        <w:t xml:space="preserve"> d.o.o., </w:t>
      </w:r>
      <w:r w:rsidR="00E3066C">
        <w:t>Karlovačka 26, Split</w:t>
      </w:r>
      <w:r w:rsidR="002F1189">
        <w:t xml:space="preserve">, OIB: </w:t>
      </w:r>
      <w:r w:rsidR="00E3066C" w:rsidRPr="00E3066C">
        <w:t>32912414602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3066C">
        <w:t xml:space="preserve">SUNSTROOM INVESTICIJE d.o.o., Karlovačka 26, Split, OIB: </w:t>
      </w:r>
      <w:r w:rsidR="00E3066C" w:rsidRPr="00E3066C">
        <w:t>32912414602</w:t>
      </w:r>
      <w:r w:rsidR="00E3066C">
        <w:t xml:space="preserve"> </w:t>
      </w:r>
      <w:r>
        <w:rPr>
          <w:lang w:val="hr-HR"/>
        </w:rPr>
        <w:t xml:space="preserve">na dan </w:t>
      </w:r>
      <w:r w:rsidR="00E3066C">
        <w:rPr>
          <w:lang w:val="hr-HR"/>
        </w:rPr>
        <w:t>27</w:t>
      </w:r>
      <w:r w:rsidR="00992410">
        <w:rPr>
          <w:lang w:val="hr-HR"/>
        </w:rPr>
        <w:t>. svibnja</w:t>
      </w:r>
      <w:r w:rsidR="002F1189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2F1189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3066C">
        <w:rPr>
          <w:lang w:val="hr-HR"/>
        </w:rPr>
        <w:t>34.297,99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74C9D" w:rsidR="00473132">
    <w:pPr>
      <w:pStyle w:val="Zaglavlje"/>
      <w:jc w:val="center"/>
    </w:pPr>
  </w:p>
  <w:p w:rsidRDefault="00C74C9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3066C">
      <w:t>1331</w:t>
    </w:r>
    <w:r>
      <w:t>/</w:t>
    </w:r>
    <w:r w:rsidR="002F1189">
      <w:t>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696610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92410"/>
    <w:rsid w:val="009B56F1"/>
    <w:rsid w:val="00A429D1"/>
    <w:rsid w:val="00A51DE9"/>
    <w:rsid w:val="00B12DB9"/>
    <w:rsid w:val="00B157B2"/>
    <w:rsid w:val="00B45E79"/>
    <w:rsid w:val="00B7506F"/>
    <w:rsid w:val="00C74C9D"/>
    <w:rsid w:val="00D54741"/>
    <w:rsid w:val="00DD0D50"/>
    <w:rsid w:val="00E3066C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SUNSTROOM INVESTICIJE društvo s ograničenom odgovornošću za projektiranje i izgradnju postrojenja za proizvodnju energije iz</izvorni_sadrzaj>
    <derivirana_varijabla naziv="DomainObject.Predmet.ProtustrankaFormated_1">  SUNSTROOM INVESTICIJE društvo s ograničenom odgovornošću za projektiranje i izgradnju postrojenja za proizvodnju energije iz</derivirana_varijabla>
  </DomainObject.Predmet.ProtustrankaFormated>
  <DomainObject.Predmet.ProtustrankaFormatedOIB>
    <izvorni_sadrzaj>  SUNSTROOM INVESTICIJE društvo s ograničenom odgovornošću za projektiranje i izgradnju postrojenja za proizvodnju energije iz, OIB 32912414602</izvorni_sadrzaj>
    <derivirana_varijabla naziv="DomainObject.Predmet.ProtustrankaFormatedOIB_1">  SUNSTROOM INVESTICIJE društvo s ograničenom odgovornošću za projektiranje i izgradnju postrojenja za proizvodnju energije iz, OIB 32912414602</derivirana_varijabla>
  </DomainObject.Predmet.ProtustrankaFormatedOIB>
  <DomainObject.Predmet.ProtustrankaFormatedWithAdress>
    <izvorni_sadrzaj> SUNSTROOM INVESTICIJE društvo s ograničenom odgovornošću za projektiranje i izgradnju postrojenja za proizvodnju energije iz, Karlovačka 26, 21000 Split</izvorni_sadrzaj>
    <derivirana_varijabla naziv="DomainObject.Predmet.ProtustrankaFormatedWithAdress_1"> SUNSTROOM INVESTICIJE društvo s ograničenom odgovornošću za projektiranje i izgradnju postrojenja za proizvodnju energije iz, Karlovačka 26, 21000 Split</derivirana_varijabla>
  </DomainObject.Predmet.ProtustrankaFormatedWithAdress>
  <DomainObject.Predmet.ProtustrankaFormatedWithAdressOIB>
    <izvorni_sadrzaj> SUNSTROOM INVESTICIJE društvo s ograničenom odgovornošću za projektiranje i izgradnju postrojenja za proizvodnju energije iz, OIB 32912414602, Karlovačka 26, 21000 Split</izvorni_sadrzaj>
    <derivirana_varijabla naziv="DomainObject.Predmet.ProtustrankaFormatedWithAdressOIB_1"> SUNSTROOM INVESTICIJE društvo s ograničenom odgovornošću za projektiranje i izgradnju postrojenja za proizvodnju energije iz, OIB 32912414602, Karlovačka 26, 21000 Split</derivirana_varijabla>
  </DomainObject.Predmet.ProtustrankaFormatedWithAdressOIB>
  <DomainObject.Predmet.ProtustrankaWithAdress>
    <izvorni_sadrzaj>SUNSTROOM INVESTICIJE društvo s ograničenom odgovornošću za projektiranje i izgradnju postrojenja za proizvodnju energije iz Karlovačka 26, 21000 Split</izvorni_sadrzaj>
    <derivirana_varijabla naziv="DomainObject.Predmet.ProtustrankaWithAdress_1">SUNSTROOM INVESTICIJE društvo s ograničenom odgovornošću za projektiranje i izgradnju postrojenja za proizvodnju energije iz Karlovačka 26, 21000 Split</derivirana_varijabla>
  </DomainObject.Predmet.ProtustrankaWithAdress>
  <DomainObject.Predmet.ProtustrankaWithAdressOIB>
    <izvorni_sadrzaj>SUNSTROOM INVESTICIJE društvo s ograničenom odgovornošću za projektiranje i izgradnju postrojenja za proizvodnju energije iz, OIB 32912414602, Karlovačka 26, 21000 Split</izvorni_sadrzaj>
    <derivirana_varijabla naziv="DomainObject.Predmet.ProtustrankaWithAdressOIB_1">SUNSTROOM INVESTICIJE društvo s ograničenom odgovornošću za projektiranje i izgradnju postrojenja za proizvodnju energije iz, OIB 32912414602, Karlovačka 26, 21000 Split</derivirana_varijabla>
  </DomainObject.Predmet.ProtustrankaWithAdressOIB>
  <DomainObject.Predmet.ProtustrankaNazivFormated>
    <izvorni_sadrzaj>SUNSTROOM INVESTICIJE društvo s ograničenom odgovornošću za projektiranje i izgradnju postrojenja za proizvodnju energije iz</izvorni_sadrzaj>
    <derivirana_varijabla naziv="DomainObject.Predmet.ProtustrankaNazivFormated_1">SUNSTROOM INVESTICIJE društvo s ograničenom odgovornošću za projektiranje i izgradnju postrojenja za proizvodnju energije iz</derivirana_varijabla>
  </DomainObject.Predmet.ProtustrankaNazivFormated>
  <DomainObject.Predmet.ProtustrankaNazivFormatedOIB>
    <izvorni_sadrzaj>SUNSTROOM INVESTICIJE društvo s ograničenom odgovornošću za projektiranje i izgradnju postrojenja za proizvodnju energije iz, OIB 32912414602</izvorni_sadrzaj>
    <derivirana_varijabla naziv="DomainObject.Predmet.ProtustrankaNazivFormatedOIB_1">SUNSTROOM INVESTICIJE društvo s ograničenom odgovornošću za projektiranje i izgradnju postrojenja za proizvodnju energije iz, OIB 32912414602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34297.99</izvorni_sadrzaj>
    <derivirana_varijabla naziv="DomainObject.Predmet.TrenutnaVrijednost_1">34297.99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SUNSTROOM INVESTICIJE društvo s ograničenom odgovornošću za projektiranje i izgradnju postrojenja za proizvodnju energije iz</item>
    </izvorni_sadrzaj>
    <derivirana_varijabla naziv="DomainObject.Predmet.ProtuStrankaListFormated_1">
      <item>SUNSTROOM INVESTICIJE društvo s ograničenom odgovornošću za projektiranje i izgradnju postrojenja za proizvodnju energije iz</item>
    </derivirana_varijabla>
  </DomainObject.Predmet.ProtuStrankaListFormated>
  <DomainObject.Predmet.ProtuStrankaListFormatedOIB>
    <izvorni_sadrzaj>
      <item>SUNSTROOM INVESTICIJE društvo s ograničenom odgovornošću za projektiranje i izgradnju postrojenja za proizvodnju energije iz, OIB 32912414602</item>
    </izvorni_sadrzaj>
    <derivirana_varijabla naziv="DomainObject.Predmet.ProtuStrankaListFormatedOIB_1">
      <item>SUNSTROOM INVESTICIJE društvo s ograničenom odgovornošću za projektiranje i izgradnju postrojenja za proizvodnju energije iz, OIB 32912414602</item>
    </derivirana_varijabla>
  </DomainObject.Predmet.ProtuStrankaListFormatedOIB>
  <DomainObject.Predmet.ProtuStrankaListFormatedWithAdress>
    <izvorni_sadrzaj>
      <item>SUNSTROOM INVESTICIJE društvo s ograničenom odgovornošću za projektiranje i izgradnju postrojenja za proizvodnju energije iz, Karlovačka 26, 21000 Split</item>
    </izvorni_sadrzaj>
    <derivirana_varijabla naziv="DomainObject.Predmet.ProtuStrankaListFormatedWithAdress_1">
      <item>SUNSTROOM INVESTICIJE društvo s ograničenom odgovornošću za projektiranje i izgradnju postrojenja za proizvodnju energije iz, Karlovačka 26, 21000 Split</item>
    </derivirana_varijabla>
  </DomainObject.Predmet.ProtuStrankaListFormatedWithAdress>
  <DomainObject.Predmet.ProtuStrankaListFormatedWithAdressOIB>
    <izvorni_sadrzaj>
      <item>SUNSTROOM INVESTICIJE društvo s ograničenom odgovornošću za projektiranje i izgradnju postrojenja za proizvodnju energije iz, OIB 32912414602, Karlovačka 26, 21000 Split</item>
    </izvorni_sadrzaj>
    <derivirana_varijabla naziv="DomainObject.Predmet.ProtuStrankaListFormatedWithAdressOIB_1">
      <item>SUNSTROOM INVESTICIJE društvo s ograničenom odgovornošću za projektiranje i izgradnju postrojenja za proizvodnju energije iz, OIB 32912414602, Karlovačka 26, 21000 Split</item>
    </derivirana_varijabla>
  </DomainObject.Predmet.ProtuStrankaListFormatedWithAdressOIB>
  <DomainObject.Predmet.ProtuStrankaListNazivFormated>
    <izvorni_sadrzaj>
      <item>SUNSTROOM INVESTICIJE društvo s ograničenom odgovornošću za projektiranje i izgradnju postrojenja za proizvodnju energije iz</item>
    </izvorni_sadrzaj>
    <derivirana_varijabla naziv="DomainObject.Predmet.ProtuStrankaListNazivFormated_1">
      <item>SUNSTROOM INVESTICIJE društvo s ograničenom odgovornošću za projektiranje i izgradnju postrojenja za proizvodnju energije iz</item>
    </derivirana_varijabla>
  </DomainObject.Predmet.ProtuStrankaListNazivFormated>
  <DomainObject.Predmet.ProtuStrankaListNazivFormatedOIB>
    <izvorni_sadrzaj>
      <item>SUNSTROOM INVESTICIJE društvo s ograničenom odgovornošću za projektiranje i izgradnju postrojenja za proizvodnju energije iz, OIB 32912414602</item>
    </izvorni_sadrzaj>
    <derivirana_varijabla naziv="DomainObject.Predmet.ProtuStrankaListNazivFormatedOIB_1">
      <item>SUNSTROOM INVESTICIJE društvo s ograničenom odgovornošću za projektiranje i izgradnju postrojenja za proizvodnju energije iz, OIB 32912414602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SUNSTROOM INVESTICIJE društvo s ograničenom odgovornošću za projektiranje i izgradnju postrojenja za proizvodnju energije iz</izvorni_sadrzaj>
    <derivirana_varijabla naziv="DomainObject.Predmet.ProtustrankaIDrugi_1">SUNSTROOM INVESTICIJE društvo s ograničenom odgovornošću za projektiranje i izgradnju postrojenja za proizvodnju energije iz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SUNSTROOM INVESTICIJE društvo s ograničenom odgovornošću za projektiranje i izgradnju postrojenja za proizvodnju energije iz, OIB 32912414602, Karlovačka 26, 21000 Split</izvorni_sadrzaj>
    <derivirana_varijabla naziv="DomainObject.Predmet.ProtustrankaIDrugiAdressOIB_1">SUNSTROOM INVESTICIJE društvo s ograničenom odgovornošću za projektiranje i izgradnju postrojenja za proizvodnju energije iz, OIB 32912414602, Karlovačka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SUNSTROOM INVESTICIJE društvo s ograničenom odgovornošću za projektiranje i izgradnju postrojenja za proizvodnju energije iz</item>
      <item>FINANCIJSKA AGENCIJA, RC SPLIT</item>
    </izvorni_sadrzaj>
    <derivirana_varijabla naziv="DomainObject.Predmet.SudioniciListNaziv_1">
      <item>SUNSTROOM INVESTICIJE društvo s ograničenom odgovornošću za projektiranje i izgradnju postrojenja za proizvodnju energije iz</item>
      <item>FINANCIJSKA AGENCIJA, RC SPLIT</item>
    </derivirana_varijabla>
  </DomainObject.Predmet.SudioniciListNaziv>
  <DomainObject.Predmet.SudioniciListAdressOIB>
    <izvorni_sadrzaj>
      <item>SUNSTROOM INVESTICIJE društvo s ograničenom odgovornošću za projektiranje i izgradnju postrojenja za proizvodnju energije iz, OIB 32912414602, Karlovačka 26,21000 Split</item>
      <item>FINANCIJSKA AGENCIJA, RC SPLIT, OIB 85821130368, Mažuranićevo šetalište 24 b,21000 Split</item>
    </izvorni_sadrzaj>
    <derivirana_varijabla naziv="DomainObject.Predmet.SudioniciListAdressOIB_1">
      <item>SUNSTROOM INVESTICIJE društvo s ograničenom odgovornošću za projektiranje i izgradnju postrojenja za proizvodnju energije iz, OIB 32912414602, Karlovačka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32912414602</item>
      <item>, OIB 85821130368</item>
    </izvorni_sadrzaj>
    <derivirana_varijabla naziv="DomainObject.Predmet.SudioniciListNazivOIB_1">
      <item>, OIB 32912414602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1766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2017-03-02T08:32:00Z</cp:lastPrinted>
  <dcterms:modified xmlns:xsi="http://www.w3.org/2001/XMLSchema-instance" xsi:type="dcterms:W3CDTF">2017-03-02T12:20:00Z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