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0787" w14:paraId="8cd078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A873A8" w:rsidRPr="009D2C63">
        <w:rPr>
          <w:lang w:val="hr-HR"/>
        </w:rPr>
        <w:t>D.A. AGENT d.o.o., Split, Matice Hrvatske 1, OIB: 56703660415,  MBS: 060217017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903A1">
        <w:rPr>
          <w:lang w:val="hr-HR"/>
        </w:rPr>
        <w:t>08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A873A8" w:rsidRPr="009D2C63">
        <w:rPr>
          <w:lang w:val="hr-HR"/>
        </w:rPr>
        <w:t>D.A. AGENT d.o.o., Split, Matice Hrvatske 1, OIB: 56703660415,  MBS: 060217017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903A1">
        <w:rPr>
          <w:lang w:val="hr-HR"/>
        </w:rPr>
        <w:t>08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8F644F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8F644F">
        <w:rPr>
          <w:lang w:val="hr-HR"/>
        </w:rPr>
        <w:t>se Ada Rajković, Split, Matice hrvatske 10, OIB: 27195964864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A873A8" w:rsidRPr="009D2C63">
        <w:rPr>
          <w:lang w:val="hr-HR"/>
        </w:rPr>
        <w:t>D.A. AGENT d.o.o., Split, Matice Hrvatske 1, OIB: 56703660415,  MBS: 060217017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05973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A873A8" w:rsidRPr="009D2C63">
        <w:rPr>
          <w:lang w:val="hr-HR"/>
        </w:rPr>
        <w:t>D.A. AGENT d.o.o., Split, Matice Hrvatske 1, OIB: 56703660415,  MBS: 060217017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873A8" w:rsidRPr="009D2C63">
        <w:rPr>
          <w:lang w:val="hr-HR"/>
        </w:rPr>
        <w:t xml:space="preserve">905 </w:t>
      </w:r>
      <w:r w:rsidR="00170B5C" w:rsidRPr="004B4F6C">
        <w:rPr>
          <w:lang w:val="hr-HR"/>
        </w:rPr>
        <w:t xml:space="preserve">dana, u ukupnom iznosu od </w:t>
      </w:r>
      <w:r w:rsidR="00A873A8" w:rsidRPr="009D2C63">
        <w:rPr>
          <w:lang w:val="hr-HR"/>
        </w:rPr>
        <w:t>8.768,22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903A1">
        <w:rPr>
          <w:lang w:val="hr-HR"/>
        </w:rPr>
        <w:t>08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2318D4" w:rsidP="00F31929" w:rsidR="002318D4">
      <w:pPr>
        <w:jc w:val="both"/>
        <w:rPr>
          <w:lang w:val="hr-HR"/>
        </w:rPr>
      </w:pPr>
    </w:p>
    <w:p w:rsidRDefault="00F903A1" w:rsidP="00F31929" w:rsidR="00F903A1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1631C" w:rsidRPr="0041631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873A8">
      <w:t>2582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873A8">
      <w:t>2582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631C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44F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3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631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63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63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3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631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63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63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St-2582/2015</izvorni_sadrzaj>
    <derivirana_varijabla naziv="DomainObject.Predmet.OznakaBroj_1">St-2582/2015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D.A. AGENT društvo s ograničenom odgovornošću za usluge putničke agencije i usluge u nautičkom turizmu</izvorni_sadrzaj>
    <derivirana_varijabla naziv="DomainObject.Predmet.ProtustrankaFormated_1">  D.A. AGENT društvo s ograničenom odgovornošću za usluge putničke agencije i usluge u nautičkom turizmu</derivirana_varijabla>
  </DomainObject.Predmet.ProtustrankaFormated>
  <DomainObject.Predmet.ProtustrankaFormatedOIB>
    <izvorni_sadrzaj>  D.A. AGENT društvo s ograničenom odgovornošću za usluge putničke agencije i usluge u nautičkom turizmu, OIB 56703660415</izvorni_sadrzaj>
    <derivirana_varijabla naziv="DomainObject.Predmet.ProtustrankaFormatedOIB_1">  D.A. AGENT društvo s ograničenom odgovornošću za usluge putničke agencije i usluge u nautičkom turizmu, OIB 56703660415</derivirana_varijabla>
  </DomainObject.Predmet.ProtustrankaFormatedOIB>
  <DomainObject.Predmet.ProtustrankaFormatedWithAdress>
    <izvorni_sadrzaj> D.A. AGENT društvo s ograničenom odgovornošću za usluge putničke agencije i usluge u nautičkom turizmu, Matice Hrvatske 1, 21000 Split</izvorni_sadrzaj>
    <derivirana_varijabla naziv="DomainObject.Predmet.ProtustrankaFormatedWithAdress_1"> D.A. AGENT društvo s ograničenom odgovornošću za usluge putničke agencije i usluge u nautičkom turizmu, Matice Hrvatske 1, 21000 Split</derivirana_varijabla>
  </DomainObject.Predmet.ProtustrankaFormatedWithAdress>
  <DomainObject.Predmet.ProtustrankaFormatedWithAdressOIB>
    <izvorni_sadrzaj> D.A. AGENT društvo s ograničenom odgovornošću za usluge putničke agencije i usluge u nautičkom turizmu, OIB 56703660415, Matice Hrvatske 1, 21000 Split</izvorni_sadrzaj>
    <derivirana_varijabla naziv="DomainObject.Predmet.ProtustrankaFormatedWithAdressOIB_1"> D.A. AGENT društvo s ograničenom odgovornošću za usluge putničke agencije i usluge u nautičkom turizmu, OIB 56703660415, Matice Hrvatske 1, 21000 Split</derivirana_varijabla>
  </DomainObject.Predmet.ProtustrankaFormatedWithAdressOIB>
  <DomainObject.Predmet.ProtustrankaWithAdress>
    <izvorni_sadrzaj>D.A. AGENT društvo s ograničenom odgovornošću za usluge putničke agencije i usluge u nautičkom turizmu Matice Hrvatske 1, 21000 Split</izvorni_sadrzaj>
    <derivirana_varijabla naziv="DomainObject.Predmet.ProtustrankaWithAdress_1">D.A. AGENT društvo s ograničenom odgovornošću za usluge putničke agencije i usluge u nautičkom turizmu Matice Hrvatske 1, 21000 Split</derivirana_varijabla>
  </DomainObject.Predmet.ProtustrankaWithAdress>
  <DomainObject.Predmet.ProtustrankaWithAdressOIB>
    <izvorni_sadrzaj>D.A. AGENT društvo s ograničenom odgovornošću za usluge putničke agencije i usluge u nautičkom turizmu, OIB 56703660415, Matice Hrvatske 1, 21000 Split</izvorni_sadrzaj>
    <derivirana_varijabla naziv="DomainObject.Predmet.ProtustrankaWithAdressOIB_1">D.A. AGENT društvo s ograničenom odgovornošću za usluge putničke agencije i usluge u nautičkom turizmu, OIB 56703660415, Matice Hrvatske 1, 21000 Split</derivirana_varijabla>
  </DomainObject.Predmet.ProtustrankaWithAdressOIB>
  <DomainObject.Predmet.ProtustrankaNazivFormated>
    <izvorni_sadrzaj>D.A. AGENT društvo s ograničenom odgovornošću za usluge putničke agencije i usluge u nautičkom turizmu</izvorni_sadrzaj>
    <derivirana_varijabla naziv="DomainObject.Predmet.ProtustrankaNazivFormated_1">D.A. AGENT društvo s ograničenom odgovornošću za usluge putničke agencije i usluge u nautičkom turizmu</derivirana_varijabla>
  </DomainObject.Predmet.ProtustrankaNazivFormated>
  <DomainObject.Predmet.ProtustrankaNazivFormatedOIB>
    <izvorni_sadrzaj>D.A. AGENT društvo s ograničenom odgovornošću za usluge putničke agencije i usluge u nautičkom turizmu, OIB 56703660415</izvorni_sadrzaj>
    <derivirana_varijabla naziv="DomainObject.Predmet.ProtustrankaNazivFormatedOIB_1">D.A. AGENT društvo s ograničenom odgovornošću za usluge putničke agencije i usluge u nautičkom turizmu, OIB 56703660415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8768.22</izvorni_sadrzaj>
    <derivirana_varijabla naziv="DomainObject.Predmet.TrenutnaVrijednost_1">8768.22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D.A. AGENT društvo s ograničenom odgovornošću za usluge putničke agencije i usluge u nautičkom turizmu</item>
    </izvorni_sadrzaj>
    <derivirana_varijabla naziv="DomainObject.Predmet.ProtuStrankaListFormated_1">
      <item>D.A. AGENT društvo s ograničenom odgovornošću za usluge putničke agencije i usluge u nautičkom turizmu</item>
    </derivirana_varijabla>
  </DomainObject.Predmet.ProtuStrankaListFormated>
  <DomainObject.Predmet.ProtuStrankaListFormatedOIB>
    <izvorni_sadrzaj>
      <item>D.A. AGENT društvo s ograničenom odgovornošću za usluge putničke agencije i usluge u nautičkom turizmu, OIB 56703660415</item>
    </izvorni_sadrzaj>
    <derivirana_varijabla naziv="DomainObject.Predmet.ProtuStrankaListFormatedOIB_1">
      <item>D.A. AGENT društvo s ograničenom odgovornošću za usluge putničke agencije i usluge u nautičkom turizmu, OIB 56703660415</item>
    </derivirana_varijabla>
  </DomainObject.Predmet.ProtuStrankaListFormatedOIB>
  <DomainObject.Predmet.ProtuStrankaListFormatedWithAdress>
    <izvorni_sadrzaj>
      <item>D.A. AGENT društvo s ograničenom odgovornošću za usluge putničke agencije i usluge u nautičkom turizmu, Matice Hrvatske 1, 21000 Split</item>
    </izvorni_sadrzaj>
    <derivirana_varijabla naziv="DomainObject.Predmet.ProtuStrankaListFormatedWithAdress_1">
      <item>D.A. AGENT društvo s ograničenom odgovornošću za usluge putničke agencije i usluge u nautičkom turizmu, Matice Hrvatske 1, 21000 Split</item>
    </derivirana_varijabla>
  </DomainObject.Predmet.ProtuStrankaListFormatedWithAdress>
  <DomainObject.Predmet.ProtuStrankaListFormatedWithAdressOIB>
    <izvorni_sadrzaj>
      <item>D.A. AGENT društvo s ograničenom odgovornošću za usluge putničke agencije i usluge u nautičkom turizmu, OIB 56703660415, Matice Hrvatske 1, 21000 Split</item>
    </izvorni_sadrzaj>
    <derivirana_varijabla naziv="DomainObject.Predmet.ProtuStrankaListFormatedWithAdressOIB_1">
      <item>D.A. AGENT društvo s ograničenom odgovornošću za usluge putničke agencije i usluge u nautičkom turizmu, OIB 56703660415, Matice Hrvatske 1, 21000 Split</item>
    </derivirana_varijabla>
  </DomainObject.Predmet.ProtuStrankaListFormatedWithAdressOIB>
  <DomainObject.Predmet.ProtuStrankaListNazivFormated>
    <izvorni_sadrzaj>
      <item>D.A. AGENT društvo s ograničenom odgovornošću za usluge putničke agencije i usluge u nautičkom turizmu</item>
    </izvorni_sadrzaj>
    <derivirana_varijabla naziv="DomainObject.Predmet.ProtuStrankaListNazivFormated_1">
      <item>D.A. AGENT društvo s ograničenom odgovornošću za usluge putničke agencije i usluge u nautičkom turizmu</item>
    </derivirana_varijabla>
  </DomainObject.Predmet.ProtuStrankaListNazivFormated>
  <DomainObject.Predmet.ProtuStrankaListNazivFormatedOIB>
    <izvorni_sadrzaj>
      <item>D.A. AGENT društvo s ograničenom odgovornošću za usluge putničke agencije i usluge u nautičkom turizmu, OIB 56703660415</item>
    </izvorni_sadrzaj>
    <derivirana_varijabla naziv="DomainObject.Predmet.ProtuStrankaListNazivFormatedOIB_1">
      <item>D.A. AGENT društvo s ograničenom odgovornošću za usluge putničke agencije i usluge u nautičkom turizmu, OIB 56703660415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D.A. AGENT društvo s ograničenom odgovornošću za usluge putničke agencije i usluge u nautičkom turizmu</izvorni_sadrzaj>
    <derivirana_varijabla naziv="DomainObject.Predmet.ProtustrankaIDrugi_1">D.A. AGENT društvo s ograničenom odgovornošću za usluge putničke agencije i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D.A. AGENT društvo s ograničenom odgovornošću za usluge putničke agencije i usluge u nautičkom turizmu, OIB 56703660415, Matice Hrvatske 1, 21000 Split</izvorni_sadrzaj>
    <derivirana_varijabla naziv="DomainObject.Predmet.ProtustrankaIDrugiAdressOIB_1">D.A. AGENT društvo s ograničenom odgovornošću za usluge putničke agencije i usluge u nautičkom turizmu, OIB 56703660415, Matice Hrvatske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 AGENT društvo s ograničenom odgovornošću za usluge putničke agencije i usluge u nautičkom turizmu</item>
      <item>FINANCIJSKA AGENCIJA, RC SPLIT</item>
    </izvorni_sadrzaj>
    <derivirana_varijabla naziv="DomainObject.Predmet.SudioniciListNaziv_1">
      <item>D.A. AGENT društvo s ograničenom odgovornošću za usluge putničke agencije i usluge u nautičkom turizmu</item>
      <item>FINANCIJSKA AGENCIJA, RC SPLIT</item>
    </derivirana_varijabla>
  </DomainObject.Predmet.SudioniciListNaziv>
  <DomainObject.Predmet.SudioniciListAdressOIB>
    <izvorni_sadrzaj>
      <item>D.A. AGENT društvo s ograničenom odgovornošću za usluge putničke agencije i usluge u nautičkom turizmu, OIB 56703660415, Matice Hrvatske 1,21000 Split</item>
      <item>FINANCIJSKA AGENCIJA, RC SPLIT, OIB 85821130368, Mažuranićevo šetalište 24 b,21000 Split</item>
    </izvorni_sadrzaj>
    <derivirana_varijabla naziv="DomainObject.Predmet.SudioniciListAdressOIB_1">
      <item>D.A. AGENT društvo s ograničenom odgovornošću za usluge putničke agencije i usluge u nautičkom turizmu, OIB 56703660415, Matice Hrvatske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56703660415</item>
      <item>, OIB 85821130368</item>
    </izvorni_sadrzaj>
    <derivirana_varijabla naziv="DomainObject.Predmet.SudioniciListNazivOIB_1">
      <item>, OIB 56703660415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4C3AC-45CC-4A8F-A82A-896EC0994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4243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2016-07-08T07:06:00Z</dcterms:created>
  <dc:creator>wsadmin</dc:creator>
  <cp:lastModifiedBy>Goran Radanović</cp:lastModifiedBy>
  <cp:lastPrinted>2016-07-08T10:03:00Z</cp:lastPrinted>
  <dcterms:modified xmlns:xsi="http://www.w3.org/2001/XMLSchema-instance" xsi:type="dcterms:W3CDTF">2016-07-08T10:09:00Z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